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E67A79" w:rsidRDefault="00833726" w:rsidP="00E73CB1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E67A79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70F5E57C">
                <wp:extent cx="6552402" cy="976807"/>
                <wp:effectExtent l="19050" t="0" r="3937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2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bookmarkStart w:id="1" w:name="_Hlk75903222"/>
                                <w:bookmarkEnd w:id="1"/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513886" y="625723"/>
                              <a:ext cx="1351998" cy="556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F17E7DC" w:rsidR="00E62F77" w:rsidRPr="00631138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631138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27C0E" w:rsidRPr="00631138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054656" cy="685269"/>
                            <a:chOff x="1671807" y="349901"/>
                            <a:chExt cx="5237659" cy="686268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3"/>
                                <a:ext cx="5133776" cy="552814"/>
                                <a:chOff x="1775690" y="428183"/>
                                <a:chExt cx="5133776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3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889879" cy="485775"/>
                                    <a:chOff x="2905011" y="465461"/>
                                    <a:chExt cx="3889879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9262"/>
                                      <a:ext cx="3871803" cy="471728"/>
                                      <a:chOff x="2923087" y="469262"/>
                                      <a:chExt cx="3871803" cy="471728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1718" y="469262"/>
                                        <a:ext cx="3753172" cy="471728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42BBC87F" w:rsidR="00E62F77" w:rsidRPr="004F3836" w:rsidRDefault="00510E21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  <w:r w:rsidRPr="00CB5C0F">
                                            <w:rPr>
                                              <w:rFonts w:ascii="CMU Sans Serif Demi Condensed" w:eastAsia="Calibri" w:hAnsi="CMU Sans Serif Demi Condensed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PHƯƠNG TRÌNH ĐƯỜNG TRÒN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57366" y="490822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C6A0CBA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0706FE">
                                  <w:rPr>
                                    <w:rFonts w:ascii="Cambria Math" w:eastAsia="Yu Gothic Medium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bookmarkStart w:id="2" w:name="_Hlk75903222"/>
                          <w:bookmarkEnd w:id="2"/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5138;top:6257;width:13520;height:5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F17E7DC" w:rsidR="00E62F77" w:rsidRPr="00631138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631138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27C0E" w:rsidRPr="00631138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52" coordorigin="16718,3499" coordsize="52376,6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38898;height:4858" coordorigin="29050,4654" coordsize="3889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92;width:38718;height:4717" coordorigin="29230,4692" coordsize="38718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17;top:4692;width:37531;height:4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" adj="2124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42BBC87F" w:rsidR="00E62F77" w:rsidRPr="004F3836" w:rsidRDefault="00510E21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CB5C0F">
                                      <w:rPr>
                                        <w:rFonts w:ascii="CMU Sans Serif Demi Condensed" w:eastAsia="Calibri" w:hAnsi="CMU Sans Serif Demi Condensed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PHƯƠNG TRÌNH ĐƯỜNG TRÒN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573;top:4908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C6A0CBA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0706FE">
                            <w:rPr>
                              <w:rFonts w:ascii="Cambria Math" w:eastAsia="Yu Gothic Medium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E67A79" w:rsidRDefault="00EC5D1C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737E505F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08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01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E67A79" w:rsidRDefault="00C12161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2835471B">
                <wp:extent cx="6615197" cy="3448051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448051"/>
                          <a:chOff x="-12333" y="-4628"/>
                          <a:chExt cx="6513454" cy="1701604"/>
                        </a:xfrm>
                        <a:noFill/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7"/>
                            <a:ext cx="6501130" cy="169701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864063" w:rsidRDefault="00E62F77" w:rsidP="00090A7F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864063" w:rsidRDefault="00E62F77" w:rsidP="00090A7F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600B34" w14:textId="35C3BAF0" w:rsidR="00510E21" w:rsidRPr="00864063" w:rsidRDefault="00E62F77" w:rsidP="00090A7F">
                              <w:pPr>
                                <w:spacing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Phương trình đường tròn</w:t>
                              </w:r>
                              <w:r w:rsidR="00DA26EE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</w:t>
                              </w:r>
                            </w:p>
                            <w:p w14:paraId="2118E2D5" w14:textId="77777777" w:rsidR="00510E21" w:rsidRPr="00864063" w:rsidRDefault="00510E21" w:rsidP="00F9332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Cho đường tròn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00" w:dyaOrig="320" w14:anchorId="1322FA3F">
                                  <v:shape id="_x0000_i1025" type="#_x0000_t75" style="width:21pt;height:16.5pt" o:ole="">
                                    <v:imagedata r:id="rId10" o:title=""/>
                                  </v:shape>
                                  <o:OLEObject Type="Embed" ProgID="Equation.DSMT4" ShapeID="_x0000_i1025" DrawAspect="Content" ObjectID="_1690175736" r:id="rId1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có tâm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639" w:dyaOrig="320" w14:anchorId="3FE70AD1">
                                  <v:shape id="_x0000_i1026" type="#_x0000_t75" style="width:32.25pt;height:16.5pt" o:ole="">
                                    <v:imagedata r:id="rId12" o:title=""/>
                                  </v:shape>
                                  <o:OLEObject Type="Embed" ProgID="Equation.DSMT4" ShapeID="_x0000_i1026" DrawAspect="Content" ObjectID="_1690175737" r:id="rId13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và bán kính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79" w:dyaOrig="279" w14:anchorId="1D96DC27">
                                  <v:shape id="_x0000_i1027" type="#_x0000_t75" style="width:13.5pt;height:13.5pt" o:ole="">
                                    <v:imagedata r:id="rId14" o:title=""/>
                                  </v:shape>
                                  <o:OLEObject Type="Embed" ProgID="Equation.DSMT4" ShapeID="_x0000_i1027" DrawAspect="Content" ObjectID="_1690175738" r:id="rId15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Điểm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620" w:dyaOrig="320" w14:anchorId="3F88910B">
                                  <v:shape id="_x0000_i1028" type="#_x0000_t75" style="width:131.25pt;height:16.5pt" o:ole="">
                                    <v:imagedata r:id="rId16" o:title=""/>
                                  </v:shape>
                                  <o:OLEObject Type="Embed" ProgID="Equation.DSMT4" ShapeID="_x0000_i1028" DrawAspect="Content" ObjectID="_1690175739" r:id="rId17"/>
                                </w:object>
                              </w:r>
                            </w:p>
                            <w:p w14:paraId="52C2BA0D" w14:textId="77777777" w:rsidR="00510E21" w:rsidRPr="00864063" w:rsidRDefault="00510E21" w:rsidP="00DA26EE">
                              <w:pPr>
                                <w:pStyle w:val="ListParagraph"/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5780" w:dyaOrig="499" w14:anchorId="75313AC5">
                                  <v:shape id="_x0000_i1029" type="#_x0000_t75" style="width:288.75pt;height:24.75pt" o:ole="">
                                    <v:imagedata r:id="rId18" o:title=""/>
                                  </v:shape>
                                  <o:OLEObject Type="Embed" ProgID="Equation.DSMT4" ShapeID="_x0000_i1029" DrawAspect="Content" ObjectID="_1690175740" r:id="rId19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object w:dxaOrig="320" w:dyaOrig="320" w14:anchorId="7CA8875B">
                                  <v:shape id="_x0000_i1030" type="#_x0000_t75" style="width:16.5pt;height:16.5pt" o:ole="">
                                    <v:imagedata r:id="rId20" o:title=""/>
                                  </v:shape>
                                  <o:OLEObject Type="Embed" ProgID="Equation.DSMT4" ShapeID="_x0000_i1030" DrawAspect="Content" ObjectID="_1690175741" r:id="rId2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gọi là phương trình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60" w:dyaOrig="320" w14:anchorId="685DAE8F">
                                  <v:shape id="_x0000_i1031" type="#_x0000_t75" style="width:24pt;height:16.5pt" o:ole="">
                                    <v:imagedata r:id="rId22" o:title=""/>
                                  </v:shape>
                                  <o:OLEObject Type="Embed" ProgID="Equation.DSMT4" ShapeID="_x0000_i1031" DrawAspect="Content" ObjectID="_1690175742" r:id="rId23"/>
                                </w:object>
                              </w:r>
                            </w:p>
                            <w:p w14:paraId="1368792A" w14:textId="77777777" w:rsidR="00510E21" w:rsidRPr="00864063" w:rsidRDefault="00510E21" w:rsidP="00F9332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 w:right="-117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Từ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760" w:dyaOrig="480" w14:anchorId="6CFE9191">
                                  <v:shape id="_x0000_i1032" type="#_x0000_t75" style="width:425.25pt;height:24pt" o:ole="">
                                    <v:imagedata r:id="rId24" o:title=""/>
                                  </v:shape>
                                  <o:OLEObject Type="Embed" ProgID="Equation.DSMT4" ShapeID="_x0000_i1032" DrawAspect="Content" ObjectID="_1690175743" r:id="rId25"/>
                                </w:object>
                              </w:r>
                            </w:p>
                            <w:p w14:paraId="29FCFE13" w14:textId="77777777" w:rsidR="00510E21" w:rsidRPr="00864063" w:rsidRDefault="00510E21" w:rsidP="00F9332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Đặt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8"/>
                                </w:rPr>
                                <w:object w:dxaOrig="6440" w:dyaOrig="420" w14:anchorId="7D235DE9">
                                  <v:shape id="_x0000_i1033" type="#_x0000_t75" style="width:321pt;height:21pt" o:ole="">
                                    <v:imagedata r:id="rId26" o:title=""/>
                                  </v:shape>
                                  <o:OLEObject Type="Embed" ProgID="Equation.DSMT4" ShapeID="_x0000_i1033" DrawAspect="Content" ObjectID="_1690175744" r:id="rId27"/>
                                </w:object>
                              </w:r>
                            </w:p>
                            <w:p w14:paraId="69ABF31F" w14:textId="77777777" w:rsidR="00510E21" w:rsidRPr="00864063" w:rsidRDefault="00510E21" w:rsidP="00F9332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426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Khi đó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00" w:dyaOrig="320" w14:anchorId="50D6A5C2">
                                  <v:shape id="_x0000_i1034" type="#_x0000_t75" style="width:21pt;height:16.5pt" o:ole="">
                                    <v:imagedata r:id="rId28" o:title=""/>
                                  </v:shape>
                                  <o:OLEObject Type="Embed" ProgID="Equation.DSMT4" ShapeID="_x0000_i1034" DrawAspect="Content" ObjectID="_1690175745" r:id="rId29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trở thành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3405" w:dyaOrig="375" w14:anchorId="55A1F5E4">
                                  <v:shape id="_x0000_i1035" type="#_x0000_t75" style="width:170.25pt;height:18.75pt" o:ole="">
                                    <v:imagedata r:id="rId30" o:title=""/>
                                  </v:shape>
                                  <o:OLEObject Type="Embed" ProgID="Equation.DSMT4" ShapeID="_x0000_i1035" DrawAspect="Content" ObjectID="_1690175746" r:id="rId31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gọi là phương trình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20" w:dyaOrig="330" w14:anchorId="416313AE">
                                  <v:shape id="_x0000_i1036" type="#_x0000_t75" style="width:21pt;height:16.5pt" o:ole="">
                                    <v:imagedata r:id="rId32" o:title=""/>
                                  </v:shape>
                                  <o:OLEObject Type="Embed" ProgID="Equation.DSMT4" ShapeID="_x0000_i1036" DrawAspect="Content" ObjectID="_1690175747" r:id="rId33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</w:rPr>
                                <w:t xml:space="preserve"> dạng 2</w:t>
                              </w:r>
                            </w:p>
                            <w:p w14:paraId="049ACC66" w14:textId="60657C3E" w:rsidR="00510E21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Tóm lại: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 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i/>
                                </w:rPr>
                                <w:t xml:space="preserve">Để viết  được phương trình đường tròn, ta cần tìm tâm 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position w:val="-4"/>
                                </w:rPr>
                                <w:object w:dxaOrig="195" w:dyaOrig="270" w14:anchorId="10F6CA9D">
                                  <v:shape id="_x0000_i1037" type="#_x0000_t75" style="width:9.75pt;height:13.5pt" o:ole="">
                                    <v:imagedata r:id="rId34" o:title=""/>
                                  </v:shape>
                                  <o:OLEObject Type="Embed" ProgID="Equation.DSMT4" ShapeID="_x0000_i1037" DrawAspect="Content" ObjectID="_1690175748" r:id="rId35"/>
                                </w:objec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i/>
                                </w:rPr>
                                <w:t xml:space="preserve"> và bán kính </w:t>
                              </w:r>
                              <w:r w:rsidR="00510E21" w:rsidRPr="00864063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70" w:dyaOrig="270" w14:anchorId="66C798B0">
                                  <v:shape id="_x0000_i1038" type="#_x0000_t75" style="width:13.5pt;height:13.5pt" o:ole="">
                                    <v:imagedata r:id="rId36" o:title=""/>
                                  </v:shape>
                                  <o:OLEObject Type="Embed" ProgID="Equation.DSMT4" ShapeID="_x0000_i1038" DrawAspect="Content" ObjectID="_1690175749" r:id="rId37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10703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513"/>
                                <w:gridCol w:w="3190"/>
                              </w:tblGrid>
                              <w:tr w:rsidR="00B97D9D" w:rsidRPr="00864063" w14:paraId="63C1C933" w14:textId="77777777" w:rsidTr="00D85D64">
                                <w:trPr>
                                  <w:trHeight w:val="2293"/>
                                </w:trPr>
                                <w:tc>
                                  <w:tcPr>
                                    <w:tcW w:w="7513" w:type="dxa"/>
                                  </w:tcPr>
                                  <w:p w14:paraId="5955452A" w14:textId="7F3A4F28" w:rsidR="00B97D9D" w:rsidRPr="00864063" w:rsidRDefault="00B97D9D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position w:val="-36"/>
                                        <w:szCs w:val="22"/>
                                      </w:rPr>
                                      <w:object w:dxaOrig="5865" w:dyaOrig="840" w14:anchorId="0CF65FA9">
                                        <v:shape id="_x0000_i1039" type="#_x0000_t75" style="width:293.25pt;height:42pt" o:ole="">
                                          <v:imagedata r:id="rId38" o:title=""/>
                                        </v:shape>
                                        <o:OLEObject Type="Embed" ProgID="Equation.DSMT4" ShapeID="_x0000_i1039" DrawAspect="Content" ObjectID="_1690175750" r:id="rId39"/>
                                      </w:object>
                                    </w:r>
                                    <w:r w:rsidR="00D85D64"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(1)</w:t>
                                    </w:r>
                                  </w:p>
                                  <w:p w14:paraId="19855E83" w14:textId="305A97E2" w:rsidR="00B97D9D" w:rsidRPr="00864063" w:rsidRDefault="00B97D9D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position w:val="-10"/>
                                        <w:szCs w:val="22"/>
                                      </w:rPr>
                                      <w:object w:dxaOrig="3390" w:dyaOrig="375" w14:anchorId="62C0A105">
                                        <v:shape id="_x0000_i1040" type="#_x0000_t75" style="width:169.5pt;height:18.75pt" o:ole="">
                                          <v:imagedata r:id="rId40" o:title=""/>
                                        </v:shape>
                                        <o:OLEObject Type="Embed" ProgID="Equation.DSMT4" ShapeID="_x0000_i1040" DrawAspect="Content" ObjectID="_1690175751" r:id="rId41"/>
                                      </w:object>
                                    </w: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</w:t>
                                    </w:r>
                                    <w:r w:rsidR="00D85D64"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(2) </w:t>
                                    </w: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với </w:t>
                                    </w:r>
                                  </w:p>
                                  <w:p w14:paraId="418FF39C" w14:textId="46494D19" w:rsidR="00B97D9D" w:rsidRPr="00864063" w:rsidRDefault="00B97D9D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hanging="548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Với điều kiện: </w:t>
                                    </w:r>
                                    <w:r w:rsidRPr="00864063">
                                      <w:rPr>
                                        <w:position w:val="-8"/>
                                        <w:szCs w:val="22"/>
                                      </w:rPr>
                                      <w:object w:dxaOrig="2325" w:dyaOrig="420" w14:anchorId="12EE39BA">
                                        <v:shape id="_x0000_i1041" type="#_x0000_t75" style="width:116.25pt;height:21pt" o:ole="">
                                          <v:imagedata r:id="rId42" o:title=""/>
                                        </v:shape>
                                        <o:OLEObject Type="Embed" ProgID="Equation.DSMT4" ShapeID="_x0000_i1041" DrawAspect="Content" ObjectID="_1690175752" r:id="rId43"/>
                                      </w:object>
                                    </w:r>
                                  </w:p>
                                  <w:p w14:paraId="4A818BC7" w14:textId="77777777" w:rsidR="00B97D9D" w:rsidRPr="00864063" w:rsidRDefault="00B97D9D" w:rsidP="00090A7F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79BAB59F" w14:textId="77777777" w:rsidR="00B97D9D" w:rsidRPr="00864063" w:rsidRDefault="00B97D9D" w:rsidP="00090A7F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0AD68BE7" w14:textId="440B3483" w:rsidR="00B97D9D" w:rsidRPr="00864063" w:rsidRDefault="00B97D9D" w:rsidP="00090A7F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86406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CEA52B0" wp14:editId="61C927F6">
                                          <wp:extent cx="975846" cy="889278"/>
                                          <wp:effectExtent l="0" t="0" r="0" b="6350"/>
                                          <wp:docPr id="8" name="Picture 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81578" cy="89450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05C4A4B" w14:textId="77777777" w:rsidR="00B97D9D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</w:pPr>
                            </w:p>
                            <w:p w14:paraId="5A89D675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864063" w:rsidRDefault="00E62F77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  <a:grpFill/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71.5pt;mso-position-horizontal-relative:char;mso-position-vertical-relative:line" coordorigin="-123,-46" coordsize="65134,17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">
                <v:shape id="Rectangle: Diagonal Corners Rounded 244" o:spid="_x0000_s1071" style="position:absolute;width:65011;height:16969;visibility:visible;mso-wrap-style:square;v-text-anchor:middle" coordsize="6501130,16970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" adj="-11796480,,5400" path="m16071,l6456193,v24818,,44937,20119,44937,44937l6501130,1680942v,8876,-7195,16071,-16071,16071l44937,1697013c20119,1697013,,1676894,,1652076l,16071c,7195,7195,,16071,xe" filled="f" strokecolor="#2f528f">
                  <v:stroke joinstyle="miter"/>
                  <v:formulas/>
                  <v:path arrowok="t" o:connecttype="custom" o:connectlocs="16071,0;6456193,0;6501130,44937;6501130,1680942;6485059,1697013;44937,1697013;0,1652076;0,16071;16071,0" o:connectangles="0,0,0,0,0,0,0,0,0" textboxrect="0,0,6501130,1697013"/>
                  <v:textbox>
                    <w:txbxContent>
                      <w:p w14:paraId="562B948E" w14:textId="56BF3736" w:rsidR="00E62F77" w:rsidRPr="00864063" w:rsidRDefault="00E62F77" w:rsidP="00090A7F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864063" w:rsidRDefault="00E62F77" w:rsidP="00090A7F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1B600B34" w14:textId="35C3BAF0" w:rsidR="00510E21" w:rsidRPr="00864063" w:rsidRDefault="00E62F77" w:rsidP="00090A7F">
                        <w:pPr>
                          <w:spacing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  <w:r w:rsidR="00510E21" w:rsidRPr="0086406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Phương trình đường tròn</w:t>
                        </w:r>
                        <w:r w:rsidR="00DA26EE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</w:t>
                        </w:r>
                      </w:p>
                      <w:p w14:paraId="2118E2D5" w14:textId="77777777" w:rsidR="00510E21" w:rsidRPr="00864063" w:rsidRDefault="00510E21" w:rsidP="00F9332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Cho đường tròn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00" w:dyaOrig="320" w14:anchorId="1322FA3F">
                            <v:shape id="_x0000_i1025" type="#_x0000_t75" style="width:21pt;height:16.5pt" o:ole="">
                              <v:imagedata r:id="rId10" o:title=""/>
                            </v:shape>
                            <o:OLEObject Type="Embed" ProgID="Equation.DSMT4" ShapeID="_x0000_i1025" DrawAspect="Content" ObjectID="_1690175736" r:id="rId45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có tâm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639" w:dyaOrig="320" w14:anchorId="3FE70AD1">
                            <v:shape id="_x0000_i1026" type="#_x0000_t75" style="width:32.25pt;height:16.5pt" o:ole="">
                              <v:imagedata r:id="rId12" o:title=""/>
                            </v:shape>
                            <o:OLEObject Type="Embed" ProgID="Equation.DSMT4" ShapeID="_x0000_i1026" DrawAspect="Content" ObjectID="_1690175737" r:id="rId46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và bán kính </w:t>
                        </w:r>
                        <w:r w:rsidRPr="00864063">
                          <w:rPr>
                            <w:rFonts w:ascii="Chu Van An" w:hAnsi="Chu Van An" w:cs="Chu Van An"/>
                            <w:position w:val="-6"/>
                          </w:rPr>
                          <w:object w:dxaOrig="279" w:dyaOrig="279" w14:anchorId="1D96DC27">
                            <v:shape id="_x0000_i1027" type="#_x0000_t75" style="width:13.5pt;height:13.5pt" o:ole="">
                              <v:imagedata r:id="rId14" o:title=""/>
                            </v:shape>
                            <o:OLEObject Type="Embed" ProgID="Equation.DSMT4" ShapeID="_x0000_i1027" DrawAspect="Content" ObjectID="_1690175738" r:id="rId47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Điểm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2620" w:dyaOrig="320" w14:anchorId="3F88910B">
                            <v:shape id="_x0000_i1028" type="#_x0000_t75" style="width:131.25pt;height:16.5pt" o:ole="">
                              <v:imagedata r:id="rId16" o:title=""/>
                            </v:shape>
                            <o:OLEObject Type="Embed" ProgID="Equation.DSMT4" ShapeID="_x0000_i1028" DrawAspect="Content" ObjectID="_1690175739" r:id="rId48"/>
                          </w:object>
                        </w:r>
                      </w:p>
                      <w:p w14:paraId="52C2BA0D" w14:textId="77777777" w:rsidR="00510E21" w:rsidRPr="00864063" w:rsidRDefault="00510E21" w:rsidP="00DA26EE">
                        <w:pPr>
                          <w:pStyle w:val="ListParagraph"/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  <w:position w:val="-16"/>
                          </w:rPr>
                          <w:object w:dxaOrig="5780" w:dyaOrig="499" w14:anchorId="75313AC5">
                            <v:shape id="_x0000_i1029" type="#_x0000_t75" style="width:288.75pt;height:24.75pt" o:ole="">
                              <v:imagedata r:id="rId18" o:title=""/>
                            </v:shape>
                            <o:OLEObject Type="Embed" ProgID="Equation.DSMT4" ShapeID="_x0000_i1029" DrawAspect="Content" ObjectID="_1690175740" r:id="rId49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object w:dxaOrig="320" w:dyaOrig="320" w14:anchorId="7CA8875B">
                            <v:shape id="_x0000_i1030" type="#_x0000_t75" style="width:16.5pt;height:16.5pt" o:ole="">
                              <v:imagedata r:id="rId20" o:title=""/>
                            </v:shape>
                            <o:OLEObject Type="Embed" ProgID="Equation.DSMT4" ShapeID="_x0000_i1030" DrawAspect="Content" ObjectID="_1690175741" r:id="rId50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gọi là phương trình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60" w:dyaOrig="320" w14:anchorId="685DAE8F">
                            <v:shape id="_x0000_i1031" type="#_x0000_t75" style="width:24pt;height:16.5pt" o:ole="">
                              <v:imagedata r:id="rId22" o:title=""/>
                            </v:shape>
                            <o:OLEObject Type="Embed" ProgID="Equation.DSMT4" ShapeID="_x0000_i1031" DrawAspect="Content" ObjectID="_1690175742" r:id="rId51"/>
                          </w:object>
                        </w:r>
                      </w:p>
                      <w:p w14:paraId="1368792A" w14:textId="77777777" w:rsidR="00510E21" w:rsidRPr="00864063" w:rsidRDefault="00510E21" w:rsidP="00F9332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 w:right="-117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Từ </w:t>
                        </w:r>
                        <w:r w:rsidRPr="00864063">
                          <w:rPr>
                            <w:rFonts w:ascii="Chu Van An" w:hAnsi="Chu Van An" w:cs="Chu Van An"/>
                            <w:position w:val="-14"/>
                          </w:rPr>
                          <w:object w:dxaOrig="8760" w:dyaOrig="480" w14:anchorId="6CFE9191">
                            <v:shape id="_x0000_i1032" type="#_x0000_t75" style="width:425.25pt;height:24pt" o:ole="">
                              <v:imagedata r:id="rId24" o:title=""/>
                            </v:shape>
                            <o:OLEObject Type="Embed" ProgID="Equation.DSMT4" ShapeID="_x0000_i1032" DrawAspect="Content" ObjectID="_1690175743" r:id="rId52"/>
                          </w:object>
                        </w:r>
                      </w:p>
                      <w:p w14:paraId="29FCFE13" w14:textId="77777777" w:rsidR="00510E21" w:rsidRPr="00864063" w:rsidRDefault="00510E21" w:rsidP="00F9332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Đặt </w:t>
                        </w:r>
                        <w:r w:rsidRPr="00864063">
                          <w:rPr>
                            <w:rFonts w:ascii="Chu Van An" w:hAnsi="Chu Van An" w:cs="Chu Van An"/>
                            <w:position w:val="-8"/>
                          </w:rPr>
                          <w:object w:dxaOrig="6440" w:dyaOrig="420" w14:anchorId="7D235DE9">
                            <v:shape id="_x0000_i1033" type="#_x0000_t75" style="width:321pt;height:21pt" o:ole="">
                              <v:imagedata r:id="rId26" o:title=""/>
                            </v:shape>
                            <o:OLEObject Type="Embed" ProgID="Equation.DSMT4" ShapeID="_x0000_i1033" DrawAspect="Content" ObjectID="_1690175744" r:id="rId53"/>
                          </w:object>
                        </w:r>
                      </w:p>
                      <w:p w14:paraId="69ABF31F" w14:textId="77777777" w:rsidR="00510E21" w:rsidRPr="00864063" w:rsidRDefault="00510E21" w:rsidP="00F9332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tabs>
                            <w:tab w:val="center" w:pos="5674"/>
                          </w:tabs>
                          <w:spacing w:before="60" w:after="60" w:line="240" w:lineRule="auto"/>
                          <w:ind w:left="426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hAnsi="Chu Van An" w:cs="Chu Van An"/>
                          </w:rPr>
                          <w:t xml:space="preserve">Khi đó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00" w:dyaOrig="320" w14:anchorId="50D6A5C2">
                            <v:shape id="_x0000_i1034" type="#_x0000_t75" style="width:21pt;height:16.5pt" o:ole="">
                              <v:imagedata r:id="rId28" o:title=""/>
                            </v:shape>
                            <o:OLEObject Type="Embed" ProgID="Equation.DSMT4" ShapeID="_x0000_i1034" DrawAspect="Content" ObjectID="_1690175745" r:id="rId54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trở thành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3405" w:dyaOrig="375" w14:anchorId="55A1F5E4">
                            <v:shape id="_x0000_i1035" type="#_x0000_t75" style="width:170.25pt;height:18.75pt" o:ole="">
                              <v:imagedata r:id="rId30" o:title=""/>
                            </v:shape>
                            <o:OLEObject Type="Embed" ProgID="Equation.DSMT4" ShapeID="_x0000_i1035" DrawAspect="Content" ObjectID="_1690175746" r:id="rId55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gọi là phương trình </w:t>
                        </w:r>
                        <w:r w:rsidRPr="00864063">
                          <w:rPr>
                            <w:rFonts w:ascii="Chu Van An" w:hAnsi="Chu Van An" w:cs="Chu Van An"/>
                            <w:position w:val="-10"/>
                          </w:rPr>
                          <w:object w:dxaOrig="420" w:dyaOrig="330" w14:anchorId="416313AE">
                            <v:shape id="_x0000_i1036" type="#_x0000_t75" style="width:21pt;height:16.5pt" o:ole="">
                              <v:imagedata r:id="rId32" o:title=""/>
                            </v:shape>
                            <o:OLEObject Type="Embed" ProgID="Equation.DSMT4" ShapeID="_x0000_i1036" DrawAspect="Content" ObjectID="_1690175747" r:id="rId56"/>
                          </w:object>
                        </w:r>
                        <w:r w:rsidRPr="00864063">
                          <w:rPr>
                            <w:rFonts w:ascii="Chu Van An" w:hAnsi="Chu Van An" w:cs="Chu Van An"/>
                          </w:rPr>
                          <w:t xml:space="preserve"> dạng 2</w:t>
                        </w:r>
                      </w:p>
                      <w:p w14:paraId="049ACC66" w14:textId="60657C3E" w:rsidR="00510E21" w:rsidRPr="00864063" w:rsidRDefault="00B97D9D" w:rsidP="00090A7F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510E21" w:rsidRPr="00864063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Tóm lại:</w:t>
                        </w:r>
                        <w:r w:rsidR="00510E21" w:rsidRPr="00864063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 </w: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i/>
                          </w:rPr>
                          <w:t xml:space="preserve">Để viết  được phương trình đường tròn, ta cần tìm tâm </w: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position w:val="-4"/>
                          </w:rPr>
                          <w:object w:dxaOrig="195" w:dyaOrig="270" w14:anchorId="10F6CA9D">
                            <v:shape id="_x0000_i1037" type="#_x0000_t75" style="width:9.75pt;height:13.5pt" o:ole="">
                              <v:imagedata r:id="rId34" o:title=""/>
                            </v:shape>
                            <o:OLEObject Type="Embed" ProgID="Equation.DSMT4" ShapeID="_x0000_i1037" DrawAspect="Content" ObjectID="_1690175748" r:id="rId57"/>
                          </w:objec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i/>
                          </w:rPr>
                          <w:t xml:space="preserve"> và bán kính </w:t>
                        </w:r>
                        <w:r w:rsidR="00510E21" w:rsidRPr="00864063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70" w:dyaOrig="270" w14:anchorId="66C798B0">
                            <v:shape id="_x0000_i1038" type="#_x0000_t75" style="width:13.5pt;height:13.5pt" o:ole="">
                              <v:imagedata r:id="rId36" o:title=""/>
                            </v:shape>
                            <o:OLEObject Type="Embed" ProgID="Equation.DSMT4" ShapeID="_x0000_i1038" DrawAspect="Content" ObjectID="_1690175749" r:id="rId58"/>
                          </w:object>
                        </w:r>
                      </w:p>
                      <w:tbl>
                        <w:tblPr>
                          <w:tblStyle w:val="TableGrid"/>
                          <w:tblW w:w="10703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513"/>
                          <w:gridCol w:w="3190"/>
                        </w:tblGrid>
                        <w:tr w:rsidR="00B97D9D" w:rsidRPr="00864063" w14:paraId="63C1C933" w14:textId="77777777" w:rsidTr="00D85D64">
                          <w:trPr>
                            <w:trHeight w:val="2293"/>
                          </w:trPr>
                          <w:tc>
                            <w:tcPr>
                              <w:tcW w:w="7513" w:type="dxa"/>
                            </w:tcPr>
                            <w:p w14:paraId="5955452A" w14:textId="7F3A4F28" w:rsidR="00B97D9D" w:rsidRPr="00864063" w:rsidRDefault="00B97D9D" w:rsidP="00F9332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position w:val="-36"/>
                                  <w:szCs w:val="22"/>
                                </w:rPr>
                                <w:object w:dxaOrig="5865" w:dyaOrig="840" w14:anchorId="0CF65FA9">
                                  <v:shape id="_x0000_i1039" type="#_x0000_t75" style="width:293.25pt;height:42pt" o:ole="">
                                    <v:imagedata r:id="rId38" o:title=""/>
                                  </v:shape>
                                  <o:OLEObject Type="Embed" ProgID="Equation.DSMT4" ShapeID="_x0000_i1039" DrawAspect="Content" ObjectID="_1690175750" r:id="rId59"/>
                                </w:object>
                              </w:r>
                              <w:r w:rsidR="00D85D64"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(1)</w:t>
                              </w:r>
                            </w:p>
                            <w:p w14:paraId="19855E83" w14:textId="305A97E2" w:rsidR="00B97D9D" w:rsidRPr="00864063" w:rsidRDefault="00B97D9D" w:rsidP="00F9332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position w:val="-10"/>
                                  <w:szCs w:val="22"/>
                                </w:rPr>
                                <w:object w:dxaOrig="3390" w:dyaOrig="375" w14:anchorId="62C0A105">
                                  <v:shape id="_x0000_i1040" type="#_x0000_t75" style="width:169.5pt;height:18.75pt" o:ole="">
                                    <v:imagedata r:id="rId40" o:title=""/>
                                  </v:shape>
                                  <o:OLEObject Type="Embed" ProgID="Equation.DSMT4" ShapeID="_x0000_i1040" DrawAspect="Content" ObjectID="_1690175751" r:id="rId60"/>
                                </w:objec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</w:t>
                              </w:r>
                              <w:r w:rsidR="00D85D64"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(2) 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với </w:t>
                              </w:r>
                            </w:p>
                            <w:p w14:paraId="418FF39C" w14:textId="46494D19" w:rsidR="00B97D9D" w:rsidRPr="00864063" w:rsidRDefault="00B97D9D" w:rsidP="00F9332A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hanging="548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864063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Với điều kiện: </w:t>
                              </w:r>
                              <w:r w:rsidRPr="00864063">
                                <w:rPr>
                                  <w:position w:val="-8"/>
                                  <w:szCs w:val="22"/>
                                </w:rPr>
                                <w:object w:dxaOrig="2325" w:dyaOrig="420" w14:anchorId="12EE39BA">
                                  <v:shape id="_x0000_i1041" type="#_x0000_t75" style="width:116.25pt;height:21pt" o:ole="">
                                    <v:imagedata r:id="rId42" o:title=""/>
                                  </v:shape>
                                  <o:OLEObject Type="Embed" ProgID="Equation.DSMT4" ShapeID="_x0000_i1041" DrawAspect="Content" ObjectID="_1690175752" r:id="rId61"/>
                                </w:object>
                              </w:r>
                            </w:p>
                            <w:p w14:paraId="4A818BC7" w14:textId="77777777" w:rsidR="00B97D9D" w:rsidRPr="00864063" w:rsidRDefault="00B97D9D" w:rsidP="00090A7F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79BAB59F" w14:textId="77777777" w:rsidR="00B97D9D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0AD68BE7" w14:textId="440B3483" w:rsidR="00B97D9D" w:rsidRPr="00864063" w:rsidRDefault="00B97D9D" w:rsidP="00090A7F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864063">
                                <w:rPr>
                                  <w:noProof/>
                                </w:rPr>
                                <w:drawing>
                                  <wp:inline distT="0" distB="0" distL="0" distR="0" wp14:anchorId="7CEA52B0" wp14:editId="61C927F6">
                                    <wp:extent cx="975846" cy="889278"/>
                                    <wp:effectExtent l="0" t="0" r="0" b="6350"/>
                                    <wp:docPr id="8" name="Picture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81578" cy="8945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05C4A4B" w14:textId="77777777" w:rsidR="00B97D9D" w:rsidRPr="00864063" w:rsidRDefault="00B97D9D" w:rsidP="00090A7F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</w:rPr>
                        </w:pPr>
                      </w:p>
                      <w:p w14:paraId="5A89D675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Pr="00864063" w:rsidRDefault="00E62F77" w:rsidP="00090A7F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" adj="10800" filled="f" stroked="f" strokeweight="1pt"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7998F8D4" w:rsidR="008A36A9" w:rsidRPr="00E67A79" w:rsidRDefault="008A36A9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19A58276">
                <wp:extent cx="6615188" cy="3568065"/>
                <wp:effectExtent l="0" t="0" r="14605" b="1333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88" cy="3568065"/>
                          <a:chOff x="-12333" y="-4628"/>
                          <a:chExt cx="6515146" cy="1725967"/>
                        </a:xfrm>
                        <a:noFill/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14" y="138"/>
                            <a:ext cx="6502827" cy="172120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864063" w:rsidRDefault="00E62F77" w:rsidP="0086406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864063" w:rsidRDefault="00E62F77" w:rsidP="0086406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6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36"/>
                                <w:gridCol w:w="5529"/>
                              </w:tblGrid>
                              <w:tr w:rsidR="00F06FC5" w:rsidRPr="005A207F" w14:paraId="0F9ED9E5" w14:textId="63EDA3C8" w:rsidTr="005A207F">
                                <w:trPr>
                                  <w:trHeight w:val="3182"/>
                                </w:trPr>
                                <w:tc>
                                  <w:tcPr>
                                    <w:tcW w:w="4536" w:type="dxa"/>
                                  </w:tcPr>
                                  <w:p w14:paraId="38EF8825" w14:textId="77777777" w:rsidR="005A207F" w:rsidRPr="005A207F" w:rsidRDefault="00F06FC5" w:rsidP="005A207F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sym w:font="Wingdings" w:char="F06D"/>
                                    </w:r>
                                    <w:r w:rsidRPr="005A207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Vị trí tương đối</w:t>
                                    </w:r>
                                  </w:p>
                                  <w:p w14:paraId="1220CA86" w14:textId="23B6DAAB" w:rsidR="00F06FC5" w:rsidRPr="005A207F" w:rsidRDefault="00F06FC5" w:rsidP="005A207F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Yu Mincho" w:eastAsia="Yu Mincho" w:hAnsi="Yu Mincho" w:cs="Segoe UI Symbol"/>
                                        <w:b/>
                                        <w:color w:val="FF0000"/>
                                        <w:szCs w:val="22"/>
                                      </w:rPr>
                                      <w:t>➀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>.Vị trí tương đối của điểm đối với đường tròn</w:t>
                                    </w:r>
                                  </w:p>
                                  <w:p w14:paraId="0F063180" w14:textId="77777777" w:rsidR="00F06FC5" w:rsidRPr="005A207F" w:rsidRDefault="00F06FC5" w:rsidP="005A207F">
                                    <w:pPr>
                                      <w:pStyle w:val="ListParagraph"/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Cho điểm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4"/>
                                        <w:szCs w:val="22"/>
                                      </w:rPr>
                                      <w:object w:dxaOrig="240" w:dyaOrig="270" w14:anchorId="5651DAE3">
                                        <v:shape id="_x0000_i1042" type="#_x0000_t75" style="width:12pt;height:13.5pt" o:ole="">
                                          <v:imagedata r:id="rId62" o:title=""/>
                                        </v:shape>
                                        <o:OLEObject Type="Embed" ProgID="Equation.DSMT4" ShapeID="_x0000_i1042" DrawAspect="Content" ObjectID="_1690175753" r:id="rId63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và đường tròn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3450" w:dyaOrig="375" w14:anchorId="1D47157A">
                                        <v:shape id="_x0000_i1043" type="#_x0000_t75" style="width:172.5pt;height:18.75pt" o:ole="">
                                          <v:imagedata r:id="rId64" o:title=""/>
                                        </v:shape>
                                        <o:OLEObject Type="Embed" ProgID="Equation.DSMT4" ShapeID="_x0000_i1043" DrawAspect="Content" ObjectID="_1690175754" r:id="rId65"/>
                                      </w:object>
                                    </w:r>
                                  </w:p>
                                  <w:p w14:paraId="7BA5C587" w14:textId="77777777" w:rsidR="00F06FC5" w:rsidRPr="005A207F" w:rsidRDefault="00F06FC5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040" w:dyaOrig="330" w14:anchorId="4B0FA915">
                                        <v:shape id="_x0000_i1044" type="#_x0000_t75" style="width:102pt;height:16.5pt" o:ole="">
                                          <v:imagedata r:id="rId66" o:title=""/>
                                        </v:shape>
                                        <o:OLEObject Type="Embed" ProgID="Equation.DSMT4" ShapeID="_x0000_i1044" DrawAspect="Content" ObjectID="_1690175755" r:id="rId67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</w:t>
                                    </w:r>
                                  </w:p>
                                  <w:p w14:paraId="2197B791" w14:textId="77777777" w:rsidR="00F06FC5" w:rsidRPr="005A207F" w:rsidRDefault="00F06FC5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2"/>
                                      </w:rPr>
                                      <w:object w:dxaOrig="1320" w:dyaOrig="270" w14:anchorId="32D67A93">
                                        <v:shape id="_x0000_i1045" type="#_x0000_t75" style="width:66pt;height:13.5pt" o:ole="">
                                          <v:imagedata r:id="rId68" o:title=""/>
                                        </v:shape>
                                        <o:OLEObject Type="Embed" ProgID="Equation.DSMT4" ShapeID="_x0000_i1045" DrawAspect="Content" ObjectID="_1690175756" r:id="rId69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nằm trong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69291B1D">
                                        <v:shape id="_x0000_i1046" type="#_x0000_t75" style="width:24pt;height:16.5pt" o:ole="">
                                          <v:imagedata r:id="rId70" o:title=""/>
                                        </v:shape>
                                        <o:OLEObject Type="Embed" ProgID="Equation.DSMT4" ShapeID="_x0000_i1046" DrawAspect="Content" ObjectID="_1690175757" r:id="rId71"/>
                                      </w:object>
                                    </w:r>
                                  </w:p>
                                  <w:p w14:paraId="1F414128" w14:textId="06CED489" w:rsidR="00F06FC5" w:rsidRPr="005A207F" w:rsidRDefault="00F06FC5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ind w:left="321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2"/>
                                      </w:rPr>
                                      <w:object w:dxaOrig="1320" w:dyaOrig="270" w14:anchorId="69020CD6">
                                        <v:shape id="_x0000_i1047" type="#_x0000_t75" style="width:66pt;height:13.5pt" o:ole="">
                                          <v:imagedata r:id="rId72" o:title=""/>
                                        </v:shape>
                                        <o:OLEObject Type="Embed" ProgID="Equation.DSMT4" ShapeID="_x0000_i1047" DrawAspect="Content" ObjectID="_1690175758" r:id="rId73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nằm ngoài đường trò</w:t>
                                    </w:r>
                                    <w:r w:rsid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n</w:t>
                                    </w:r>
                                  </w:p>
                                  <w:p w14:paraId="1C2FBB3C" w14:textId="77777777" w:rsidR="00F06FC5" w:rsidRPr="005A207F" w:rsidRDefault="00F06FC5" w:rsidP="005A207F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529" w:type="dxa"/>
                                  </w:tcPr>
                                  <w:p w14:paraId="6D1DCF0B" w14:textId="10E6B245" w:rsidR="005A207F" w:rsidRPr="005A207F" w:rsidRDefault="005A207F" w:rsidP="005A207F">
                                    <w:pPr>
                                      <w:tabs>
                                        <w:tab w:val="left" w:pos="4582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5A207F">
                                      <w:rPr>
                                        <w:rFonts w:ascii="Yu Mincho" w:eastAsia="Yu Mincho" w:hAnsi="Yu Mincho" w:cs="Segoe UI Symbol"/>
                                        <w:b/>
                                        <w:color w:val="FF0000"/>
                                        <w:szCs w:val="22"/>
                                      </w:rPr>
                                      <w:t>➁</w:t>
                                    </w:r>
                                    <w:r w:rsidRPr="005A207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 xml:space="preserve">.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2"/>
                                      </w:rPr>
                                      <w:t>Vị trí tương đối của đường thẳng và đường tròn</w:t>
                                    </w:r>
                                  </w:p>
                                  <w:p w14:paraId="2B9CD617" w14:textId="77777777" w:rsidR="005A207F" w:rsidRPr="005A207F" w:rsidRDefault="005A207F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518" w:hanging="319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Cho đường thẳng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085" w:dyaOrig="330" w14:anchorId="73AD4E61">
                                        <v:shape id="_x0000_i1048" type="#_x0000_t75" style="width:104.25pt;height:16.5pt" o:ole="">
                                          <v:imagedata r:id="rId74" o:title=""/>
                                        </v:shape>
                                        <o:OLEObject Type="Embed" ProgID="Equation.DSMT4" ShapeID="_x0000_i1048" DrawAspect="Content" ObjectID="_1690175759" r:id="rId75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đường tròn 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3450" w:dyaOrig="375" w14:anchorId="5AA4D519">
                                        <v:shape id="_x0000_i1049" type="#_x0000_t75" style="width:172.5pt;height:18.75pt" o:ole="">
                                          <v:imagedata r:id="rId64" o:title=""/>
                                        </v:shape>
                                        <o:OLEObject Type="Embed" ProgID="Equation.DSMT4" ShapeID="_x0000_i1049" DrawAspect="Content" ObjectID="_1690175760" r:id="rId76"/>
                                      </w:object>
                                    </w:r>
                                  </w:p>
                                  <w:p w14:paraId="3ACE009B" w14:textId="77777777" w:rsidR="005A207F" w:rsidRPr="005A207F" w:rsidRDefault="005A207F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518" w:hanging="319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009015A6">
                                        <v:shape id="_x0000_i1050" type="#_x0000_t75" style="width:90.75pt;height:16.5pt" o:ole="">
                                          <v:imagedata r:id="rId77" o:title=""/>
                                        </v:shape>
                                        <o:OLEObject Type="Embed" ProgID="Equation.DSMT4" ShapeID="_x0000_i1050" DrawAspect="Content" ObjectID="_1690175761" r:id="rId78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cắt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20" w:dyaOrig="330" w14:anchorId="329B348F">
                                        <v:shape id="_x0000_i1051" type="#_x0000_t75" style="width:21pt;height:16.5pt" o:ole="">
                                          <v:imagedata r:id="rId79" o:title=""/>
                                        </v:shape>
                                        <o:OLEObject Type="Embed" ProgID="Equation.DSMT4" ShapeID="_x0000_i1051" DrawAspect="Content" ObjectID="_1690175762" r:id="rId80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tại hai điểm.</w:t>
                                    </w:r>
                                  </w:p>
                                  <w:p w14:paraId="0BFA0265" w14:textId="77777777" w:rsidR="005A207F" w:rsidRPr="005A207F" w:rsidRDefault="005A207F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518"/>
                                      <w:contextualSpacing w:val="0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073C0EB9">
                                        <v:shape id="_x0000_i1052" type="#_x0000_t75" style="width:90.75pt;height:16.5pt" o:ole="">
                                          <v:imagedata r:id="rId81" o:title=""/>
                                        </v:shape>
                                        <o:OLEObject Type="Embed" ProgID="Equation.DSMT4" ShapeID="_x0000_i1052" DrawAspect="Content" ObjectID="_1690175763" r:id="rId82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tiếp xúc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260D73BD">
                                        <v:shape id="_x0000_i1053" type="#_x0000_t75" style="width:24pt;height:16.5pt" o:ole="">
                                          <v:imagedata r:id="rId83" o:title=""/>
                                        </v:shape>
                                        <o:OLEObject Type="Embed" ProgID="Equation.DSMT4" ShapeID="_x0000_i1053" DrawAspect="Content" ObjectID="_1690175764" r:id="rId84"/>
                                      </w:object>
                                    </w:r>
                                  </w:p>
                                  <w:p w14:paraId="2EB11782" w14:textId="09E1A20C" w:rsidR="00F06FC5" w:rsidRPr="005A207F" w:rsidRDefault="005A207F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ind w:left="321" w:hanging="146"/>
                                      <w:contextualSpacing w:val="0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</w:pP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  Nếu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1815" w:dyaOrig="330" w14:anchorId="38588881">
                                        <v:shape id="_x0000_i1054" type="#_x0000_t75" style="width:90.75pt;height:16.5pt" o:ole="">
                                          <v:imagedata r:id="rId85" o:title=""/>
                                        </v:shape>
                                        <o:OLEObject Type="Embed" ProgID="Equation.DSMT4" ShapeID="_x0000_i1054" DrawAspect="Content" ObjectID="_1690175765" r:id="rId86"/>
                                      </w:objec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không có điểm chung với </w:t>
                                    </w:r>
                                    <w:r w:rsidRPr="005A207F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480" w:dyaOrig="330" w14:anchorId="37798518">
                                        <v:shape id="_x0000_i1055" type="#_x0000_t75" style="width:24pt;height:16.5pt" o:ole="">
                                          <v:imagedata r:id="rId87" o:title=""/>
                                        </v:shape>
                                        <o:OLEObject Type="Embed" ProgID="Equation.DSMT4" ShapeID="_x0000_i1055" DrawAspect="Content" ObjectID="_1690175766" r:id="rId88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4435F94E" w14:textId="42C8704C" w:rsidR="00E62F77" w:rsidRPr="00864063" w:rsidRDefault="00090A7F" w:rsidP="00090A7F">
                              <w:pPr>
                                <w:spacing w:before="60" w:after="60" w:line="240" w:lineRule="auto"/>
                                <w:ind w:left="288" w:firstLine="288"/>
                                <w:jc w:val="center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A92FE5A" wp14:editId="25D874BD">
                                    <wp:extent cx="3417358" cy="1020458"/>
                                    <wp:effectExtent l="0" t="0" r="0" b="8255"/>
                                    <wp:docPr id="198" name="Picture 1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433779" cy="102536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5A9F85B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864063" w:rsidRDefault="00E62F77" w:rsidP="0086406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  <a:grpFill/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80.95pt;mso-position-horizontal-relative:char;mso-position-vertical-relative:line" coordorigin="-123,-46" coordsize="65151,17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">
                <v:shape id="Rectangle: Diagonal Corners Rounded 2" o:spid="_x0000_s1076" style="position:absolute;top:1;width:65028;height:17212;visibility:visible;mso-wrap-style:square;v-text-anchor:middle" coordsize="6502827,1721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" adj="-11796480,,5400" path="m16300,l6457250,v25171,,45577,20406,45577,45577l6502827,1704901v,9002,-7298,16300,-16300,16300l45577,1721201c20406,1721201,,1700795,,1675624l,16300c,7298,7298,,16300,xe" filled="f" strokecolor="#2f528f">
                  <v:stroke joinstyle="miter"/>
                  <v:formulas/>
                  <v:path arrowok="t" o:connecttype="custom" o:connectlocs="16300,0;6457250,0;6502827,45577;6502827,1704901;6486527,1721201;45577,1721201;0,1675624;0,16300;16300,0" o:connectangles="0,0,0,0,0,0,0,0,0" textboxrect="0,0,6502827,1721201"/>
                  <v:textbox>
                    <w:txbxContent>
                      <w:p w14:paraId="696EB97D" w14:textId="77777777" w:rsidR="00E62F77" w:rsidRPr="00864063" w:rsidRDefault="00E62F77" w:rsidP="00864063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864063" w:rsidRDefault="00E62F77" w:rsidP="00864063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6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36"/>
                          <w:gridCol w:w="5529"/>
                        </w:tblGrid>
                        <w:tr w:rsidR="00F06FC5" w:rsidRPr="005A207F" w14:paraId="0F9ED9E5" w14:textId="63EDA3C8" w:rsidTr="005A207F">
                          <w:trPr>
                            <w:trHeight w:val="3182"/>
                          </w:trPr>
                          <w:tc>
                            <w:tcPr>
                              <w:tcW w:w="4536" w:type="dxa"/>
                            </w:tcPr>
                            <w:p w14:paraId="38EF8825" w14:textId="77777777" w:rsidR="005A207F" w:rsidRPr="005A207F" w:rsidRDefault="00F06FC5" w:rsidP="005A207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sym w:font="Wingdings" w:char="F06D"/>
                              </w:r>
                              <w:r w:rsidRPr="005A207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t xml:space="preserve">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Vị trí tương đối</w:t>
                              </w:r>
                            </w:p>
                            <w:p w14:paraId="1220CA86" w14:textId="23B6DAAB" w:rsidR="00F06FC5" w:rsidRPr="005A207F" w:rsidRDefault="00F06FC5" w:rsidP="005A207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Cs w:val="22"/>
                                </w:rPr>
                                <w:t>➀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2"/>
                                </w:rPr>
                                <w:t>.Vị trí tương đối của điểm đối với đường tròn</w:t>
                              </w:r>
                            </w:p>
                            <w:p w14:paraId="0F063180" w14:textId="77777777" w:rsidR="00F06FC5" w:rsidRPr="005A207F" w:rsidRDefault="00F06FC5" w:rsidP="005A207F">
                              <w:pPr>
                                <w:pStyle w:val="ListParagraph"/>
                                <w:tabs>
                                  <w:tab w:val="center" w:pos="5674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Cho điểm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4"/>
                                  <w:szCs w:val="22"/>
                                </w:rPr>
                                <w:object w:dxaOrig="240" w:dyaOrig="270" w14:anchorId="5651DAE3">
                                  <v:shape id="_x0000_i1042" type="#_x0000_t75" style="width:12pt;height:13.5pt" o:ole="">
                                    <v:imagedata r:id="rId62" o:title=""/>
                                  </v:shape>
                                  <o:OLEObject Type="Embed" ProgID="Equation.DSMT4" ShapeID="_x0000_i1042" DrawAspect="Content" ObjectID="_1690175753" r:id="rId90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và đường tròn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3450" w:dyaOrig="375" w14:anchorId="1D47157A">
                                  <v:shape id="_x0000_i1043" type="#_x0000_t75" style="width:172.5pt;height:18.75pt" o:ole="">
                                    <v:imagedata r:id="rId64" o:title=""/>
                                  </v:shape>
                                  <o:OLEObject Type="Embed" ProgID="Equation.DSMT4" ShapeID="_x0000_i1043" DrawAspect="Content" ObjectID="_1690175754" r:id="rId91"/>
                                </w:object>
                              </w:r>
                            </w:p>
                            <w:p w14:paraId="7BA5C587" w14:textId="77777777" w:rsidR="00F06FC5" w:rsidRPr="005A207F" w:rsidRDefault="00F06FC5" w:rsidP="00F9332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040" w:dyaOrig="330" w14:anchorId="4B0FA915">
                                  <v:shape id="_x0000_i1044" type="#_x0000_t75" style="width:102pt;height:16.5pt" o:ole="">
                                    <v:imagedata r:id="rId66" o:title=""/>
                                  </v:shape>
                                  <o:OLEObject Type="Embed" ProgID="Equation.DSMT4" ShapeID="_x0000_i1044" DrawAspect="Content" ObjectID="_1690175755" r:id="rId92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</w:t>
                              </w:r>
                            </w:p>
                            <w:p w14:paraId="2197B791" w14:textId="77777777" w:rsidR="00F06FC5" w:rsidRPr="005A207F" w:rsidRDefault="00F06FC5" w:rsidP="00F9332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6"/>
                                  <w:szCs w:val="22"/>
                                </w:rPr>
                                <w:object w:dxaOrig="1320" w:dyaOrig="270" w14:anchorId="32D67A93">
                                  <v:shape id="_x0000_i1045" type="#_x0000_t75" style="width:66pt;height:13.5pt" o:ole="">
                                    <v:imagedata r:id="rId68" o:title=""/>
                                  </v:shape>
                                  <o:OLEObject Type="Embed" ProgID="Equation.DSMT4" ShapeID="_x0000_i1045" DrawAspect="Content" ObjectID="_1690175756" r:id="rId93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nằm trong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69291B1D">
                                  <v:shape id="_x0000_i1046" type="#_x0000_t75" style="width:24pt;height:16.5pt" o:ole="">
                                    <v:imagedata r:id="rId70" o:title=""/>
                                  </v:shape>
                                  <o:OLEObject Type="Embed" ProgID="Equation.DSMT4" ShapeID="_x0000_i1046" DrawAspect="Content" ObjectID="_1690175757" r:id="rId94"/>
                                </w:object>
                              </w:r>
                            </w:p>
                            <w:p w14:paraId="1F414128" w14:textId="06CED489" w:rsidR="00F06FC5" w:rsidRPr="005A207F" w:rsidRDefault="00F06FC5" w:rsidP="00F9332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4582"/>
                                </w:tabs>
                                <w:spacing w:before="60" w:after="60"/>
                                <w:ind w:left="321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6"/>
                                  <w:szCs w:val="22"/>
                                </w:rPr>
                                <w:object w:dxaOrig="1320" w:dyaOrig="270" w14:anchorId="69020CD6">
                                  <v:shape id="_x0000_i1047" type="#_x0000_t75" style="width:66pt;height:13.5pt" o:ole="">
                                    <v:imagedata r:id="rId72" o:title=""/>
                                  </v:shape>
                                  <o:OLEObject Type="Embed" ProgID="Equation.DSMT4" ShapeID="_x0000_i1047" DrawAspect="Content" ObjectID="_1690175758" r:id="rId95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nằm ngoài đường trò</w:t>
                              </w:r>
                              <w:r w:rsid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n</w:t>
                              </w:r>
                            </w:p>
                            <w:p w14:paraId="1C2FBB3C" w14:textId="77777777" w:rsidR="00F06FC5" w:rsidRPr="005A207F" w:rsidRDefault="00F06FC5" w:rsidP="005A207F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</w:tc>
                          <w:tc>
                            <w:tcPr>
                              <w:tcW w:w="5529" w:type="dxa"/>
                            </w:tcPr>
                            <w:p w14:paraId="6D1DCF0B" w14:textId="10E6B245" w:rsidR="005A207F" w:rsidRPr="005A207F" w:rsidRDefault="005A207F" w:rsidP="005A207F">
                              <w:pPr>
                                <w:tabs>
                                  <w:tab w:val="left" w:pos="4582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Cs w:val="22"/>
                                </w:rPr>
                                <w:t xml:space="preserve"> </w:t>
                              </w: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Cs w:val="22"/>
                                </w:rPr>
                                <w:t>➁</w:t>
                              </w:r>
                              <w:r w:rsidRPr="005A207F"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Cs w:val="22"/>
                                </w:rPr>
                                <w:t xml:space="preserve">.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2"/>
                                </w:rPr>
                                <w:t>Vị trí tương đối của đường thẳng và đường tròn</w:t>
                              </w:r>
                            </w:p>
                            <w:p w14:paraId="2B9CD617" w14:textId="77777777" w:rsidR="005A207F" w:rsidRPr="005A207F" w:rsidRDefault="005A207F" w:rsidP="00F9332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319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Cho đường thẳng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085" w:dyaOrig="330" w14:anchorId="73AD4E61">
                                  <v:shape id="_x0000_i1048" type="#_x0000_t75" style="width:104.25pt;height:16.5pt" o:ole="">
                                    <v:imagedata r:id="rId74" o:title=""/>
                                  </v:shape>
                                  <o:OLEObject Type="Embed" ProgID="Equation.DSMT4" ShapeID="_x0000_i1048" DrawAspect="Content" ObjectID="_1690175759" r:id="rId96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đường tròn 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3450" w:dyaOrig="375" w14:anchorId="5AA4D519">
                                  <v:shape id="_x0000_i1049" type="#_x0000_t75" style="width:172.5pt;height:18.75pt" o:ole="">
                                    <v:imagedata r:id="rId64" o:title=""/>
                                  </v:shape>
                                  <o:OLEObject Type="Embed" ProgID="Equation.DSMT4" ShapeID="_x0000_i1049" DrawAspect="Content" ObjectID="_1690175760" r:id="rId97"/>
                                </w:object>
                              </w:r>
                            </w:p>
                            <w:p w14:paraId="3ACE009B" w14:textId="77777777" w:rsidR="005A207F" w:rsidRPr="005A207F" w:rsidRDefault="005A207F" w:rsidP="00F9332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319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009015A6">
                                  <v:shape id="_x0000_i1050" type="#_x0000_t75" style="width:90.75pt;height:16.5pt" o:ole="">
                                    <v:imagedata r:id="rId77" o:title=""/>
                                  </v:shape>
                                  <o:OLEObject Type="Embed" ProgID="Equation.DSMT4" ShapeID="_x0000_i1050" DrawAspect="Content" ObjectID="_1690175761" r:id="rId98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cắt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20" w:dyaOrig="330" w14:anchorId="329B348F">
                                  <v:shape id="_x0000_i1051" type="#_x0000_t75" style="width:21pt;height:16.5pt" o:ole="">
                                    <v:imagedata r:id="rId79" o:title=""/>
                                  </v:shape>
                                  <o:OLEObject Type="Embed" ProgID="Equation.DSMT4" ShapeID="_x0000_i1051" DrawAspect="Content" ObjectID="_1690175762" r:id="rId99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tại hai điểm.</w:t>
                              </w:r>
                            </w:p>
                            <w:p w14:paraId="0BFA0265" w14:textId="77777777" w:rsidR="005A207F" w:rsidRPr="005A207F" w:rsidRDefault="005A207F" w:rsidP="00F9332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518"/>
                                <w:contextualSpacing w:val="0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073C0EB9">
                                  <v:shape id="_x0000_i1052" type="#_x0000_t75" style="width:90.75pt;height:16.5pt" o:ole="">
                                    <v:imagedata r:id="rId81" o:title=""/>
                                  </v:shape>
                                  <o:OLEObject Type="Embed" ProgID="Equation.DSMT4" ShapeID="_x0000_i1052" DrawAspect="Content" ObjectID="_1690175763" r:id="rId100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tiếp xúc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260D73BD">
                                  <v:shape id="_x0000_i1053" type="#_x0000_t75" style="width:24pt;height:16.5pt" o:ole="">
                                    <v:imagedata r:id="rId83" o:title=""/>
                                  </v:shape>
                                  <o:OLEObject Type="Embed" ProgID="Equation.DSMT4" ShapeID="_x0000_i1053" DrawAspect="Content" ObjectID="_1690175764" r:id="rId101"/>
                                </w:object>
                              </w:r>
                            </w:p>
                            <w:p w14:paraId="2EB11782" w14:textId="09E1A20C" w:rsidR="00F06FC5" w:rsidRPr="005A207F" w:rsidRDefault="005A207F" w:rsidP="00F9332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321" w:hanging="146"/>
                                <w:contextualSpacing w:val="0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  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1815" w:dyaOrig="330" w14:anchorId="38588881">
                                  <v:shape id="_x0000_i1054" type="#_x0000_t75" style="width:90.75pt;height:16.5pt" o:ole="">
                                    <v:imagedata r:id="rId85" o:title=""/>
                                  </v:shape>
                                  <o:OLEObject Type="Embed" ProgID="Equation.DSMT4" ShapeID="_x0000_i1054" DrawAspect="Content" ObjectID="_1690175765" r:id="rId102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không có điểm chung với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480" w:dyaOrig="330" w14:anchorId="37798518">
                                  <v:shape id="_x0000_i1055" type="#_x0000_t75" style="width:24pt;height:16.5pt" o:ole="">
                                    <v:imagedata r:id="rId87" o:title=""/>
                                  </v:shape>
                                  <o:OLEObject Type="Embed" ProgID="Equation.DSMT4" ShapeID="_x0000_i1055" DrawAspect="Content" ObjectID="_1690175766" r:id="rId103"/>
                                </w:object>
                              </w:r>
                            </w:p>
                          </w:tc>
                        </w:tr>
                      </w:tbl>
                      <w:p w14:paraId="4435F94E" w14:textId="42C8704C" w:rsidR="00E62F77" w:rsidRPr="00864063" w:rsidRDefault="00090A7F" w:rsidP="00090A7F">
                        <w:pPr>
                          <w:spacing w:before="60" w:after="60" w:line="240" w:lineRule="auto"/>
                          <w:ind w:left="288" w:firstLine="288"/>
                          <w:jc w:val="center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A92FE5A" wp14:editId="25D874BD">
                              <wp:extent cx="3417358" cy="1020458"/>
                              <wp:effectExtent l="0" t="0" r="0" b="8255"/>
                              <wp:docPr id="198" name="Picture 1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8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33779" cy="102536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65A9F85B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Pr="00864063" w:rsidRDefault="00E62F77" w:rsidP="0086406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" adj="10800" filled="f" stroked="f" strokeweight="1pt"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C8EC457" w14:textId="4B4AA4B0" w:rsidR="00776705" w:rsidRPr="00E67A79" w:rsidRDefault="00776705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99CDBCB" wp14:editId="7D8AB9F0">
                <wp:extent cx="6615197" cy="8901068"/>
                <wp:effectExtent l="0" t="0" r="14605" b="14605"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8901068"/>
                          <a:chOff x="-12333" y="-4628"/>
                          <a:chExt cx="6513454" cy="6142304"/>
                        </a:xfrm>
                        <a:noFill/>
                      </wpg:grpSpPr>
                      <wps:wsp>
                        <wps:cNvPr id="9" name="Rectangle: Diagonal Corners Rounded 9"/>
                        <wps:cNvSpPr/>
                        <wps:spPr>
                          <a:xfrm>
                            <a:off x="-9" y="-39"/>
                            <a:ext cx="6501130" cy="613771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p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D1C93D" w14:textId="77777777" w:rsidR="00776705" w:rsidRPr="00864063" w:rsidRDefault="00776705" w:rsidP="0077670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A4A8629" w14:textId="14A7FFC1" w:rsidR="00776705" w:rsidRPr="00864063" w:rsidRDefault="00776705" w:rsidP="00776705">
                              <w:pPr>
                                <w:spacing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  <w:r w:rsidRPr="0086406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  <w:r w:rsidRPr="0058551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  <w:r w:rsidR="0058551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Viết </w:t>
                              </w:r>
                              <w:r w:rsidR="0058551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m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ột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số dạng p</w:t>
                              </w:r>
                              <w:r w:rsidRPr="0086406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hương trình đường tròn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 xml:space="preserve"> cơ bản</w:t>
                              </w:r>
                              <w:r w:rsidR="0058551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776705" w:rsidRPr="00864063" w14:paraId="46F82562" w14:textId="77777777" w:rsidTr="00F437CF">
                                <w:trPr>
                                  <w:trHeight w:val="217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0F4EB2E4" w14:textId="03EC7540" w:rsidR="00776705" w:rsidRPr="006D5D08" w:rsidRDefault="00776705" w:rsidP="0077670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776705"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①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khi biết tâm và bán kính</w:t>
                                    </w:r>
                                  </w:p>
                                  <w:p w14:paraId="6730760A" w14:textId="77777777" w:rsidR="00776705" w:rsidRPr="00864063" w:rsidRDefault="00776705" w:rsidP="00864063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492D3EAA" w14:textId="300958B7" w:rsidR="00776705" w:rsidRPr="00776705" w:rsidRDefault="00776705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776705">
                                      <w:rPr>
                                        <w:position w:val="-36"/>
                                      </w:rPr>
                                      <w:object w:dxaOrig="5595" w:dyaOrig="840" w14:anchorId="090BDF92">
                                        <v:shape id="_x0000_i1056" type="#_x0000_t75" style="width:279.75pt;height:42pt" o:ole="">
                                          <v:imagedata r:id="rId104" o:title=""/>
                                        </v:shape>
                                        <o:OLEObject Type="Embed" ProgID="Equation.DSMT4" ShapeID="_x0000_i1056" DrawAspect="Content" ObjectID="_1690175767" r:id="rId1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67C9E236" w14:textId="7C341E6D" w:rsidR="00776705" w:rsidRPr="00864063" w:rsidRDefault="00F721D3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E627484" wp14:editId="606259B7">
                                          <wp:extent cx="1371600" cy="1236080"/>
                                          <wp:effectExtent l="0" t="0" r="0" b="2540"/>
                                          <wp:docPr id="16" name="Picture 16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4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5502" cy="123959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5D5607" w:rsidRPr="00864063" w14:paraId="1BFF8F1A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18FF94FF" w14:textId="77777777" w:rsidR="005D5607" w:rsidRDefault="005D5607" w:rsidP="0077670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②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có tâm và đi qua điểm A</w:t>
                                    </w:r>
                                  </w:p>
                                  <w:p w14:paraId="6186A876" w14:textId="77777777" w:rsidR="005D5607" w:rsidRDefault="005D5607" w:rsidP="005D5607">
                                    <w:p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4CACFEA3" w14:textId="7AF6695A" w:rsidR="005D5607" w:rsidRPr="005D5607" w:rsidRDefault="005D5607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D5607">
                                      <w:rPr>
                                        <w:position w:val="-40"/>
                                      </w:rPr>
                                      <w:object w:dxaOrig="5520" w:dyaOrig="915" w14:anchorId="4316AC63">
                                        <v:shape id="_x0000_i1057" type="#_x0000_t75" style="width:276pt;height:45.75pt" o:ole="">
                                          <v:imagedata r:id="rId107" o:title=""/>
                                        </v:shape>
                                        <o:OLEObject Type="Embed" ProgID="Equation.DSMT4" ShapeID="_x0000_i1057" DrawAspect="Content" ObjectID="_1690175768" r:id="rId108"/>
                                      </w:object>
                                    </w:r>
                                  </w:p>
                                  <w:p w14:paraId="497EF35B" w14:textId="083EAB40" w:rsidR="005D5607" w:rsidRPr="002D0C92" w:rsidRDefault="005D5607" w:rsidP="002D0C92">
                                    <w:pPr>
                                      <w:spacing w:before="120" w:after="12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             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45" w:dyaOrig="375" w14:anchorId="57E02309">
                                        <v:shape id="_x0000_i1058" type="#_x0000_t75" style="width:167.25pt;height:18.75pt" o:ole="">
                                          <v:imagedata r:id="rId109" o:title=""/>
                                        </v:shape>
                                        <o:OLEObject Type="Embed" ProgID="Equation.DSMT4" ShapeID="_x0000_i1058" DrawAspect="Content" ObjectID="_1690175769" r:id="rId11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264ABB48" w14:textId="1C43A1BC" w:rsidR="005D5607" w:rsidRDefault="005D5607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9A05F78" wp14:editId="064624DE">
                                          <wp:extent cx="1190625" cy="1066800"/>
                                          <wp:effectExtent l="0" t="0" r="0" b="0"/>
                                          <wp:docPr id="32" name="Picture 32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3" name="Picture 3"/>
                                                  <pic:cNvPicPr/>
                                                </pic:nvPicPr>
                                                <pic:blipFill>
                                                  <a:blip r:embed="rId111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95192" cy="107089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5D5607" w:rsidRPr="00864063" w14:paraId="04F87680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4BCE5BBE" w14:textId="7D225273" w:rsidR="005D5607" w:rsidRDefault="005D5607" w:rsidP="005D560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③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có đường kính AB với A,B đã cho tọa độ</w:t>
                                    </w:r>
                                  </w:p>
                                  <w:p w14:paraId="66D3CD0E" w14:textId="77777777" w:rsidR="005D5607" w:rsidRDefault="005D5607" w:rsidP="005D5607">
                                    <w:pPr>
                                      <w:spacing w:before="60" w:after="6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7FBA8024" w14:textId="1FF51B6A" w:rsidR="005D5607" w:rsidRPr="005D5607" w:rsidRDefault="005D5607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D5607">
                                      <w:rPr>
                                        <w:position w:val="-70"/>
                                      </w:rPr>
                                      <w:object w:dxaOrig="5760" w:dyaOrig="1515" w14:anchorId="4949E457">
                                        <v:shape id="_x0000_i1059" type="#_x0000_t75" style="width:4in;height:75.75pt" o:ole="">
                                          <v:imagedata r:id="rId112" o:title=""/>
                                        </v:shape>
                                        <o:OLEObject Type="Embed" ProgID="Equation.DSMT4" ShapeID="_x0000_i1059" DrawAspect="Content" ObjectID="_1690175770" r:id="rId113"/>
                                      </w:object>
                                    </w:r>
                                  </w:p>
                                  <w:p w14:paraId="66EFE5AD" w14:textId="6B326AF8" w:rsidR="005D5607" w:rsidRPr="002D0C92" w:rsidRDefault="005D5607" w:rsidP="002D0C92">
                                    <w:pPr>
                                      <w:spacing w:before="60" w:after="6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32C9B892">
                                        <v:shape id="_x0000_i1060" type="#_x0000_t75" style="width:168pt;height:18.75pt" o:ole="">
                                          <v:imagedata r:id="rId114" o:title=""/>
                                        </v:shape>
                                        <o:OLEObject Type="Embed" ProgID="Equation.DSMT4" ShapeID="_x0000_i1060" DrawAspect="Content" ObjectID="_1690175771" r:id="rId1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1C4B0480" w14:textId="68987E82" w:rsidR="005D5607" w:rsidRDefault="005D5607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D3A3E6F" wp14:editId="74D4CF35">
                                          <wp:extent cx="1333500" cy="1085850"/>
                                          <wp:effectExtent l="0" t="0" r="0" b="0"/>
                                          <wp:docPr id="33" name="Picture 33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6" name="Picture 6"/>
                                                  <pic:cNvPicPr/>
                                                </pic:nvPicPr>
                                                <pic:blipFill>
                                                  <a:blip r:embed="rId116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34917" cy="108700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D0C92" w:rsidRPr="00864063" w14:paraId="025C1C14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19F8D9F1" w14:textId="77777777" w:rsidR="002D0C92" w:rsidRDefault="002D0C92" w:rsidP="005D560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④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 có tâm và tiếp xúc với đường thẳng</w:t>
                                    </w:r>
                                  </w:p>
                                  <w:p w14:paraId="01545D6D" w14:textId="301E2B04" w:rsidR="002D0C92" w:rsidRPr="002D0C92" w:rsidRDefault="002D0C92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240" w:after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D0C92">
                                      <w:rPr>
                                        <w:position w:val="-56"/>
                                      </w:rPr>
                                      <w:object w:dxaOrig="5340" w:dyaOrig="1245" w14:anchorId="0728B236">
                                        <v:shape id="_x0000_i1061" type="#_x0000_t75" style="width:267pt;height:62.25pt" o:ole="">
                                          <v:imagedata r:id="rId117" o:title=""/>
                                        </v:shape>
                                        <o:OLEObject Type="Embed" ProgID="Equation.DSMT4" ShapeID="_x0000_i1061" DrawAspect="Content" ObjectID="_1690175772" r:id="rId118"/>
                                      </w:object>
                                    </w:r>
                                  </w:p>
                                  <w:p w14:paraId="79B49495" w14:textId="25F12536" w:rsidR="002D0C92" w:rsidRPr="00585511" w:rsidRDefault="002D0C92" w:rsidP="00585511">
                                    <w:pPr>
                                      <w:spacing w:before="240" w:after="24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3F497D30">
                                        <v:shape id="_x0000_i1062" type="#_x0000_t75" style="width:168pt;height:18.75pt" o:ole="">
                                          <v:imagedata r:id="rId114" o:title=""/>
                                        </v:shape>
                                        <o:OLEObject Type="Embed" ProgID="Equation.DSMT4" ShapeID="_x0000_i1062" DrawAspect="Content" ObjectID="_1690175773" r:id="rId1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1FB51E67" w14:textId="7B3DA57A" w:rsidR="002D0C92" w:rsidRDefault="002D0C92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070240CB" wp14:editId="00B76A96">
                                          <wp:extent cx="1287475" cy="1228119"/>
                                          <wp:effectExtent l="0" t="0" r="0" b="0"/>
                                          <wp:docPr id="34" name="Picture 3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68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94026" cy="12343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D0C92" w:rsidRPr="00864063" w14:paraId="51805368" w14:textId="77777777" w:rsidTr="00F437CF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38B0D681" w14:textId="049C35FB" w:rsidR="00585511" w:rsidRPr="006D5D08" w:rsidRDefault="00585511" w:rsidP="005855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  <w:t>⑤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. Viết phương trình đường tròn đi qua ba điểm (ngoại tiếp tam giác)</w:t>
                                    </w:r>
                                  </w:p>
                                  <w:p w14:paraId="59E93EB8" w14:textId="25A387DE" w:rsidR="00585511" w:rsidRPr="00585511" w:rsidRDefault="00585511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120" w:after="120"/>
                                      <w:ind w:left="314" w:firstLine="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405" w:dyaOrig="375" w14:anchorId="5B945BFA">
                                        <v:shape id="_x0000_i1063" type="#_x0000_t75" style="width:170.25pt;height:18.75pt" o:ole="">
                                          <v:imagedata r:id="rId121" o:title=""/>
                                        </v:shape>
                                        <o:OLEObject Type="Embed" ProgID="Equation.DSMT4" ShapeID="_x0000_i1063" DrawAspect="Content" ObjectID="_1690175774" r:id="rId122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15" w:dyaOrig="315" w14:anchorId="6599717E">
                                        <v:shape id="_x0000_i1064" type="#_x0000_t75" style="width:15.75pt;height:15.75pt" o:ole="">
                                          <v:imagedata r:id="rId123" o:title=""/>
                                        </v:shape>
                                        <o:OLEObject Type="Embed" ProgID="Equation.DSMT4" ShapeID="_x0000_i1064" DrawAspect="Content" ObjectID="_1690175775" r:id="rId124"/>
                                      </w:object>
                                    </w:r>
                                  </w:p>
                                  <w:p w14:paraId="641802A4" w14:textId="77777777" w:rsidR="00585511" w:rsidRPr="00585511" w:rsidRDefault="00585511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Trong đó tâm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20" w:dyaOrig="330" w14:anchorId="4AA3C949">
                                        <v:shape id="_x0000_i1065" type="#_x0000_t75" style="width:36pt;height:16.5pt" o:ole="">
                                          <v:imagedata r:id="rId125" o:title=""/>
                                        </v:shape>
                                        <o:OLEObject Type="Embed" ProgID="Equation.DSMT4" ShapeID="_x0000_i1065" DrawAspect="Content" ObjectID="_1690175776" r:id="rId126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bán kính </w:t>
                                    </w:r>
                                    <w:r w:rsidRPr="003E46C8">
                                      <w:rPr>
                                        <w:position w:val="-8"/>
                                      </w:rPr>
                                      <w:object w:dxaOrig="2325" w:dyaOrig="420" w14:anchorId="086DDF8C">
                                        <v:shape id="_x0000_i1066" type="#_x0000_t75" style="width:116.25pt;height:21pt" o:ole="">
                                          <v:imagedata r:id="rId127" o:title=""/>
                                        </v:shape>
                                        <o:OLEObject Type="Embed" ProgID="Equation.DSMT4" ShapeID="_x0000_i1066" DrawAspect="Content" ObjectID="_1690175777" r:id="rId128"/>
                                      </w:object>
                                    </w:r>
                                  </w:p>
                                  <w:p w14:paraId="3B342334" w14:textId="77777777" w:rsidR="00585511" w:rsidRPr="00585511" w:rsidRDefault="00585511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Thay tọa độ ba điểm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1D981526">
                                        <v:shape id="_x0000_i1067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1067" DrawAspect="Content" ObjectID="_1690175778" r:id="rId130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giải hệ phương trình và giải tìm được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825" w:dyaOrig="330" w14:anchorId="758D30AB">
                                        <v:shape id="_x0000_i1068" type="#_x0000_t75" style="width:41.25pt;height:16.5pt" o:ole="">
                                          <v:imagedata r:id="rId131" o:title=""/>
                                        </v:shape>
                                        <o:OLEObject Type="Embed" ProgID="Equation.DSMT4" ShapeID="_x0000_i1068" DrawAspect="Content" ObjectID="_1690175779" r:id="rId132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3B90A2B" w14:textId="49437033" w:rsidR="00585511" w:rsidRPr="00585511" w:rsidRDefault="00585511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Thế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80" w:dyaOrig="330" w14:anchorId="4490F9A8">
                                        <v:shape id="_x0000_i1069" type="#_x0000_t75" style="width:39pt;height:16.5pt" o:ole="">
                                          <v:imagedata r:id="rId133" o:title=""/>
                                        </v:shape>
                                        <o:OLEObject Type="Embed" ProgID="Equation.DSMT4" ShapeID="_x0000_i1069" DrawAspect="Content" ObjectID="_1690175780" r:id="rId134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08C68910">
                                        <v:shape id="_x0000_i1070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1070" DrawAspect="Content" ObjectID="_1690175781" r:id="rId135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suy ra phương trình đường tròn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405" w:dyaOrig="330" w14:anchorId="4384D4EC">
                                        <v:shape id="_x0000_i1071" type="#_x0000_t75" style="width:20.25pt;height:16.5pt" o:ole="">
                                          <v:imagedata r:id="rId136" o:title=""/>
                                        </v:shape>
                                        <o:OLEObject Type="Embed" ProgID="Equation.DSMT4" ShapeID="_x0000_i1071" DrawAspect="Content" ObjectID="_1690175782" r:id="rId137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cần tìm.</w:t>
                                    </w:r>
                                  </w:p>
                                  <w:p w14:paraId="6B0789CF" w14:textId="77777777" w:rsidR="002D0C92" w:rsidRDefault="002D0C92" w:rsidP="005D5607">
                                    <w:pP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1B3EC10A" w14:textId="0459E8D2" w:rsidR="002D0C92" w:rsidRPr="003E46C8" w:rsidRDefault="00585511" w:rsidP="00864063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084575A4" wp14:editId="6A1AAF2F">
                                          <wp:extent cx="1219200" cy="1213747"/>
                                          <wp:effectExtent l="0" t="0" r="0" b="0"/>
                                          <wp:docPr id="35" name="Picture 3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8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850" cy="121738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8BEEC6E" w14:textId="77777777" w:rsidR="00776705" w:rsidRPr="00864063" w:rsidRDefault="00776705" w:rsidP="00776705">
                              <w:pPr>
                                <w:tabs>
                                  <w:tab w:val="center" w:pos="5674"/>
                                </w:tabs>
                                <w:spacing w:before="60" w:after="60" w:line="240" w:lineRule="auto"/>
                                <w:ind w:left="-142"/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</w:pPr>
                            </w:p>
                            <w:p w14:paraId="0F810AE9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648C430A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3F4D1E3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224E9F4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D2FEC1D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81F066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F0470D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5E2C14C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1E58F3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2474209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2BD325B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F4193CA" w14:textId="77777777" w:rsidR="00776705" w:rsidRPr="00864063" w:rsidRDefault="00776705" w:rsidP="0077670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86406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2" name="Group 12"/>
                        <wpg:cNvGrpSpPr/>
                        <wpg:grpSpPr>
                          <a:xfrm>
                            <a:off x="-12333" y="-4628"/>
                            <a:ext cx="1328498" cy="182687"/>
                            <a:chOff x="-12333" y="-4628"/>
                            <a:chExt cx="1328498" cy="182687"/>
                          </a:xfrm>
                          <a:grpFill/>
                        </wpg:grpSpPr>
                        <wps:wsp>
                          <wps:cNvPr id="13" name="Rectangle: Folded Corner 1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4" name="TextBox 5"/>
                          <wps:cNvSpPr txBox="1"/>
                          <wps:spPr>
                            <a:xfrm>
                              <a:off x="-12333" y="-4628"/>
                              <a:ext cx="1328498" cy="182687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12E3FD45" w14:textId="33D7B2B4" w:rsidR="00776705" w:rsidRDefault="00776705" w:rsidP="0077670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mbria Math" w:eastAsia="Yu Gothic UI" w:hAnsi="Cambria Math" w:cs="Chu Van An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9CDBCB" id="_x0000_s1080" style="width:520.9pt;height:700.85pt;mso-position-horizontal-relative:char;mso-position-vertical-relative:line" coordorigin="-123,-46" coordsize="65134,61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">
                <v:shape id="Rectangle: Diagonal Corners Rounded 9" o:spid="_x0000_s1081" style="position:absolute;width:65011;height:61376;visibility:visible;mso-wrap-style:square;v-text-anchor:middle" coordsize="6501130,61377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" adj="-11796480,,5400" path="m58124,l6338603,v89761,,162527,72766,162527,162527l6501130,6079591v,32101,-26023,58124,-58124,58124l162527,6137715c72766,6137715,,6064949,,5975188l,58124c,26023,26023,,58124,xe" filled="f" strokecolor="#2f528f">
                  <v:stroke joinstyle="miter"/>
                  <v:formulas/>
                  <v:path arrowok="t" o:connecttype="custom" o:connectlocs="58124,0;6338603,0;6501130,162527;6501130,6079591;6443006,6137715;162527,6137715;0,5975188;0,58124;58124,0" o:connectangles="0,0,0,0,0,0,0,0,0" textboxrect="0,0,6501130,6137715"/>
                  <v:textbox>
                    <w:txbxContent>
                      <w:p w14:paraId="2AD1C93D" w14:textId="77777777" w:rsidR="00776705" w:rsidRPr="00864063" w:rsidRDefault="00776705" w:rsidP="00776705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2A4A8629" w14:textId="14A7FFC1" w:rsidR="00776705" w:rsidRPr="00864063" w:rsidRDefault="00776705" w:rsidP="00776705">
                        <w:pPr>
                          <w:spacing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  <w:r w:rsidRPr="0086406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  <w:r w:rsidRPr="0058551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  <w:r w:rsidR="0058551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Viết </w:t>
                        </w:r>
                        <w:r w:rsidR="0058551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m</w:t>
                        </w:r>
                        <w:r w:rsidRPr="0058551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ột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số dạng p</w:t>
                        </w:r>
                        <w:r w:rsidRPr="00864063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hương trình đường tròn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 xml:space="preserve"> cơ bản</w:t>
                        </w:r>
                        <w:r w:rsidR="0058551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776705" w:rsidRPr="00864063" w14:paraId="46F82562" w14:textId="77777777" w:rsidTr="00F437CF">
                          <w:trPr>
                            <w:trHeight w:val="217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0F4EB2E4" w14:textId="03EC7540" w:rsidR="00776705" w:rsidRPr="006D5D08" w:rsidRDefault="00776705" w:rsidP="00776705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 w:rsidRPr="00776705"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khi biết tâm và bán kính</w:t>
                              </w:r>
                            </w:p>
                            <w:p w14:paraId="6730760A" w14:textId="77777777" w:rsidR="00776705" w:rsidRPr="00864063" w:rsidRDefault="00776705" w:rsidP="00864063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492D3EAA" w14:textId="300958B7" w:rsidR="00776705" w:rsidRPr="00776705" w:rsidRDefault="00776705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776705">
                                <w:rPr>
                                  <w:position w:val="-36"/>
                                </w:rPr>
                                <w:object w:dxaOrig="5595" w:dyaOrig="840" w14:anchorId="090BDF92">
                                  <v:shape id="_x0000_i1056" type="#_x0000_t75" style="width:279.75pt;height:42pt" o:ole="">
                                    <v:imagedata r:id="rId104" o:title=""/>
                                  </v:shape>
                                  <o:OLEObject Type="Embed" ProgID="Equation.DSMT4" ShapeID="_x0000_i1056" DrawAspect="Content" ObjectID="_1690175767" r:id="rId139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67C9E236" w14:textId="7C341E6D" w:rsidR="00776705" w:rsidRPr="00864063" w:rsidRDefault="00F721D3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E627484" wp14:editId="606259B7">
                                    <wp:extent cx="1371600" cy="1236080"/>
                                    <wp:effectExtent l="0" t="0" r="0" b="2540"/>
                                    <wp:docPr id="16" name="Picture 16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5502" cy="12395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5D5607" w:rsidRPr="00864063" w14:paraId="1BFF8F1A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18FF94FF" w14:textId="77777777" w:rsidR="005D5607" w:rsidRDefault="005D5607" w:rsidP="00776705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②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có tâm và đi qua điểm A</w:t>
                              </w:r>
                            </w:p>
                            <w:p w14:paraId="6186A876" w14:textId="77777777" w:rsidR="005D5607" w:rsidRDefault="005D5607" w:rsidP="005D5607">
                              <w:p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4CACFEA3" w14:textId="7AF6695A" w:rsidR="005D5607" w:rsidRPr="005D5607" w:rsidRDefault="005D5607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D5607">
                                <w:rPr>
                                  <w:position w:val="-40"/>
                                </w:rPr>
                                <w:object w:dxaOrig="5520" w:dyaOrig="915" w14:anchorId="4316AC63">
                                  <v:shape id="_x0000_i1057" type="#_x0000_t75" style="width:276pt;height:45.75pt" o:ole="">
                                    <v:imagedata r:id="rId107" o:title=""/>
                                  </v:shape>
                                  <o:OLEObject Type="Embed" ProgID="Equation.DSMT4" ShapeID="_x0000_i1057" DrawAspect="Content" ObjectID="_1690175768" r:id="rId140"/>
                                </w:object>
                              </w:r>
                            </w:p>
                            <w:p w14:paraId="497EF35B" w14:textId="083EAB40" w:rsidR="005D5607" w:rsidRPr="002D0C92" w:rsidRDefault="005D5607" w:rsidP="002D0C92">
                              <w:pPr>
                                <w:spacing w:before="120" w:after="12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             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45" w:dyaOrig="375" w14:anchorId="57E02309">
                                  <v:shape id="_x0000_i1058" type="#_x0000_t75" style="width:167.25pt;height:18.75pt" o:ole="">
                                    <v:imagedata r:id="rId109" o:title=""/>
                                  </v:shape>
                                  <o:OLEObject Type="Embed" ProgID="Equation.DSMT4" ShapeID="_x0000_i1058" DrawAspect="Content" ObjectID="_1690175769" r:id="rId141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264ABB48" w14:textId="1C43A1BC" w:rsidR="005D5607" w:rsidRDefault="005D5607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9A05F78" wp14:editId="064624DE">
                                    <wp:extent cx="1190625" cy="1066800"/>
                                    <wp:effectExtent l="0" t="0" r="0" b="0"/>
                                    <wp:docPr id="32" name="Picture 32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" name="Picture 3"/>
                                            <pic:cNvPicPr/>
                                          </pic:nvPicPr>
                                          <pic:blipFill>
                                            <a:blip r:embed="rId11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95192" cy="107089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5D5607" w:rsidRPr="00864063" w14:paraId="04F87680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4BCE5BBE" w14:textId="7D225273" w:rsidR="005D5607" w:rsidRDefault="005D5607" w:rsidP="005D5607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</w:t>
                              </w:r>
                              <w:r w:rsidRPr="006D5D0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có đường kính AB với A,B đã cho tọa độ</w:t>
                              </w:r>
                            </w:p>
                            <w:p w14:paraId="66D3CD0E" w14:textId="77777777" w:rsidR="005D5607" w:rsidRDefault="005D5607" w:rsidP="005D5607">
                              <w:pPr>
                                <w:spacing w:before="60" w:after="6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7FBA8024" w14:textId="1FF51B6A" w:rsidR="005D5607" w:rsidRPr="005D5607" w:rsidRDefault="005D5607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60" w:after="6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D5607">
                                <w:rPr>
                                  <w:position w:val="-70"/>
                                </w:rPr>
                                <w:object w:dxaOrig="5760" w:dyaOrig="1515" w14:anchorId="4949E457">
                                  <v:shape id="_x0000_i1059" type="#_x0000_t75" style="width:4in;height:75.75pt" o:ole="">
                                    <v:imagedata r:id="rId112" o:title=""/>
                                  </v:shape>
                                  <o:OLEObject Type="Embed" ProgID="Equation.DSMT4" ShapeID="_x0000_i1059" DrawAspect="Content" ObjectID="_1690175770" r:id="rId142"/>
                                </w:object>
                              </w:r>
                            </w:p>
                            <w:p w14:paraId="66EFE5AD" w14:textId="6B326AF8" w:rsidR="005D5607" w:rsidRPr="002D0C92" w:rsidRDefault="005D5607" w:rsidP="002D0C92">
                              <w:pPr>
                                <w:spacing w:before="60" w:after="6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32C9B892">
                                  <v:shape id="_x0000_i1060" type="#_x0000_t75" style="width:168pt;height:18.75pt" o:ole="">
                                    <v:imagedata r:id="rId114" o:title=""/>
                                  </v:shape>
                                  <o:OLEObject Type="Embed" ProgID="Equation.DSMT4" ShapeID="_x0000_i1060" DrawAspect="Content" ObjectID="_1690175771" r:id="rId143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1C4B0480" w14:textId="68987E82" w:rsidR="005D5607" w:rsidRDefault="005D5607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3A3E6F" wp14:editId="74D4CF35">
                                    <wp:extent cx="1333500" cy="1085850"/>
                                    <wp:effectExtent l="0" t="0" r="0" b="0"/>
                                    <wp:docPr id="33" name="Picture 33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" name="Picture 6"/>
                                            <pic:cNvPicPr/>
                                          </pic:nvPicPr>
                                          <pic:blipFill>
                                            <a:blip r:embed="rId116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4917" cy="108700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D0C92" w:rsidRPr="00864063" w14:paraId="025C1C14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19F8D9F1" w14:textId="77777777" w:rsidR="002D0C92" w:rsidRDefault="002D0C92" w:rsidP="005D5607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④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 có tâm và tiếp xúc với đường thẳng</w:t>
                              </w:r>
                            </w:p>
                            <w:p w14:paraId="01545D6D" w14:textId="301E2B04" w:rsidR="002D0C92" w:rsidRPr="002D0C92" w:rsidRDefault="002D0C92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240" w:after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D0C92">
                                <w:rPr>
                                  <w:position w:val="-56"/>
                                </w:rPr>
                                <w:object w:dxaOrig="5340" w:dyaOrig="1245" w14:anchorId="0728B236">
                                  <v:shape id="_x0000_i1061" type="#_x0000_t75" style="width:267pt;height:62.25pt" o:ole="">
                                    <v:imagedata r:id="rId117" o:title=""/>
                                  </v:shape>
                                  <o:OLEObject Type="Embed" ProgID="Equation.DSMT4" ShapeID="_x0000_i1061" DrawAspect="Content" ObjectID="_1690175772" r:id="rId144"/>
                                </w:object>
                              </w:r>
                            </w:p>
                            <w:p w14:paraId="79B49495" w14:textId="25F12536" w:rsidR="002D0C92" w:rsidRPr="00585511" w:rsidRDefault="002D0C92" w:rsidP="00585511">
                              <w:pPr>
                                <w:spacing w:before="240" w:after="24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3F497D30">
                                  <v:shape id="_x0000_i1062" type="#_x0000_t75" style="width:168pt;height:18.75pt" o:ole="">
                                    <v:imagedata r:id="rId114" o:title=""/>
                                  </v:shape>
                                  <o:OLEObject Type="Embed" ProgID="Equation.DSMT4" ShapeID="_x0000_i1062" DrawAspect="Content" ObjectID="_1690175773" r:id="rId145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1FB51E67" w14:textId="7B3DA57A" w:rsidR="002D0C92" w:rsidRDefault="002D0C92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070240CB" wp14:editId="00B76A96">
                                    <wp:extent cx="1287475" cy="1228119"/>
                                    <wp:effectExtent l="0" t="0" r="0" b="0"/>
                                    <wp:docPr id="34" name="Picture 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94026" cy="12343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D0C92" w:rsidRPr="00864063" w14:paraId="51805368" w14:textId="77777777" w:rsidTr="00F437CF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38B0D681" w14:textId="049C35FB" w:rsidR="00585511" w:rsidRPr="006D5D08" w:rsidRDefault="00585511" w:rsidP="005855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  <w:t>⑤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. Viết phương trình đường tròn đi qua ba điểm (ngoại tiếp tam giác)</w:t>
                              </w:r>
                            </w:p>
                            <w:p w14:paraId="59E93EB8" w14:textId="25A387DE" w:rsidR="00585511" w:rsidRPr="00585511" w:rsidRDefault="00585511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120" w:after="120"/>
                                <w:ind w:left="314" w:firstLine="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Gọi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405" w:dyaOrig="375" w14:anchorId="5B945BFA">
                                  <v:shape id="_x0000_i1063" type="#_x0000_t75" style="width:170.25pt;height:18.75pt" o:ole="">
                                    <v:imagedata r:id="rId121" o:title=""/>
                                  </v:shape>
                                  <o:OLEObject Type="Embed" ProgID="Equation.DSMT4" ShapeID="_x0000_i1063" DrawAspect="Content" ObjectID="_1690175774" r:id="rId146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15" w:dyaOrig="315" w14:anchorId="6599717E">
                                  <v:shape id="_x0000_i1064" type="#_x0000_t75" style="width:15.75pt;height:15.75pt" o:ole="">
                                    <v:imagedata r:id="rId123" o:title=""/>
                                  </v:shape>
                                  <o:OLEObject Type="Embed" ProgID="Equation.DSMT4" ShapeID="_x0000_i1064" DrawAspect="Content" ObjectID="_1690175775" r:id="rId147"/>
                                </w:object>
                              </w:r>
                            </w:p>
                            <w:p w14:paraId="641802A4" w14:textId="77777777" w:rsidR="00585511" w:rsidRPr="00585511" w:rsidRDefault="00585511" w:rsidP="00F9332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Trong đó tâm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20" w:dyaOrig="330" w14:anchorId="4AA3C949">
                                  <v:shape id="_x0000_i1065" type="#_x0000_t75" style="width:36pt;height:16.5pt" o:ole="">
                                    <v:imagedata r:id="rId125" o:title=""/>
                                  </v:shape>
                                  <o:OLEObject Type="Embed" ProgID="Equation.DSMT4" ShapeID="_x0000_i1065" DrawAspect="Content" ObjectID="_1690175776" r:id="rId148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bán kính </w:t>
                              </w:r>
                              <w:r w:rsidRPr="003E46C8">
                                <w:rPr>
                                  <w:position w:val="-8"/>
                                </w:rPr>
                                <w:object w:dxaOrig="2325" w:dyaOrig="420" w14:anchorId="086DDF8C">
                                  <v:shape id="_x0000_i1066" type="#_x0000_t75" style="width:116.25pt;height:21pt" o:ole="">
                                    <v:imagedata r:id="rId127" o:title=""/>
                                  </v:shape>
                                  <o:OLEObject Type="Embed" ProgID="Equation.DSMT4" ShapeID="_x0000_i1066" DrawAspect="Content" ObjectID="_1690175777" r:id="rId149"/>
                                </w:object>
                              </w:r>
                            </w:p>
                            <w:p w14:paraId="3B342334" w14:textId="77777777" w:rsidR="00585511" w:rsidRPr="00585511" w:rsidRDefault="00585511" w:rsidP="00F9332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Thay tọa độ ba điểm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1D981526">
                                  <v:shape id="_x0000_i1067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1067" DrawAspect="Content" ObjectID="_1690175778" r:id="rId150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giải hệ phương trình và giải tìm được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825" w:dyaOrig="330" w14:anchorId="758D30AB">
                                  <v:shape id="_x0000_i1068" type="#_x0000_t75" style="width:41.25pt;height:16.5pt" o:ole="">
                                    <v:imagedata r:id="rId131" o:title=""/>
                                  </v:shape>
                                  <o:OLEObject Type="Embed" ProgID="Equation.DSMT4" ShapeID="_x0000_i1068" DrawAspect="Content" ObjectID="_1690175779" r:id="rId151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3B90A2B" w14:textId="49437033" w:rsidR="00585511" w:rsidRPr="00585511" w:rsidRDefault="00585511" w:rsidP="00F9332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Thế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80" w:dyaOrig="330" w14:anchorId="4490F9A8">
                                  <v:shape id="_x0000_i1069" type="#_x0000_t75" style="width:39pt;height:16.5pt" o:ole="">
                                    <v:imagedata r:id="rId133" o:title=""/>
                                  </v:shape>
                                  <o:OLEObject Type="Embed" ProgID="Equation.DSMT4" ShapeID="_x0000_i1069" DrawAspect="Content" ObjectID="_1690175780" r:id="rId152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08C68910">
                                  <v:shape id="_x0000_i1070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1070" DrawAspect="Content" ObjectID="_1690175781" r:id="rId153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suy ra phương trình đường tròn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405" w:dyaOrig="330" w14:anchorId="4384D4EC">
                                  <v:shape id="_x0000_i1071" type="#_x0000_t75" style="width:20.25pt;height:16.5pt" o:ole="">
                                    <v:imagedata r:id="rId136" o:title=""/>
                                  </v:shape>
                                  <o:OLEObject Type="Embed" ProgID="Equation.DSMT4" ShapeID="_x0000_i1071" DrawAspect="Content" ObjectID="_1690175782" r:id="rId154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cần tìm.</w:t>
                              </w:r>
                            </w:p>
                            <w:p w14:paraId="6B0789CF" w14:textId="77777777" w:rsidR="002D0C92" w:rsidRDefault="002D0C92" w:rsidP="005D5607">
                              <w:pP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1B3EC10A" w14:textId="0459E8D2" w:rsidR="002D0C92" w:rsidRPr="003E46C8" w:rsidRDefault="00585511" w:rsidP="00864063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084575A4" wp14:editId="6A1AAF2F">
                                    <wp:extent cx="1219200" cy="1213747"/>
                                    <wp:effectExtent l="0" t="0" r="0" b="0"/>
                                    <wp:docPr id="35" name="Picture 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850" cy="12173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8BEEC6E" w14:textId="77777777" w:rsidR="00776705" w:rsidRPr="00864063" w:rsidRDefault="00776705" w:rsidP="00776705">
                        <w:pPr>
                          <w:tabs>
                            <w:tab w:val="center" w:pos="5674"/>
                          </w:tabs>
                          <w:spacing w:before="60" w:after="60" w:line="240" w:lineRule="auto"/>
                          <w:ind w:left="-142"/>
                          <w:rPr>
                            <w:rFonts w:ascii="Chu Van An" w:hAnsi="Chu Van An" w:cs="Chu Van An"/>
                            <w:b/>
                            <w:i/>
                          </w:rPr>
                        </w:pPr>
                      </w:p>
                      <w:p w14:paraId="0F810AE9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648C430A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3F4D1E3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224E9F4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D2FEC1D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81F066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F0470D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5E2C14C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1E58F3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2474209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2BD325B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F4193CA" w14:textId="77777777" w:rsidR="00776705" w:rsidRPr="00864063" w:rsidRDefault="00776705" w:rsidP="0077670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864063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2" o:spid="_x0000_s1082" style="position:absolute;left:-123;top:-46;width:13284;height:1826" coordorigin="-123,-46" coordsize="13284,1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Rectangle: Folded Corner 13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" adj="10800" filled="f" stroked="f" strokeweight="1pt">
                    <v:stroke joinstyle="miter"/>
                  </v:shape>
                  <v:shape id="TextBox 5" o:spid="_x0000_s1084" type="#_x0000_t202" style="position:absolute;left:-123;top:-46;width:13284;height:1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12E3FD45" w14:textId="33D7B2B4" w:rsidR="00776705" w:rsidRDefault="00776705" w:rsidP="0077670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Cambria Math" w:eastAsia="Yu Gothic UI" w:hAnsi="Cambria Math" w:cs="Chu Van An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7F47D2D" w:rsidR="00993994" w:rsidRPr="00E67A79" w:rsidRDefault="005436C3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">
                <v:group id="Group 460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7569285A">
                <wp:extent cx="6547104" cy="2838452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38452"/>
                          <a:chOff x="0" y="0"/>
                          <a:chExt cx="6547104" cy="275803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8"/>
                            <a:ext cx="6547104" cy="24973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89202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DA8D62C" w14:textId="77777777" w:rsidR="00892025" w:rsidRPr="00892025" w:rsidRDefault="00E62F77" w:rsidP="00510E21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760F3697" w14:textId="6EE51FCB" w:rsidR="00510E21" w:rsidRPr="00892025" w:rsidRDefault="00510E21" w:rsidP="00510E21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0" w:dyaOrig="375" w14:anchorId="6D2543A1">
                                  <v:shape id="_x0000_i1072" type="#_x0000_t75" style="width:150pt;height:18.75pt" o:ole="">
                                    <v:imagedata r:id="rId155" o:title=""/>
                                  </v:shape>
                                  <o:OLEObject Type="Embed" ProgID="Equation.DSMT4" ShapeID="_x0000_i1072" DrawAspect="Content" ObjectID="_1690175783" r:id="rId156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40" w14:anchorId="49A05C57">
                                  <v:shape id="_x0000_i1073" type="#_x0000_t75" style="width:14.25pt;height:12pt" o:ole="">
                                    <v:imagedata r:id="rId157" o:title=""/>
                                  </v:shape>
                                  <o:OLEObject Type="Embed" ProgID="Equation.DSMT4" ShapeID="_x0000_i1073" DrawAspect="Content" ObjectID="_1690175784" r:id="rId158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645" w:dyaOrig="330" w14:anchorId="28036254">
                                  <v:shape id="_x0000_i1075" type="#_x0000_t75" style="width:32.25pt;height:16.5pt" o:ole="">
                                    <v:imagedata r:id="rId159" o:title=""/>
                                  </v:shape>
                                  <o:OLEObject Type="Embed" ProgID="Equation.DSMT4" ShapeID="_x0000_i1075" DrawAspect="Content" ObjectID="_1690175785" r:id="rId160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(ngược dấu), bán kính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0" w:dyaOrig="270" w14:anchorId="24DFF97F">
                                  <v:shape id="_x0000_i1077" type="#_x0000_t75" style="width:13.5pt;height:13.5pt" o:ole="">
                                    <v:imagedata r:id="rId161" o:title=""/>
                                  </v:shape>
                                  <o:OLEObject Type="Embed" ProgID="Equation.DSMT4" ShapeID="_x0000_i1077" DrawAspect="Content" ObjectID="_1690175786" r:id="rId162"/>
                                </w:object>
                              </w:r>
                            </w:p>
                            <w:p w14:paraId="40AE2B6D" w14:textId="0221C88D" w:rsidR="00510E21" w:rsidRPr="00892025" w:rsidRDefault="007A4E66" w:rsidP="00F9332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VD: </w:t>
                              </w:r>
                              <w:r w:rsidR="005A207F" w:rsidRPr="005A207F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150" w:dyaOrig="375" w14:anchorId="3F7353D4">
                                  <v:shape id="_x0000_i1079" type="#_x0000_t75" style="width:157.5pt;height:18.75pt" o:ole="">
                                    <v:imagedata r:id="rId163" o:title=""/>
                                  </v:shape>
                                  <o:OLEObject Type="Embed" ProgID="Equation.DSMT4" ShapeID="_x0000_i1079" DrawAspect="Content" ObjectID="_1690175787" r:id="rId164"/>
                                </w:object>
                              </w:r>
                              <w:r w:rsidR="00510E21"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="005A207F" w:rsidRPr="005A207F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885" w:dyaOrig="315" w14:anchorId="4663CBEC">
                                  <v:shape id="_x0000_i1081" type="#_x0000_t75" style="width:44.25pt;height:15.75pt" o:ole="">
                                    <v:imagedata r:id="rId165" o:title=""/>
                                  </v:shape>
                                  <o:OLEObject Type="Embed" ProgID="Equation.DSMT4" ShapeID="_x0000_i1081" DrawAspect="Content" ObjectID="_1690175788" r:id="rId166"/>
                                </w:object>
                              </w:r>
                              <w:r w:rsidR="00510E21"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bán kính </w:t>
                              </w:r>
                              <w:r w:rsidR="005A207F"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900" w:dyaOrig="375" w14:anchorId="7D9309C0">
                                  <v:shape id="_x0000_i1083" type="#_x0000_t75" style="width:45pt;height:18.75pt" o:ole="">
                                    <v:imagedata r:id="rId167" o:title=""/>
                                  </v:shape>
                                  <o:OLEObject Type="Embed" ProgID="Equation.DSMT4" ShapeID="_x0000_i1083" DrawAspect="Content" ObjectID="_1690175789" r:id="rId168"/>
                                </w:object>
                              </w:r>
                            </w:p>
                            <w:p w14:paraId="74C4D614" w14:textId="77777777" w:rsidR="00510E21" w:rsidRPr="00892025" w:rsidRDefault="00510E21" w:rsidP="00510E21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6330" w:dyaOrig="915" w14:anchorId="0CEA15F8">
                                  <v:shape id="_x0000_i1085" type="#_x0000_t75" style="width:316.5pt;height:45.75pt" o:ole="">
                                    <v:imagedata r:id="rId169" o:title=""/>
                                  </v:shape>
                                  <o:OLEObject Type="Embed" ProgID="Equation.DSMT4" ShapeID="_x0000_i1085" DrawAspect="Content" ObjectID="_1690175790" r:id="rId170"/>
                                </w:object>
                              </w:r>
                            </w:p>
                            <w:p w14:paraId="3E55A32B" w14:textId="2B530EB6" w:rsidR="00510E21" w:rsidRPr="00892025" w:rsidRDefault="007A4E66" w:rsidP="00F9332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VD: </w:t>
                              </w:r>
                              <w:r w:rsidR="005A207F" w:rsidRPr="005A207F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7215" w:dyaOrig="930" w14:anchorId="0B599174">
                                  <v:shape id="_x0000_i1087" type="#_x0000_t75" style="width:360.75pt;height:46.5pt" o:ole="">
                                    <v:imagedata r:id="rId171" o:title=""/>
                                  </v:shape>
                                  <o:OLEObject Type="Embed" ProgID="Equation.DSMT4" ShapeID="_x0000_i1087" DrawAspect="Content" ObjectID="_1690175791" r:id="rId172"/>
                                </w:object>
                              </w:r>
                            </w:p>
                            <w:p w14:paraId="1653A7A5" w14:textId="61C794B8" w:rsidR="00E62F77" w:rsidRPr="0089202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3EED57" w14:textId="77777777" w:rsidR="00E62F77" w:rsidRPr="00892025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EFEFF82" w14:textId="15C6335F" w:rsidR="00E62F77" w:rsidRPr="00892025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373563" cy="571533"/>
                            <a:chOff x="150812" y="0"/>
                            <a:chExt cx="437382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373823" cy="485775"/>
                              <a:chOff x="150812" y="0"/>
                              <a:chExt cx="437382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2" y="0"/>
                                <a:ext cx="4340543" cy="485775"/>
                                <a:chOff x="184092" y="0"/>
                                <a:chExt cx="4340543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2" y="38089"/>
                                  <a:ext cx="434054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2879571" cy="485775"/>
                                  <a:chOff x="1502180" y="0"/>
                                  <a:chExt cx="287957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2770037" cy="369570"/>
                                    <a:chOff x="1611714" y="104387"/>
                                    <a:chExt cx="277003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187" y="105159"/>
                                      <a:ext cx="2620564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46264435" w:rsidR="00E62F77" w:rsidRPr="00EC3587" w:rsidRDefault="00EC358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C3587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</w:rPr>
                                          <w:t>Nhận dạng phương trình đường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1D1B681B" w:rsidR="00E62F77" w:rsidRDefault="00E62F77" w:rsidP="00F8171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223.5pt;mso-position-horizontal-relative:char;mso-position-vertical-relative:line" coordsize="65471,27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">
                <v:shape id="Rectangle: Diagonal Corners Rounded 1" o:spid="_x0000_s1105" style="position:absolute;top:2607;width:65471;height:2497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79557;6547104,2473681;6532329,2497330;112179,2497330;0,2317773;0,23649;14775,0" o:connectangles="0,0,0,0,0,0,0,0,0" textboxrect="0,0,6435090,1533525"/>
                  <v:textbox>
                    <w:txbxContent>
                      <w:p w14:paraId="6EFBB58C" w14:textId="77777777" w:rsidR="00E62F77" w:rsidRPr="0089202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DA8D62C" w14:textId="77777777" w:rsidR="00892025" w:rsidRPr="00892025" w:rsidRDefault="00E62F77" w:rsidP="00510E21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760F3697" w14:textId="6EE51FCB" w:rsidR="00510E21" w:rsidRPr="00892025" w:rsidRDefault="00510E21" w:rsidP="00510E21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0" w:dyaOrig="375" w14:anchorId="6D2543A1">
                            <v:shape id="_x0000_i1072" type="#_x0000_t75" style="width:150pt;height:18.75pt" o:ole="">
                              <v:imagedata r:id="rId155" o:title=""/>
                            </v:shape>
                            <o:OLEObject Type="Embed" ProgID="Equation.DSMT4" ShapeID="_x0000_i1072" DrawAspect="Content" ObjectID="_1690175783" r:id="rId173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85" w:dyaOrig="240" w14:anchorId="49A05C57">
                            <v:shape id="_x0000_i1073" type="#_x0000_t75" style="width:14.25pt;height:12pt" o:ole="">
                              <v:imagedata r:id="rId157" o:title=""/>
                            </v:shape>
                            <o:OLEObject Type="Embed" ProgID="Equation.DSMT4" ShapeID="_x0000_i1073" DrawAspect="Content" ObjectID="_1690175784" r:id="rId174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645" w:dyaOrig="330" w14:anchorId="28036254">
                            <v:shape id="_x0000_i1075" type="#_x0000_t75" style="width:32.25pt;height:16.5pt" o:ole="">
                              <v:imagedata r:id="rId159" o:title=""/>
                            </v:shape>
                            <o:OLEObject Type="Embed" ProgID="Equation.DSMT4" ShapeID="_x0000_i1075" DrawAspect="Content" ObjectID="_1690175785" r:id="rId175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(ngược dấu), bán kính </w: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0" w:dyaOrig="270" w14:anchorId="24DFF97F">
                            <v:shape id="_x0000_i1077" type="#_x0000_t75" style="width:13.5pt;height:13.5pt" o:ole="">
                              <v:imagedata r:id="rId161" o:title=""/>
                            </v:shape>
                            <o:OLEObject Type="Embed" ProgID="Equation.DSMT4" ShapeID="_x0000_i1077" DrawAspect="Content" ObjectID="_1690175786" r:id="rId176"/>
                          </w:object>
                        </w:r>
                      </w:p>
                      <w:p w14:paraId="40AE2B6D" w14:textId="0221C88D" w:rsidR="00510E21" w:rsidRPr="00892025" w:rsidRDefault="007A4E66" w:rsidP="00F9332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VD: </w:t>
                        </w:r>
                        <w:r w:rsidR="005A207F" w:rsidRPr="005A207F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150" w:dyaOrig="375" w14:anchorId="3F7353D4">
                            <v:shape id="_x0000_i1079" type="#_x0000_t75" style="width:157.5pt;height:18.75pt" o:ole="">
                              <v:imagedata r:id="rId163" o:title=""/>
                            </v:shape>
                            <o:OLEObject Type="Embed" ProgID="Equation.DSMT4" ShapeID="_x0000_i1079" DrawAspect="Content" ObjectID="_1690175787" r:id="rId177"/>
                          </w:object>
                        </w:r>
                        <w:r w:rsidR="00510E21"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="005A207F" w:rsidRPr="005A207F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885" w:dyaOrig="315" w14:anchorId="4663CBEC">
                            <v:shape id="_x0000_i1081" type="#_x0000_t75" style="width:44.25pt;height:15.75pt" o:ole="">
                              <v:imagedata r:id="rId165" o:title=""/>
                            </v:shape>
                            <o:OLEObject Type="Embed" ProgID="Equation.DSMT4" ShapeID="_x0000_i1081" DrawAspect="Content" ObjectID="_1690175788" r:id="rId178"/>
                          </w:object>
                        </w:r>
                        <w:r w:rsidR="00510E21"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bán kính </w:t>
                        </w:r>
                        <w:r w:rsidR="005A207F"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900" w:dyaOrig="375" w14:anchorId="7D9309C0">
                            <v:shape id="_x0000_i1083" type="#_x0000_t75" style="width:45pt;height:18.75pt" o:ole="">
                              <v:imagedata r:id="rId167" o:title=""/>
                            </v:shape>
                            <o:OLEObject Type="Embed" ProgID="Equation.DSMT4" ShapeID="_x0000_i1083" DrawAspect="Content" ObjectID="_1690175789" r:id="rId179"/>
                          </w:object>
                        </w:r>
                      </w:p>
                      <w:p w14:paraId="74C4D614" w14:textId="77777777" w:rsidR="00510E21" w:rsidRPr="00892025" w:rsidRDefault="00510E21" w:rsidP="00510E21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6330" w:dyaOrig="915" w14:anchorId="0CEA15F8">
                            <v:shape id="_x0000_i1085" type="#_x0000_t75" style="width:316.5pt;height:45.75pt" o:ole="">
                              <v:imagedata r:id="rId169" o:title=""/>
                            </v:shape>
                            <o:OLEObject Type="Embed" ProgID="Equation.DSMT4" ShapeID="_x0000_i1085" DrawAspect="Content" ObjectID="_1690175790" r:id="rId180"/>
                          </w:object>
                        </w:r>
                      </w:p>
                      <w:p w14:paraId="3E55A32B" w14:textId="2B530EB6" w:rsidR="00510E21" w:rsidRPr="00892025" w:rsidRDefault="007A4E66" w:rsidP="00F9332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VD: </w:t>
                        </w:r>
                        <w:r w:rsidR="005A207F" w:rsidRPr="005A207F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7215" w:dyaOrig="930" w14:anchorId="0B599174">
                            <v:shape id="_x0000_i1087" type="#_x0000_t75" style="width:360.75pt;height:46.5pt" o:ole="">
                              <v:imagedata r:id="rId171" o:title=""/>
                            </v:shape>
                            <o:OLEObject Type="Embed" ProgID="Equation.DSMT4" ShapeID="_x0000_i1087" DrawAspect="Content" ObjectID="_1690175791" r:id="rId181"/>
                          </w:object>
                        </w:r>
                      </w:p>
                      <w:p w14:paraId="1653A7A5" w14:textId="61C794B8" w:rsidR="00E62F77" w:rsidRPr="0089202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3EED57" w14:textId="77777777" w:rsidR="00E62F77" w:rsidRPr="00892025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2EFEFF82" w14:textId="15C6335F" w:rsidR="00E62F77" w:rsidRPr="00892025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43735;height:5715" coordorigin="1508" coordsize="4373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43738;height:4857" coordorigin="1508" coordsize="43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43406;height:4857" coordorigin="1840" coordsize="4340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43406;height:4476;visibility:visible;mso-wrap-style:square;v-text-anchor:middle" coordsize="434054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" path="m,l4185819,r154724,154724l4340543,447554,,447554,,xe" fillcolor="#efddf6 [663]" stroked="f" strokeweight="1.25pt">
                        <v:fill r:id="rId182" o:title="" color2="#fffff7" type="pattern"/>
                        <v:path arrowok="t" o:connecttype="custom" o:connectlocs="0,0;4185819,0;4340543,154724;4340543,447554;0,447554;0,0" o:connectangles="0,0,0,0,0,0"/>
                      </v:shape>
                      <v:group id="Group 468" o:spid="_x0000_s1110" style="position:absolute;left:15021;width:28796;height:4857" coordorigin="15021" coordsize="287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27700;height:3696" coordorigin="16117,1043" coordsize="2770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1;top:1051;width:26206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" adj="2106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46264435" w:rsidR="00E62F77" w:rsidRPr="00EC3587" w:rsidRDefault="00EC358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C3587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</w:rPr>
                                    <w:t>Nhận dạng phương trình đường tròn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1D1B681B" w:rsidR="00E62F77" w:rsidRDefault="00E62F77" w:rsidP="00F8171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45C0F9F8" w:rsidR="00EC5D1C" w:rsidRPr="00E67A79" w:rsidRDefault="00EC5D1C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3403BB5" w14:textId="77777777" w:rsidR="002420D5" w:rsidRPr="00E67A79" w:rsidRDefault="002420D5" w:rsidP="00E73CB1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bookmarkStart w:id="3" w:name="TestQ"/>
      <w:r w:rsidRPr="00E67A79">
        <w:rPr>
          <w:rFonts w:ascii="Chu Van An" w:hAnsi="Chu Van An" w:cs="Chu Van An"/>
          <w:sz w:val="24"/>
          <w:szCs w:val="24"/>
        </w:rPr>
        <w:t>Phương trình nào sau đây là phương trình đường tròn?</w:t>
      </w:r>
      <w:bookmarkEnd w:id="3"/>
    </w:p>
    <w:p w14:paraId="423F52A4" w14:textId="77777777" w:rsidR="002420D5" w:rsidRPr="00E67A79" w:rsidRDefault="002420D5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bookmarkStart w:id="4" w:name="TestB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60" w14:anchorId="06293883">
          <v:shape id="_x0000_i1088" type="#_x0000_t75" style="width:129pt;height:18pt" o:ole="">
            <v:imagedata r:id="rId183" o:title=""/>
          </v:shape>
          <o:OLEObject Type="Embed" ProgID="Equation.DSMT4" ShapeID="_x0000_i1088" DrawAspect="Content" ObjectID="_1690174281" r:id="rId18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4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5" w:name="TestC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60" w14:anchorId="7669BB00">
          <v:shape id="_x0000_i1089" type="#_x0000_t75" style="width:123pt;height:18pt" o:ole="">
            <v:imagedata r:id="rId185" o:title=""/>
          </v:shape>
          <o:OLEObject Type="Embed" ProgID="Equation.DSMT4" ShapeID="_x0000_i1089" DrawAspect="Content" ObjectID="_1690174282" r:id="rId18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5"/>
    </w:p>
    <w:p w14:paraId="125226C9" w14:textId="77777777" w:rsidR="002420D5" w:rsidRPr="00E67A79" w:rsidRDefault="002420D5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6" w:name="TestD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5137DECB">
          <v:shape id="_x0000_i1090" type="#_x0000_t75" style="width:122.25pt;height:18pt" o:ole="">
            <v:imagedata r:id="rId187" o:title=""/>
          </v:shape>
          <o:OLEObject Type="Embed" ProgID="Equation.DSMT4" ShapeID="_x0000_i1090" DrawAspect="Content" ObjectID="_1690174283" r:id="rId18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6"/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7" w:name="TestA"/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75" w:dyaOrig="360" w14:anchorId="676AEBE2">
          <v:shape id="_x0000_i1091" type="#_x0000_t75" style="width:123.75pt;height:18pt" o:ole="">
            <v:imagedata r:id="rId189" o:title=""/>
          </v:shape>
          <o:OLEObject Type="Embed" ProgID="Equation.DSMT4" ShapeID="_x0000_i1091" DrawAspect="Content" ObjectID="_1690174284" r:id="rId19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bookmarkEnd w:id="7"/>
    </w:p>
    <w:p w14:paraId="74A6B240" w14:textId="2F4481A9" w:rsidR="002420D5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bookmarkStart w:id="8" w:name="TestHDG"/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A113B29" w14:textId="77777777" w:rsidR="002420D5" w:rsidRPr="00E67A79" w:rsidRDefault="002420D5" w:rsidP="00E73CB1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2175BC0" w14:textId="77777777" w:rsidR="002420D5" w:rsidRPr="00E67A79" w:rsidRDefault="002420D5" w:rsidP="00E73CB1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phải có hệ số của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60" w14:anchorId="0BE82AA6">
          <v:shape id="_x0000_i1092" type="#_x0000_t75" style="width:30pt;height:18pt" o:ole="">
            <v:imagedata r:id="rId191" o:title=""/>
          </v:shape>
          <o:OLEObject Type="Embed" ProgID="Equation.DSMT4" ShapeID="_x0000_i1092" DrawAspect="Content" ObjectID="_1690174285" r:id="rId19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phải bằng nhau nên loại đi hai đáp án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4B8EB35">
          <v:shape id="_x0000_i1093" type="#_x0000_t75" style="width:23.25pt;height:15.75pt" o:ole="">
            <v:imagedata r:id="rId193" o:title=""/>
          </v:shape>
          <o:OLEObject Type="Embed" ProgID="Equation.DSMT4" ShapeID="_x0000_i1093" DrawAspect="Content" ObjectID="_1690174286" r:id="rId1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527B603" w14:textId="77777777" w:rsidR="002420D5" w:rsidRPr="00E67A79" w:rsidRDefault="002420D5" w:rsidP="00E73CB1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Điều kiện để 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25244658">
          <v:shape id="_x0000_i1094" type="#_x0000_t75" style="width:128.25pt;height:18pt" o:ole="">
            <v:imagedata r:id="rId195" o:title=""/>
          </v:shape>
          <o:OLEObject Type="Embed" ProgID="Equation.DSMT4" ShapeID="_x0000_i1094" DrawAspect="Content" ObjectID="_1690174287" r:id="rId1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 là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7BAB5BA2">
          <v:shape id="_x0000_i1095" type="#_x0000_t75" style="width:71.25pt;height:15.75pt" o:ole="">
            <v:imagedata r:id="rId197" o:title=""/>
          </v:shape>
          <o:OLEObject Type="Embed" ProgID="Equation.DSMT4" ShapeID="_x0000_i1095" DrawAspect="Content" ObjectID="_1690174288" r:id="rId1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chỉ có đáp án C là thỏa yêu cầu.</w:t>
      </w:r>
      <w:bookmarkEnd w:id="8"/>
    </w:p>
    <w:p w14:paraId="2F7E3BBA" w14:textId="77777777" w:rsidR="002420D5" w:rsidRPr="00E67A79" w:rsidRDefault="002420D5" w:rsidP="00E73CB1">
      <w:pPr>
        <w:spacing w:line="276" w:lineRule="auto"/>
        <w:ind w:left="1000" w:hanging="1000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eastAsia="MS Mincho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 xml:space="preserve">Trong mặt phẳng tọa độ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510" w:dyaOrig="315" w14:anchorId="77E7427F">
          <v:shape id="_x0000_i1096" type="#_x0000_t75" style="width:25.5pt;height:15.75pt" o:ole="">
            <v:imagedata r:id="rId199" o:title=""/>
          </v:shape>
          <o:OLEObject Type="Embed" ProgID="Equation.DSMT4" ShapeID="_x0000_i1096" DrawAspect="Content" ObjectID="_1690174289" r:id="rId200"/>
        </w:object>
      </w:r>
      <w:r w:rsidRPr="00E67A79">
        <w:rPr>
          <w:rFonts w:ascii="Chu Van An" w:eastAsia="MS Mincho" w:hAnsi="Chu Van An" w:cs="Chu Van An"/>
          <w:position w:val="-6"/>
          <w:sz w:val="24"/>
          <w:szCs w:val="24"/>
        </w:rPr>
        <w:t xml:space="preserve"> </w: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phương trình nào dưới đây là phương trình của đường tròn?</w:t>
      </w:r>
    </w:p>
    <w:p w14:paraId="18C60F9C" w14:textId="77777777" w:rsidR="002420D5" w:rsidRPr="00E67A79" w:rsidRDefault="002420D5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460" w:dyaOrig="360" w14:anchorId="7DEEEAA9">
          <v:shape id="_x0000_i1097" type="#_x0000_t75" style="width:123pt;height:18pt" o:ole="">
            <v:imagedata r:id="rId201" o:title=""/>
          </v:shape>
          <o:OLEObject Type="Embed" ProgID="Equation.DSMT4" ShapeID="_x0000_i1097" DrawAspect="Content" ObjectID="_1690174290" r:id="rId202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55" w:dyaOrig="360" w14:anchorId="51AD3E38">
          <v:shape id="_x0000_i1098" type="#_x0000_t75" style="width:117.75pt;height:18pt" o:ole="">
            <v:imagedata r:id="rId203" o:title=""/>
          </v:shape>
          <o:OLEObject Type="Embed" ProgID="Equation.DSMT4" ShapeID="_x0000_i1098" DrawAspect="Content" ObjectID="_1690174291" r:id="rId204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0151A0A1" w14:textId="77777777" w:rsidR="002420D5" w:rsidRPr="00E67A79" w:rsidRDefault="002420D5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115" w:dyaOrig="360" w14:anchorId="7E38C8AD">
          <v:shape id="_x0000_i1099" type="#_x0000_t75" style="width:105.75pt;height:18pt" o:ole="">
            <v:imagedata r:id="rId205" o:title=""/>
          </v:shape>
          <o:OLEObject Type="Embed" ProgID="Equation.DSMT4" ShapeID="_x0000_i1099" DrawAspect="Content" ObjectID="_1690174292" r:id="rId206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MS Mincho" w:hAnsi="Chu Van An" w:cs="Chu Van An"/>
          <w:color w:val="000000"/>
          <w:position w:val="-10"/>
          <w:sz w:val="24"/>
          <w:szCs w:val="24"/>
        </w:rPr>
        <w:object w:dxaOrig="2325" w:dyaOrig="360" w14:anchorId="637788FC">
          <v:shape id="_x0000_i1100" type="#_x0000_t75" style="width:116.25pt;height:18pt" o:ole="">
            <v:imagedata r:id="rId207" o:title=""/>
          </v:shape>
          <o:OLEObject Type="Embed" ProgID="Equation.DSMT4" ShapeID="_x0000_i1100" DrawAspect="Content" ObjectID="_1690174293" r:id="rId208"/>
        </w:object>
      </w:r>
      <w:r w:rsidRPr="00E67A79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338BE282" w14:textId="113576A5" w:rsidR="002420D5" w:rsidRPr="00E67A79" w:rsidRDefault="00E67A79" w:rsidP="00E73CB1">
      <w:pPr>
        <w:spacing w:line="276" w:lineRule="auto"/>
        <w:ind w:left="1000"/>
        <w:jc w:val="center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187D5A8A" w14:textId="77777777" w:rsidR="002420D5" w:rsidRPr="00E67A79" w:rsidRDefault="002420D5" w:rsidP="00E73CB1">
      <w:pPr>
        <w:spacing w:line="276" w:lineRule="auto"/>
        <w:ind w:left="1000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eastAsia="MS Mincho" w:hAnsi="Chu Van An" w:cs="Chu Van An"/>
          <w:b/>
          <w:bCs/>
          <w:sz w:val="24"/>
          <w:szCs w:val="24"/>
        </w:rPr>
        <w:t>Chọn D</w:t>
      </w:r>
    </w:p>
    <w:p w14:paraId="1C071FC9" w14:textId="77777777" w:rsidR="002420D5" w:rsidRPr="00E67A79" w:rsidRDefault="002420D5" w:rsidP="00E73CB1">
      <w:pPr>
        <w:spacing w:line="276" w:lineRule="auto"/>
        <w:ind w:left="1000"/>
        <w:rPr>
          <w:rFonts w:ascii="Chu Van An" w:eastAsia="MS Mincho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có dạng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7BCF1A5D">
          <v:shape id="_x0000_i1101" type="#_x0000_t75" style="width:128.25pt;height:18pt" o:ole="">
            <v:imagedata r:id="rId209" o:title=""/>
          </v:shape>
          <o:OLEObject Type="Embed" ProgID="Equation.DSMT4" ShapeID="_x0000_i1101" DrawAspect="Content" ObjectID="_1690174294" r:id="rId21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1605" w:dyaOrig="435" w14:anchorId="5333546D">
          <v:shape id="_x0000_i1102" type="#_x0000_t75" style="width:80.25pt;height:21.75pt" o:ole="">
            <v:imagedata r:id="rId211" o:title=""/>
          </v:shape>
          <o:OLEObject Type="Embed" ProgID="Equation.DSMT4" ShapeID="_x0000_i1102" DrawAspect="Content" ObjectID="_1690174295" r:id="rId21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85B3454" w14:textId="68A9DD03" w:rsidR="002420D5" w:rsidRPr="00E67A79" w:rsidRDefault="002420D5" w:rsidP="00E73CB1">
      <w:pPr>
        <w:spacing w:line="276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B, D không có dạng phương trình đường tròn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733AB023" wp14:editId="4843B5FF">
            <wp:extent cx="190500" cy="15240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Loại.</w:t>
      </w:r>
    </w:p>
    <w:p w14:paraId="3DF35597" w14:textId="149183CE" w:rsidR="002420D5" w:rsidRPr="00E67A79" w:rsidRDefault="002420D5" w:rsidP="00E73CB1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lastRenderedPageBreak/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325" w:dyaOrig="360" w14:anchorId="2D84270D">
          <v:shape id="_x0000_i1103" type="#_x0000_t75" style="width:116.25pt;height:18pt" o:ole="">
            <v:imagedata r:id="rId214" o:title=""/>
          </v:shape>
          <o:OLEObject Type="Embed" ProgID="Equation.DSMT4" ShapeID="_x0000_i1103" DrawAspect="Content" ObjectID="_1690174296" r:id="rId2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50"/>
          <w:sz w:val="24"/>
          <w:szCs w:val="24"/>
        </w:rPr>
        <w:object w:dxaOrig="780" w:dyaOrig="1125" w14:anchorId="41DAECC6">
          <v:shape id="_x0000_i1104" type="#_x0000_t75" style="width:39pt;height:56.25pt" o:ole="">
            <v:imagedata r:id="rId216" o:title=""/>
          </v:shape>
          <o:OLEObject Type="Embed" ProgID="Equation.DSMT4" ShapeID="_x0000_i1104" DrawAspect="Content" ObjectID="_1690174297" r:id="rId21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315" w14:anchorId="06BA339C">
          <v:shape id="_x0000_i1105" type="#_x0000_t75" style="width:87.75pt;height:15.75pt" o:ole="">
            <v:imagedata r:id="rId218" o:title=""/>
          </v:shape>
          <o:OLEObject Type="Embed" ProgID="Equation.DSMT4" ShapeID="_x0000_i1105" DrawAspect="Content" ObjectID="_1690174298" r:id="rId2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305AACAF" wp14:editId="4E079950">
            <wp:extent cx="190500" cy="15240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là phương trình đường tròn.</w:t>
      </w:r>
    </w:p>
    <w:p w14:paraId="3B27668F" w14:textId="13C338FA" w:rsidR="002420D5" w:rsidRPr="00E67A79" w:rsidRDefault="002420D5" w:rsidP="00E73CB1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Xét </w:t>
      </w:r>
      <w:r w:rsidRPr="00E67A79">
        <w:rPr>
          <w:rFonts w:ascii="Chu Van An" w:eastAsia="MS Mincho" w:hAnsi="Chu Van An" w:cs="Chu Van An"/>
          <w:position w:val="-10"/>
          <w:sz w:val="24"/>
          <w:szCs w:val="24"/>
        </w:rPr>
        <w:object w:dxaOrig="2190" w:dyaOrig="360" w14:anchorId="219F7437">
          <v:shape id="_x0000_i1106" type="#_x0000_t75" style="width:109.5pt;height:18pt" o:ole="">
            <v:imagedata r:id="rId221" o:title=""/>
          </v:shape>
          <o:OLEObject Type="Embed" ProgID="Equation.DSMT4" ShapeID="_x0000_i1106" DrawAspect="Content" ObjectID="_1690174299" r:id="rId22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</w:t>
      </w:r>
      <w:r w:rsidRPr="00E67A79">
        <w:rPr>
          <w:rFonts w:ascii="Chu Van An" w:eastAsia="Times New Roman" w:hAnsi="Chu Van An" w:cs="Chu Van An"/>
          <w:position w:val="-94"/>
          <w:sz w:val="24"/>
          <w:szCs w:val="24"/>
        </w:rPr>
        <w:object w:dxaOrig="885" w:dyaOrig="1995" w14:anchorId="7D3A361F">
          <v:shape id="_x0000_i1107" type="#_x0000_t75" style="width:44.25pt;height:99.75pt" o:ole="">
            <v:imagedata r:id="rId223" o:title=""/>
          </v:shape>
          <o:OLEObject Type="Embed" ProgID="Equation.DSMT4" ShapeID="_x0000_i1107" DrawAspect="Content" ObjectID="_1690174300" r:id="rId22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615" w14:anchorId="3D3B42CA">
          <v:shape id="_x0000_i1108" type="#_x0000_t75" style="width:99.75pt;height:30.75pt" o:ole="">
            <v:imagedata r:id="rId225" o:title=""/>
          </v:shape>
          <o:OLEObject Type="Embed" ProgID="Equation.DSMT4" ShapeID="_x0000_i1108" DrawAspect="Content" ObjectID="_1690174301" r:id="rId22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257E1F38" wp14:editId="15345590">
            <wp:extent cx="190500" cy="15240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7A79">
        <w:rPr>
          <w:rFonts w:ascii="Chu Van An" w:hAnsi="Chu Van An" w:cs="Chu Van An"/>
          <w:sz w:val="24"/>
          <w:szCs w:val="24"/>
        </w:rPr>
        <w:t xml:space="preserve"> không phải là phương trình đường tròn.</w:t>
      </w:r>
    </w:p>
    <w:p w14:paraId="71965A95" w14:textId="77777777" w:rsidR="002420D5" w:rsidRPr="00E67A79" w:rsidRDefault="002420D5" w:rsidP="00E73CB1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>Suy ra chọn</w:t>
      </w:r>
    </w:p>
    <w:p w14:paraId="301DEFC7" w14:textId="77777777" w:rsidR="002420D5" w:rsidRPr="00E67A79" w:rsidRDefault="002420D5" w:rsidP="00E73CB1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eastAsia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Phương trình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60" w14:anchorId="72806708">
          <v:shape id="_x0000_i1109" type="#_x0000_t75" style="width:118.5pt;height:18pt" o:ole="">
            <v:imagedata r:id="rId227" o:title=""/>
          </v:shape>
          <o:OLEObject Type="Embed" ProgID="Equation.DSMT4" ShapeID="_x0000_i1109" DrawAspect="Content" ObjectID="_1690174302" r:id="rId2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phương trình của đường tròn nào?</w:t>
      </w:r>
    </w:p>
    <w:p w14:paraId="078483A2" w14:textId="77777777" w:rsidR="002420D5" w:rsidRPr="00E67A79" w:rsidRDefault="002420D5" w:rsidP="00E73CB1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42FD86E2">
          <v:shape id="_x0000_i1110" type="#_x0000_t75" style="width:45pt;height:34.5pt" o:ole="">
            <v:imagedata r:id="rId229" o:title=""/>
          </v:shape>
          <o:OLEObject Type="Embed" ProgID="Equation.DSMT4" ShapeID="_x0000_i1110" DrawAspect="Content" ObjectID="_1690174303" r:id="rId23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132C5203">
          <v:shape id="_x0000_i1111" type="#_x0000_t75" style="width:39pt;height:16.5pt" o:ole="">
            <v:imagedata r:id="rId231" o:title=""/>
          </v:shape>
          <o:OLEObject Type="Embed" ProgID="Equation.DSMT4" ShapeID="_x0000_i1111" DrawAspect="Content" ObjectID="_1690174304" r:id="rId23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1BA8545" w14:textId="77777777" w:rsidR="002420D5" w:rsidRPr="00E67A79" w:rsidRDefault="002420D5" w:rsidP="00E73CB1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390" w14:anchorId="265302A0">
          <v:shape id="_x0000_i1112" type="#_x0000_t75" style="width:33pt;height:19.5pt" o:ole="">
            <v:imagedata r:id="rId233" o:title=""/>
          </v:shape>
          <o:OLEObject Type="Embed" ProgID="Equation.DSMT4" ShapeID="_x0000_i1112" DrawAspect="Content" ObjectID="_1690174305" r:id="rId2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59987D2E">
          <v:shape id="_x0000_i1113" type="#_x0000_t75" style="width:39pt;height:16.5pt" o:ole="">
            <v:imagedata r:id="rId235" o:title=""/>
          </v:shape>
          <o:OLEObject Type="Embed" ProgID="Equation.DSMT4" ShapeID="_x0000_i1113" DrawAspect="Content" ObjectID="_1690174306" r:id="rId2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B974A02" w14:textId="77777777" w:rsidR="002420D5" w:rsidRPr="00E67A79" w:rsidRDefault="002420D5" w:rsidP="00E73CB1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4A072B5F">
          <v:shape id="_x0000_i1114" type="#_x0000_t75" style="width:45pt;height:34.5pt" o:ole="">
            <v:imagedata r:id="rId237" o:title=""/>
          </v:shape>
          <o:OLEObject Type="Embed" ProgID="Equation.DSMT4" ShapeID="_x0000_i1114" DrawAspect="Content" ObjectID="_1690174307" r:id="rId23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017B74D">
          <v:shape id="_x0000_i1115" type="#_x0000_t75" style="width:30pt;height:12.75pt" o:ole="">
            <v:imagedata r:id="rId239" o:title=""/>
          </v:shape>
          <o:OLEObject Type="Embed" ProgID="Equation.DSMT4" ShapeID="_x0000_i1115" DrawAspect="Content" ObjectID="_1690174308" r:id="rId2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5FF136F" w14:textId="77777777" w:rsidR="002420D5" w:rsidRPr="00E67A79" w:rsidRDefault="002420D5" w:rsidP="00E73CB1">
      <w:pPr>
        <w:tabs>
          <w:tab w:val="left" w:pos="1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</w:rPr>
        <w:t>Không có đường tròn nào.</w:t>
      </w:r>
    </w:p>
    <w:p w14:paraId="459958AC" w14:textId="0CA48668" w:rsidR="002420D5" w:rsidRPr="00E67A79" w:rsidRDefault="00E67A79" w:rsidP="00E73CB1">
      <w:pPr>
        <w:pStyle w:val="ListParagraph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26EBA60A" w14:textId="77777777" w:rsidR="002420D5" w:rsidRPr="00E67A79" w:rsidRDefault="002420D5" w:rsidP="00E73CB1">
      <w:pPr>
        <w:pStyle w:val="ListParagraph"/>
        <w:ind w:left="1000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394D8229" w14:textId="77777777" w:rsidR="002420D5" w:rsidRPr="00E67A79" w:rsidRDefault="002420D5" w:rsidP="00E73CB1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Cs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5130" w:dyaOrig="615" w14:anchorId="78DFCC00">
          <v:shape id="_x0000_i1116" type="#_x0000_t75" style="width:256.5pt;height:30.75pt" o:ole="">
            <v:imagedata r:id="rId241" o:title=""/>
          </v:shape>
          <o:OLEObject Type="Embed" ProgID="Equation.DSMT4" ShapeID="_x0000_i1116" DrawAspect="Content" ObjectID="_1690174309" r:id="rId2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D871F08" w14:textId="77777777" w:rsidR="002420D5" w:rsidRPr="00E67A79" w:rsidRDefault="002420D5" w:rsidP="00E73CB1">
      <w:pPr>
        <w:pStyle w:val="ListParagraph"/>
        <w:ind w:left="1000"/>
        <w:rPr>
          <w:rFonts w:ascii="Chu Van An" w:hAnsi="Chu Van An" w:cs="Chu Van An"/>
          <w:bCs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Calibri" w:hAnsi="Chu Van An" w:cs="Chu Van An"/>
          <w:position w:val="-28"/>
          <w:sz w:val="24"/>
          <w:szCs w:val="24"/>
        </w:rPr>
        <w:object w:dxaOrig="1920" w:dyaOrig="750" w14:anchorId="3CA223B2">
          <v:shape id="_x0000_i1117" type="#_x0000_t75" style="width:96pt;height:37.5pt" o:ole="">
            <v:imagedata r:id="rId243" o:title=""/>
          </v:shape>
          <o:OLEObject Type="Embed" ProgID="Equation.DSMT4" ShapeID="_x0000_i1117" DrawAspect="Content" ObjectID="_1690174310" r:id="rId244"/>
        </w:object>
      </w:r>
      <w:r w:rsidRPr="00E67A79">
        <w:rPr>
          <w:rFonts w:ascii="Chu Van An" w:hAnsi="Chu Van An" w:cs="Chu Van An"/>
          <w:sz w:val="24"/>
          <w:szCs w:val="24"/>
        </w:rPr>
        <w:t>, nên đây không phải là phương trình của đường tròn.</w:t>
      </w:r>
    </w:p>
    <w:p w14:paraId="0D2EB91D" w14:textId="1A5E8675" w:rsidR="00652C50" w:rsidRDefault="00652C50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43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091"/>
        <w:gridCol w:w="4852"/>
      </w:tblGrid>
      <w:tr w:rsidR="00D2227A" w:rsidRPr="00676FB5" w14:paraId="7CDB322F" w14:textId="77777777" w:rsidTr="00D2227A">
        <w:tc>
          <w:tcPr>
            <w:tcW w:w="6091" w:type="dxa"/>
            <w:shd w:val="clear" w:color="auto" w:fill="auto"/>
          </w:tcPr>
          <w:p w14:paraId="12E494F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" w:name="c1q"/>
            <w:bookmarkEnd w:id="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bookmarkStart w:id="10" w:name="c1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  <w:bookmarkEnd w:id="10"/>
          </w:p>
          <w:p w14:paraId="6634351A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" w:name="c1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80" w:dyaOrig="360" w14:anchorId="6BAFF5D9">
                <v:shape id="_x0000_i5399" type="#_x0000_t75" style="width:129pt;height:18pt" o:ole="">
                  <v:imagedata r:id="rId183" o:title=""/>
                </v:shape>
                <o:OLEObject Type="Embed" ProgID="Equation.DSMT4" ShapeID="_x0000_i5399" DrawAspect="Content" ObjectID="_1690174311" r:id="rId24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" w:name="c1b"/>
            <w:bookmarkEnd w:id="1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60" w14:anchorId="58778895">
                <v:shape id="_x0000_i5400" type="#_x0000_t75" style="width:123pt;height:18pt" o:ole="">
                  <v:imagedata r:id="rId185" o:title=""/>
                </v:shape>
                <o:OLEObject Type="Embed" ProgID="Equation.DSMT4" ShapeID="_x0000_i5400" DrawAspect="Content" ObjectID="_1690174312" r:id="rId24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E61111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" w:name="c1c"/>
            <w:bookmarkEnd w:id="1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45" w:dyaOrig="360" w14:anchorId="7CBF949E">
                <v:shape id="_x0000_i5401" type="#_x0000_t75" style="width:122.25pt;height:18pt" o:ole="">
                  <v:imagedata r:id="rId187" o:title=""/>
                </v:shape>
                <o:OLEObject Type="Embed" ProgID="Equation.DSMT4" ShapeID="_x0000_i5401" DrawAspect="Content" ObjectID="_1690174313" r:id="rId24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" w:name="c1d"/>
            <w:bookmarkEnd w:id="1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60" w14:anchorId="5CB55F18">
                <v:shape id="_x0000_i5402" type="#_x0000_t75" style="width:123.75pt;height:18pt" o:ole="">
                  <v:imagedata r:id="rId189" o:title=""/>
                </v:shape>
                <o:OLEObject Type="Embed" ProgID="Equation.DSMT4" ShapeID="_x0000_i5402" DrawAspect="Content" ObjectID="_1690174314" r:id="rId24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"/>
          <w:p w14:paraId="4429A53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0CB452DA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4ECC7488" w14:textId="77777777" w:rsidTr="00D2227A">
        <w:tc>
          <w:tcPr>
            <w:tcW w:w="6091" w:type="dxa"/>
            <w:shd w:val="clear" w:color="auto" w:fill="auto"/>
          </w:tcPr>
          <w:p w14:paraId="00212FBC" w14:textId="77777777" w:rsidR="00D2227A" w:rsidRPr="00676FB5" w:rsidRDefault="00D2227A" w:rsidP="00136803">
            <w:pPr>
              <w:mirrorIndents/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</w:pPr>
            <w:r w:rsidRPr="00676FB5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" w:name="c2q"/>
            <w:bookmarkEnd w:id="15"/>
            <w:r w:rsidRPr="00676FB5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>2:</w:t>
            </w:r>
            <w:bookmarkStart w:id="16" w:name="c2"/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eastAsia="MS Mincho" w:hAnsi="Chu Van An" w:cs="Chu Van An"/>
                <w:position w:val="-10"/>
                <w:sz w:val="24"/>
                <w:szCs w:val="24"/>
              </w:rPr>
              <w:object w:dxaOrig="510" w:dyaOrig="315" w14:anchorId="350DF290">
                <v:shape id="_x0000_i5403" type="#_x0000_t75" style="width:25.5pt;height:15.75pt" o:ole="">
                  <v:imagedata r:id="rId199" o:title=""/>
                </v:shape>
                <o:OLEObject Type="Embed" ProgID="Equation.DSMT4" ShapeID="_x0000_i5403" DrawAspect="Content" ObjectID="_1690174315" r:id="rId249"/>
              </w:object>
            </w:r>
            <w:r w:rsidRPr="00676FB5">
              <w:rPr>
                <w:rFonts w:ascii="Chu Van An" w:eastAsia="MS Mincho" w:hAnsi="Chu Van An" w:cs="Chu Van An"/>
                <w:position w:val="-6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phương trình nào dưới đây là phương trình của đường tròn?</w:t>
            </w:r>
            <w:bookmarkEnd w:id="16"/>
          </w:p>
          <w:p w14:paraId="1431001D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7" w:name="c2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460" w:dyaOrig="360" w14:anchorId="731F45CB">
                <v:shape id="_x0000_i5404" type="#_x0000_t75" style="width:123pt;height:18pt" o:ole="">
                  <v:imagedata r:id="rId201" o:title=""/>
                </v:shape>
                <o:OLEObject Type="Embed" ProgID="Equation.DSMT4" ShapeID="_x0000_i5404" DrawAspect="Content" ObjectID="_1690174316" r:id="rId250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bookmarkStart w:id="18" w:name="c2b"/>
            <w:bookmarkEnd w:id="1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355" w:dyaOrig="360" w14:anchorId="11C56187">
                <v:shape id="_x0000_i5405" type="#_x0000_t75" style="width:117.75pt;height:18pt" o:ole="">
                  <v:imagedata r:id="rId203" o:title=""/>
                </v:shape>
                <o:OLEObject Type="Embed" ProgID="Equation.DSMT4" ShapeID="_x0000_i5405" DrawAspect="Content" ObjectID="_1690174317" r:id="rId251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36DE109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9" w:name="c2c"/>
            <w:bookmarkEnd w:id="18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C.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115" w:dyaOrig="360" w14:anchorId="5C3B375B">
                <v:shape id="_x0000_i5406" type="#_x0000_t75" style="width:105.75pt;height:18pt" o:ole="">
                  <v:imagedata r:id="rId205" o:title=""/>
                </v:shape>
                <o:OLEObject Type="Embed" ProgID="Equation.DSMT4" ShapeID="_x0000_i5406" DrawAspect="Content" ObjectID="_1690174318" r:id="rId252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bookmarkStart w:id="20" w:name="c2d"/>
            <w:bookmarkEnd w:id="1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MS Mincho" w:hAnsi="Chu Van An" w:cs="Chu Van An"/>
                <w:color w:val="000000"/>
                <w:position w:val="-10"/>
                <w:sz w:val="24"/>
                <w:szCs w:val="24"/>
              </w:rPr>
              <w:object w:dxaOrig="2325" w:dyaOrig="360" w14:anchorId="66C78A8D">
                <v:shape id="_x0000_i5407" type="#_x0000_t75" style="width:116.25pt;height:18pt" o:ole="">
                  <v:imagedata r:id="rId207" o:title=""/>
                </v:shape>
                <o:OLEObject Type="Embed" ProgID="Equation.DSMT4" ShapeID="_x0000_i5407" DrawAspect="Content" ObjectID="_1690174319" r:id="rId253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bookmarkEnd w:id="20"/>
          <w:p w14:paraId="002F073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7359CC8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D2227A" w:rsidRPr="00676FB5" w14:paraId="0606C86D" w14:textId="77777777" w:rsidTr="00D2227A">
        <w:tc>
          <w:tcPr>
            <w:tcW w:w="6091" w:type="dxa"/>
            <w:shd w:val="clear" w:color="auto" w:fill="auto"/>
          </w:tcPr>
          <w:p w14:paraId="149F5F66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" w:name="c3q"/>
            <w:bookmarkEnd w:id="2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bookmarkStart w:id="22" w:name="c3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70" w:dyaOrig="360" w14:anchorId="101B4407">
                <v:shape id="_x0000_i5408" type="#_x0000_t75" style="width:118.5pt;height:18pt" o:ole="">
                  <v:imagedata r:id="rId227" o:title=""/>
                </v:shape>
                <o:OLEObject Type="Embed" ProgID="Equation.DSMT4" ShapeID="_x0000_i5408" DrawAspect="Content" ObjectID="_1690174320" r:id="rId25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đường tròn nào?</w:t>
            </w:r>
            <w:bookmarkEnd w:id="22"/>
          </w:p>
          <w:p w14:paraId="411B854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3" w:name="c3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có tâm </w:t>
            </w:r>
            <w:r w:rsidRPr="00676FB5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90" w14:anchorId="010D7D3D">
                <v:shape id="_x0000_i5409" type="#_x0000_t75" style="width:45pt;height:34.5pt" o:ole="">
                  <v:imagedata r:id="rId229" o:title=""/>
                </v:shape>
                <o:OLEObject Type="Embed" ProgID="Equation.DSMT4" ShapeID="_x0000_i5409" DrawAspect="Content" ObjectID="_1690174321" r:id="rId25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30" w14:anchorId="7D8A4594">
                <v:shape id="_x0000_i5410" type="#_x0000_t75" style="width:39pt;height:16.5pt" o:ole="">
                  <v:imagedata r:id="rId231" o:title=""/>
                </v:shape>
                <o:OLEObject Type="Embed" ProgID="Equation.DSMT4" ShapeID="_x0000_i5410" DrawAspect="Content" ObjectID="_1690174322" r:id="rId2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D5AC1E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4" w:name="c3b"/>
            <w:bookmarkEnd w:id="2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có 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390" w14:anchorId="3C9C365A">
                <v:shape id="_x0000_i5411" type="#_x0000_t75" style="width:33pt;height:19.5pt" o:ole="">
                  <v:imagedata r:id="rId233" o:title=""/>
                </v:shape>
                <o:OLEObject Type="Embed" ProgID="Equation.DSMT4" ShapeID="_x0000_i5411" DrawAspect="Content" ObjectID="_1690174323" r:id="rId25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30" w14:anchorId="4FDDFC2D">
                <v:shape id="_x0000_i5412" type="#_x0000_t75" style="width:39pt;height:16.5pt" o:ole="">
                  <v:imagedata r:id="rId235" o:title=""/>
                </v:shape>
                <o:OLEObject Type="Embed" ProgID="Equation.DSMT4" ShapeID="_x0000_i5412" DrawAspect="Content" ObjectID="_1690174324" r:id="rId25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38F03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5" w:name="c3c"/>
            <w:bookmarkEnd w:id="2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có tâm </w:t>
            </w:r>
            <w:r w:rsidRPr="00676FB5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90" w14:anchorId="12203041">
                <v:shape id="_x0000_i5413" type="#_x0000_t75" style="width:45pt;height:34.5pt" o:ole="">
                  <v:imagedata r:id="rId237" o:title=""/>
                </v:shape>
                <o:OLEObject Type="Embed" ProgID="Equation.DSMT4" ShapeID="_x0000_i5413" DrawAspect="Content" ObjectID="_1690174325" r:id="rId25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77E7E249">
                <v:shape id="_x0000_i5414" type="#_x0000_t75" style="width:30pt;height:12.75pt" o:ole="">
                  <v:imagedata r:id="rId239" o:title=""/>
                </v:shape>
                <o:OLEObject Type="Embed" ProgID="Equation.DSMT4" ShapeID="_x0000_i5414" DrawAspect="Content" ObjectID="_1690174326" r:id="rId26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26518D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6" w:name="c3d"/>
            <w:bookmarkEnd w:id="2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D.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Không có đường tròn nào.</w:t>
            </w:r>
          </w:p>
          <w:bookmarkEnd w:id="26"/>
          <w:p w14:paraId="4B77EC2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52AB05B5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36BC4C5A" w14:textId="77777777" w:rsidTr="00D2227A">
        <w:tc>
          <w:tcPr>
            <w:tcW w:w="6091" w:type="dxa"/>
            <w:shd w:val="clear" w:color="auto" w:fill="auto"/>
          </w:tcPr>
          <w:p w14:paraId="4D439EA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" w:name="c4q"/>
            <w:bookmarkEnd w:id="2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4:</w:t>
            </w:r>
            <w:bookmarkStart w:id="28" w:name="c4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  <w:bookmarkEnd w:id="28"/>
          </w:p>
          <w:p w14:paraId="3629D76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9" w:name="c4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65" w:dyaOrig="360" w14:anchorId="15E0FEF6">
                <v:shape id="_x0000_i5415" type="#_x0000_t75" style="width:128.25pt;height:18pt" o:ole="">
                  <v:imagedata r:id="rId261" o:title=""/>
                </v:shape>
                <o:OLEObject Type="Embed" ProgID="Equation.DSMT4" ShapeID="_x0000_i5415" DrawAspect="Content" ObjectID="_1690174327" r:id="rId262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0" w:name="c4b"/>
            <w:bookmarkEnd w:id="2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73A1E154">
                <v:shape id="_x0000_i5416" type="#_x0000_t75" style="width:116.25pt;height:18pt" o:ole="">
                  <v:imagedata r:id="rId263" o:title=""/>
                </v:shape>
                <o:OLEObject Type="Embed" ProgID="Equation.DSMT4" ShapeID="_x0000_i5416" DrawAspect="Content" ObjectID="_1690174328" r:id="rId264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E38DAA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" w:name="c4c"/>
            <w:bookmarkEnd w:id="3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60" w14:anchorId="244E5C09">
                <v:shape id="_x0000_i5417" type="#_x0000_t75" style="width:93pt;height:18pt" o:ole="">
                  <v:imagedata r:id="rId265" o:title=""/>
                </v:shape>
                <o:OLEObject Type="Embed" ProgID="Equation.DSMT4" ShapeID="_x0000_i5417" DrawAspect="Content" ObjectID="_1690174329" r:id="rId266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2" w:name="c4d"/>
            <w:bookmarkEnd w:id="3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6D2D9D4F">
                <v:shape id="_x0000_i5418" type="#_x0000_t75" style="width:116.25pt;height:18pt" o:ole="">
                  <v:imagedata r:id="rId267" o:title=""/>
                </v:shape>
                <o:OLEObject Type="Embed" ProgID="Equation.DSMT4" ShapeID="_x0000_i5418" DrawAspect="Content" ObjectID="_1690174330" r:id="rId268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32"/>
          <w:p w14:paraId="662A771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06278F97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7FC259E4" w14:textId="77777777" w:rsidTr="00D2227A">
        <w:tc>
          <w:tcPr>
            <w:tcW w:w="6091" w:type="dxa"/>
            <w:shd w:val="clear" w:color="auto" w:fill="auto"/>
          </w:tcPr>
          <w:p w14:paraId="70C9F0E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3" w:name="c5q"/>
            <w:bookmarkEnd w:id="3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bookmarkStart w:id="34" w:name="c5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  <w:bookmarkEnd w:id="34"/>
          </w:p>
          <w:p w14:paraId="0E2B064A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" w:name="c5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60" w14:anchorId="09F8C9F4">
                <v:shape id="_x0000_i5419" type="#_x0000_t75" style="width:123.75pt;height:18pt" o:ole="">
                  <v:imagedata r:id="rId269" o:title=""/>
                </v:shape>
                <o:OLEObject Type="Embed" ProgID="Equation.DSMT4" ShapeID="_x0000_i5419" DrawAspect="Content" ObjectID="_1690174331" r:id="rId27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" w:name="c5b"/>
            <w:bookmarkEnd w:id="3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95" w:dyaOrig="360" w14:anchorId="286838A2">
                <v:shape id="_x0000_i5420" type="#_x0000_t75" style="width:129.75pt;height:18pt" o:ole="">
                  <v:imagedata r:id="rId271" o:title=""/>
                </v:shape>
                <o:OLEObject Type="Embed" ProgID="Equation.DSMT4" ShapeID="_x0000_i5420" DrawAspect="Content" ObjectID="_1690174332" r:id="rId27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9D05D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" w:name="c5c"/>
            <w:bookmarkEnd w:id="36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41517206">
                <v:shape id="_x0000_i5421" type="#_x0000_t75" style="width:116.25pt;height:18pt" o:ole="">
                  <v:imagedata r:id="rId273" o:title=""/>
                </v:shape>
                <o:OLEObject Type="Embed" ProgID="Equation.DSMT4" ShapeID="_x0000_i5421" DrawAspect="Content" ObjectID="_1690174333" r:id="rId27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5d"/>
            <w:bookmarkEnd w:id="3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45" w:dyaOrig="360" w14:anchorId="6C901B7B">
                <v:shape id="_x0000_i5422" type="#_x0000_t75" style="width:122.25pt;height:18pt" o:ole="">
                  <v:imagedata r:id="rId275" o:title=""/>
                </v:shape>
                <o:OLEObject Type="Embed" ProgID="Equation.DSMT4" ShapeID="_x0000_i5422" DrawAspect="Content" ObjectID="_1690174334" r:id="rId27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8"/>
          <w:p w14:paraId="59F61BD0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5195ED6D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1AEABA10" w14:textId="77777777" w:rsidTr="00D2227A">
        <w:tc>
          <w:tcPr>
            <w:tcW w:w="6091" w:type="dxa"/>
            <w:shd w:val="clear" w:color="auto" w:fill="auto"/>
          </w:tcPr>
          <w:p w14:paraId="5DFF843A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9" w:name="c6q"/>
            <w:bookmarkEnd w:id="3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6:</w:t>
            </w:r>
            <w:bookmarkStart w:id="40" w:name="c6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không phải là phương trình đường tròn?</w:t>
            </w:r>
            <w:bookmarkEnd w:id="40"/>
          </w:p>
          <w:p w14:paraId="2E807D6A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1" w:name="c6a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75" w:dyaOrig="360" w14:anchorId="6F7B2C93">
                <v:shape id="_x0000_i5423" type="#_x0000_t75" style="width:93.75pt;height:18pt" o:ole="">
                  <v:imagedata r:id="rId277" o:title=""/>
                </v:shape>
                <o:OLEObject Type="Embed" ProgID="Equation.DSMT4" ShapeID="_x0000_i5423" DrawAspect="Content" ObjectID="_1690174335" r:id="rId27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2" w:name="c6b"/>
            <w:bookmarkEnd w:id="41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15" w:dyaOrig="435" w14:anchorId="6369FD02">
                <v:shape id="_x0000_i5424" type="#_x0000_t75" style="width:90.75pt;height:21.75pt" o:ole="">
                  <v:imagedata r:id="rId279" o:title=""/>
                </v:shape>
                <o:OLEObject Type="Embed" ProgID="Equation.DSMT4" ShapeID="_x0000_i5424" DrawAspect="Content" ObjectID="_1690174336" r:id="rId28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25804E8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3" w:name="c6c"/>
            <w:bookmarkEnd w:id="42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520" w:dyaOrig="360" w14:anchorId="741C2E6F">
                <v:shape id="_x0000_i5425" type="#_x0000_t75" style="width:126pt;height:18pt" o:ole="">
                  <v:imagedata r:id="rId281" o:title=""/>
                </v:shape>
                <o:OLEObject Type="Embed" ProgID="Equation.DSMT4" ShapeID="_x0000_i5425" DrawAspect="Content" ObjectID="_1690174337" r:id="rId28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4" w:name="c6d"/>
            <w:bookmarkEnd w:id="43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55" w:dyaOrig="360" w14:anchorId="782E4A10">
                <v:shape id="_x0000_i5426" type="#_x0000_t75" style="width:72.75pt;height:18pt" o:ole="">
                  <v:imagedata r:id="rId283" o:title=""/>
                </v:shape>
                <o:OLEObject Type="Embed" ProgID="Equation.DSMT4" ShapeID="_x0000_i5426" DrawAspect="Content" ObjectID="_1690174338" r:id="rId28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4"/>
          <w:p w14:paraId="55C0F100" w14:textId="77777777" w:rsidR="00D2227A" w:rsidRPr="00676FB5" w:rsidRDefault="00D2227A" w:rsidP="0013680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x-none" w:eastAsia="x-none"/>
              </w:rPr>
            </w:pPr>
            <w:r w:rsidRPr="00676FB5">
              <w:rPr>
                <w:rFonts w:ascii="Chu Van An" w:hAnsi="Chu Van An" w:cs="Chu Van An"/>
                <w:b/>
                <w:sz w:val="24"/>
                <w:szCs w:val="24"/>
                <w:lang w:val="x-none" w:eastAsia="x-none"/>
              </w:rPr>
              <w:t>Lời giải</w:t>
            </w:r>
          </w:p>
          <w:p w14:paraId="65EA7A18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sz w:val="24"/>
                <w:szCs w:val="24"/>
                <w:lang w:val="x-none" w:eastAsia="x-none"/>
              </w:rPr>
              <w:t>Chọn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eastAsia="x-none"/>
              </w:rPr>
              <w:t xml:space="preserve"> C</w:t>
            </w:r>
          </w:p>
          <w:p w14:paraId="6F5AD68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0AE55496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138333D7" w14:textId="77777777" w:rsidTr="00D2227A">
        <w:tc>
          <w:tcPr>
            <w:tcW w:w="6091" w:type="dxa"/>
            <w:shd w:val="clear" w:color="auto" w:fill="auto"/>
          </w:tcPr>
          <w:p w14:paraId="39F0BAC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5" w:name="c7q"/>
            <w:bookmarkEnd w:id="4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7:</w:t>
            </w:r>
            <w:bookmarkStart w:id="46" w:name="c7"/>
            <w:r w:rsidRPr="00676FB5">
              <w:rPr>
                <w:rFonts w:ascii="Chu Van An" w:hAnsi="Chu Van An" w:cs="Chu Van An"/>
                <w:sz w:val="24"/>
                <w:szCs w:val="24"/>
              </w:rPr>
              <w:t>Trong các phương trình sau, phương trình nào là phương trình của đường tròn?</w:t>
            </w:r>
            <w:bookmarkEnd w:id="46"/>
          </w:p>
          <w:p w14:paraId="633B0CC8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7" w:name="c7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05" w:dyaOrig="375" w14:anchorId="22DC3DD4">
                <v:shape id="_x0000_i5427" type="#_x0000_t75" style="width:125.25pt;height:18.75pt" o:ole="">
                  <v:imagedata r:id="rId285" o:title=""/>
                </v:shape>
                <o:OLEObject Type="Embed" ProgID="Equation.DSMT4" ShapeID="_x0000_i5427" DrawAspect="Content" ObjectID="_1690174339" r:id="rId28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664B5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8" w:name="c7b"/>
            <w:bookmarkEnd w:id="4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60" w:dyaOrig="375" w14:anchorId="763CA4C9">
                <v:shape id="_x0000_i5428" type="#_x0000_t75" style="width:138pt;height:18.75pt" o:ole="">
                  <v:imagedata r:id="rId287" o:title=""/>
                </v:shape>
                <o:OLEObject Type="Embed" ProgID="Equation.DSMT4" ShapeID="_x0000_i5428" DrawAspect="Content" ObjectID="_1690174340" r:id="rId28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653E0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9" w:name="c7c"/>
            <w:bookmarkEnd w:id="48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75" w14:anchorId="0F8AAAC2">
                <v:shape id="_x0000_i5429" type="#_x0000_t75" style="width:123pt;height:18.75pt" o:ole="">
                  <v:imagedata r:id="rId289" o:title=""/>
                </v:shape>
                <o:OLEObject Type="Embed" ProgID="Equation.DSMT4" ShapeID="_x0000_i5429" DrawAspect="Content" ObjectID="_1690174341" r:id="rId29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09119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0" w:name="c7d"/>
            <w:bookmarkEnd w:id="4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75" w14:anchorId="55C59224">
                <v:shape id="_x0000_i5430" type="#_x0000_t75" style="width:123pt;height:18.75pt" o:ole="">
                  <v:imagedata r:id="rId291" o:title=""/>
                </v:shape>
                <o:OLEObject Type="Embed" ProgID="Equation.DSMT4" ShapeID="_x0000_i5430" DrawAspect="Content" ObjectID="_1690174342" r:id="rId29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0"/>
          <w:p w14:paraId="7FF3DA03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48FFAC56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6E41207B" w14:textId="77777777" w:rsidTr="00D2227A">
        <w:tc>
          <w:tcPr>
            <w:tcW w:w="6091" w:type="dxa"/>
            <w:shd w:val="clear" w:color="auto" w:fill="auto"/>
          </w:tcPr>
          <w:p w14:paraId="2B68755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1" w:name="c8q"/>
            <w:bookmarkEnd w:id="5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8:</w:t>
            </w:r>
            <w:bookmarkStart w:id="52" w:name="c8"/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Phương trình nào dưới đây là phương trình của đường tròn?</w:t>
            </w:r>
            <w:bookmarkEnd w:id="52"/>
          </w:p>
          <w:p w14:paraId="616AEB0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3" w:name="c8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A.  </w:t>
            </w:r>
            <w:r w:rsidRPr="00676FB5">
              <w:rPr>
                <w:rFonts w:ascii="Chu Van An" w:hAnsi="Chu Van An" w:cs="Chu Van An"/>
                <w:color w:val="3333FF"/>
                <w:position w:val="-10"/>
                <w:sz w:val="24"/>
                <w:szCs w:val="24"/>
              </w:rPr>
              <w:object w:dxaOrig="2145" w:dyaOrig="375" w14:anchorId="17845BBA">
                <v:shape id="_x0000_i5431" type="#_x0000_t75" style="width:107.25pt;height:18.75pt" o:ole="">
                  <v:imagedata r:id="rId293" o:title=""/>
                </v:shape>
                <o:OLEObject Type="Embed" ProgID="Equation.DSMT4" ShapeID="_x0000_i5431" DrawAspect="Content" ObjectID="_1690174343" r:id="rId294"/>
              </w:object>
            </w:r>
            <w:bookmarkStart w:id="54" w:name="c8b"/>
            <w:bookmarkEnd w:id="5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color w:val="3333FF"/>
                <w:position w:val="-10"/>
                <w:sz w:val="24"/>
                <w:szCs w:val="24"/>
              </w:rPr>
              <w:object w:dxaOrig="2280" w:dyaOrig="375" w14:anchorId="4BBFB095">
                <v:shape id="_x0000_i5432" type="#_x0000_t75" style="width:114pt;height:18.75pt" o:ole="">
                  <v:imagedata r:id="rId295" o:title=""/>
                </v:shape>
                <o:OLEObject Type="Embed" ProgID="Equation.DSMT4" ShapeID="_x0000_i5432" DrawAspect="Content" ObjectID="_1690174344" r:id="rId296"/>
              </w:object>
            </w:r>
          </w:p>
          <w:p w14:paraId="5DC6D2D1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5" w:name="c8c"/>
            <w:bookmarkEnd w:id="5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color w:val="3333FF"/>
                <w:position w:val="-10"/>
                <w:sz w:val="24"/>
                <w:szCs w:val="24"/>
              </w:rPr>
              <w:object w:dxaOrig="2385" w:dyaOrig="375" w14:anchorId="13E61EF2">
                <v:shape id="_x0000_i5433" type="#_x0000_t75" style="width:119.25pt;height:18.75pt" o:ole="">
                  <v:imagedata r:id="rId297" o:title=""/>
                </v:shape>
                <o:OLEObject Type="Embed" ProgID="Equation.DSMT4" ShapeID="_x0000_i5433" DrawAspect="Content" ObjectID="_1690174345" r:id="rId298"/>
              </w:object>
            </w:r>
            <w:bookmarkStart w:id="56" w:name="c8d"/>
            <w:bookmarkEnd w:id="5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color w:val="3333FF"/>
                <w:position w:val="-10"/>
                <w:sz w:val="24"/>
                <w:szCs w:val="24"/>
              </w:rPr>
              <w:object w:dxaOrig="1800" w:dyaOrig="375" w14:anchorId="7E3DE315">
                <v:shape id="_x0000_i5434" type="#_x0000_t75" style="width:90pt;height:18.75pt" o:ole="">
                  <v:imagedata r:id="rId299" o:title=""/>
                </v:shape>
                <o:OLEObject Type="Embed" ProgID="Equation.DSMT4" ShapeID="_x0000_i5434" DrawAspect="Content" ObjectID="_1690174346" r:id="rId300"/>
              </w:object>
            </w:r>
          </w:p>
          <w:bookmarkEnd w:id="56"/>
          <w:p w14:paraId="2F92780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112EDFF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D2227A" w:rsidRPr="00676FB5" w14:paraId="01CCD15E" w14:textId="77777777" w:rsidTr="00D2227A">
        <w:tc>
          <w:tcPr>
            <w:tcW w:w="6091" w:type="dxa"/>
            <w:shd w:val="clear" w:color="auto" w:fill="auto"/>
          </w:tcPr>
          <w:p w14:paraId="53880E83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7" w:name="c9q"/>
            <w:bookmarkEnd w:id="5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9:</w:t>
            </w:r>
            <w:bookmarkStart w:id="58" w:name="c9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không phải là phương trình đường tròn ?</w:t>
            </w:r>
            <w:bookmarkEnd w:id="58"/>
          </w:p>
          <w:p w14:paraId="25A18CE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9" w:name="c9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70" w:dyaOrig="345" w14:anchorId="273D8D2C">
                <v:shape id="_x0000_i5435" type="#_x0000_t75" style="width:103.5pt;height:17.25pt" o:ole="">
                  <v:imagedata r:id="rId301" o:title=""/>
                </v:shape>
                <o:OLEObject Type="Embed" ProgID="Equation.DSMT4" ShapeID="_x0000_i5435" DrawAspect="Content" ObjectID="_1690174347" r:id="rId30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0" w:name="c9b"/>
            <w:bookmarkEnd w:id="5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25" w:dyaOrig="345" w14:anchorId="7F5DA43A">
                <v:shape id="_x0000_i5436" type="#_x0000_t75" style="width:71.25pt;height:17.25pt" o:ole="">
                  <v:imagedata r:id="rId303" o:title=""/>
                </v:shape>
                <o:OLEObject Type="Embed" ProgID="Equation.DSMT4" ShapeID="_x0000_i5436" DrawAspect="Content" ObjectID="_1690174348" r:id="rId30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A8826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1" w:name="c9c"/>
            <w:bookmarkEnd w:id="6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10" w:dyaOrig="345" w14:anchorId="46723DB4">
                <v:shape id="_x0000_i5437" type="#_x0000_t75" style="width:70.5pt;height:17.25pt" o:ole="">
                  <v:imagedata r:id="rId305" o:title=""/>
                </v:shape>
                <o:OLEObject Type="Embed" ProgID="Equation.DSMT4" ShapeID="_x0000_i5437" DrawAspect="Content" ObjectID="_1690174349" r:id="rId30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2" w:name="c9d"/>
            <w:bookmarkEnd w:id="6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25" w:dyaOrig="345" w14:anchorId="27B60D51">
                <v:shape id="_x0000_i5438" type="#_x0000_t75" style="width:101.25pt;height:17.25pt" o:ole="">
                  <v:imagedata r:id="rId307" o:title=""/>
                </v:shape>
                <o:OLEObject Type="Embed" ProgID="Equation.DSMT4" ShapeID="_x0000_i5438" DrawAspect="Content" ObjectID="_1690174350" r:id="rId30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2"/>
          <w:p w14:paraId="789F20C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0BBA3696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570516B9" w14:textId="77777777" w:rsidTr="00D2227A">
        <w:tc>
          <w:tcPr>
            <w:tcW w:w="6091" w:type="dxa"/>
            <w:shd w:val="clear" w:color="auto" w:fill="auto"/>
          </w:tcPr>
          <w:p w14:paraId="2988B175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Câu </w:t>
            </w:r>
            <w:bookmarkStart w:id="63" w:name="c10q"/>
            <w:bookmarkEnd w:id="63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ko-KR"/>
              </w:rPr>
              <w:t>10:</w:t>
            </w:r>
            <w:bookmarkStart w:id="64" w:name="c10"/>
            <w:r w:rsidRPr="00676FB5">
              <w:rPr>
                <w:rFonts w:ascii="Chu Van An" w:eastAsia="Times New Roman" w:hAnsi="Chu Van An" w:cs="Chu Van An"/>
                <w:sz w:val="24"/>
                <w:szCs w:val="24"/>
                <w:lang w:eastAsia="ko-KR"/>
              </w:rPr>
              <w:t xml:space="preserve">Trong các 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val="pt-BR" w:eastAsia="ko-KR"/>
              </w:rPr>
              <w:t>phương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eastAsia="ko-KR"/>
              </w:rPr>
              <w:t xml:space="preserve"> trình được liệt kê ở các phương án A, B, C và D phương trình nào là phương trình đường tròn?</w:t>
            </w:r>
            <w:bookmarkEnd w:id="64"/>
          </w:p>
          <w:p w14:paraId="7C0C92B8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65" w:name="c10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400" w:dyaOrig="435" w14:anchorId="0E29979F">
                <v:shape id="_x0000_i5439" type="#_x0000_t75" style="width:120pt;height:21.75pt" o:ole="">
                  <v:imagedata r:id="rId309" o:title=""/>
                </v:shape>
                <o:OLEObject Type="Embed" ProgID="Equation.DSMT4" ShapeID="_x0000_i5439" DrawAspect="Content" ObjectID="_1690174351" r:id="rId31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66" w:name="c10b"/>
            <w:bookmarkEnd w:id="6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385" w:dyaOrig="435" w14:anchorId="6CAA7544">
                <v:shape id="_x0000_i5440" type="#_x0000_t75" style="width:119.25pt;height:21.75pt" o:ole="">
                  <v:imagedata r:id="rId311" o:title=""/>
                </v:shape>
                <o:OLEObject Type="Embed" ProgID="Equation.DSMT4" ShapeID="_x0000_i5440" DrawAspect="Content" ObjectID="_1690174352" r:id="rId31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09659D0D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67" w:name="c10c"/>
            <w:bookmarkEnd w:id="66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>C.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175" w:dyaOrig="435" w14:anchorId="6261AEFB">
                <v:shape id="_x0000_i5441" type="#_x0000_t75" style="width:108.75pt;height:21.75pt" o:ole="">
                  <v:imagedata r:id="rId313" o:title=""/>
                </v:shape>
                <o:OLEObject Type="Embed" ProgID="Equation.DSMT4" ShapeID="_x0000_i5441" DrawAspect="Content" ObjectID="_1690174353" r:id="rId31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68" w:name="c10d"/>
            <w:bookmarkEnd w:id="6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385" w:dyaOrig="435" w14:anchorId="5882C7FF">
                <v:shape id="_x0000_i5442" type="#_x0000_t75" style="width:119.25pt;height:21.75pt" o:ole="">
                  <v:imagedata r:id="rId315" o:title=""/>
                </v:shape>
                <o:OLEObject Type="Embed" ProgID="Equation.DSMT4" ShapeID="_x0000_i5442" DrawAspect="Content" ObjectID="_1690174354" r:id="rId31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bookmarkEnd w:id="68"/>
          <w:p w14:paraId="1A46A71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385972B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6BE195B8" w14:textId="77777777" w:rsidTr="00D2227A">
        <w:tc>
          <w:tcPr>
            <w:tcW w:w="6091" w:type="dxa"/>
            <w:shd w:val="clear" w:color="auto" w:fill="auto"/>
          </w:tcPr>
          <w:p w14:paraId="7945A9B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69" w:name="c11q"/>
            <w:bookmarkEnd w:id="6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11:</w:t>
            </w:r>
            <w:bookmarkStart w:id="70" w:name="c11"/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Trong mặt phẳng tọa độ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50" w:dyaOrig="300" w14:anchorId="2C3F624C">
                <v:shape id="_x0000_i5443" type="#_x0000_t75" style="width:22.5pt;height:15pt" o:ole="">
                  <v:imagedata r:id="rId317" o:title=""/>
                </v:shape>
                <o:OLEObject Type="Embed" ProgID="Equation.DSMT4" ShapeID="_x0000_i5443" DrawAspect="Content" ObjectID="_1690174355" r:id="rId31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, phương trình nào dưới đây là phương trình của đường tròn?</w:t>
            </w:r>
            <w:bookmarkEnd w:id="70"/>
          </w:p>
          <w:p w14:paraId="008C007D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71" w:name="c11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60" w:dyaOrig="375" w14:anchorId="16AABD3A">
                <v:shape id="_x0000_i5444" type="#_x0000_t75" style="width:123pt;height:18.75pt" o:ole="">
                  <v:imagedata r:id="rId319" o:title=""/>
                </v:shape>
                <o:OLEObject Type="Embed" ProgID="Equation.DSMT4" ShapeID="_x0000_i5444" DrawAspect="Content" ObjectID="_1690174356" r:id="rId32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72" w:name="c11b"/>
            <w:bookmarkEnd w:id="71"/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B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250" w:dyaOrig="375" w14:anchorId="2F2A15B7">
                <v:shape id="_x0000_i5445" type="#_x0000_t75" style="width:112.5pt;height:18.75pt" o:ole="">
                  <v:imagedata r:id="rId321" o:title=""/>
                </v:shape>
                <o:OLEObject Type="Embed" ProgID="Equation.DSMT4" ShapeID="_x0000_i5445" DrawAspect="Content" ObjectID="_1690174357" r:id="rId32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5FB616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73" w:name="c11c"/>
            <w:bookmarkEnd w:id="7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90" w:dyaOrig="375" w14:anchorId="7C8FD76E">
                <v:shape id="_x0000_i5446" type="#_x0000_t75" style="width:124.5pt;height:18.75pt" o:ole="">
                  <v:imagedata r:id="rId323" o:title=""/>
                </v:shape>
                <o:OLEObject Type="Embed" ProgID="Equation.DSMT4" ShapeID="_x0000_i5446" DrawAspect="Content" ObjectID="_1690174358" r:id="rId32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74" w:name="c11d"/>
            <w:bookmarkEnd w:id="7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250" w:dyaOrig="375" w14:anchorId="3548A1E1">
                <v:shape id="_x0000_i5447" type="#_x0000_t75" style="width:112.5pt;height:18.75pt" o:ole="">
                  <v:imagedata r:id="rId325" o:title=""/>
                </v:shape>
                <o:OLEObject Type="Embed" ProgID="Equation.DSMT4" ShapeID="_x0000_i5447" DrawAspect="Content" ObjectID="_1690174359" r:id="rId32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74"/>
          <w:p w14:paraId="67D4636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59F6CB49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7C40E315" w14:textId="77777777" w:rsidTr="00D2227A">
        <w:tc>
          <w:tcPr>
            <w:tcW w:w="6091" w:type="dxa"/>
            <w:shd w:val="clear" w:color="auto" w:fill="auto"/>
          </w:tcPr>
          <w:p w14:paraId="4839AAC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5" w:name="c12q"/>
            <w:bookmarkEnd w:id="7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12:</w:t>
            </w:r>
            <w:bookmarkStart w:id="76" w:name="c12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15" w14:anchorId="3E770596">
                <v:shape id="_x0000_i5448" type="#_x0000_t75" style="width:24pt;height:15.75pt" o:ole="">
                  <v:imagedata r:id="rId327" o:title=""/>
                </v:shape>
                <o:OLEObject Type="Embed" ProgID="Equation.DSMT4" ShapeID="_x0000_i5448" DrawAspect="Content" ObjectID="_1690174360" r:id="rId32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, phương trình nào dưới đây là phương trình của đường tròn?</w:t>
            </w:r>
            <w:bookmarkEnd w:id="76"/>
          </w:p>
          <w:p w14:paraId="6758922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7" w:name="c12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35" w:dyaOrig="360" w14:anchorId="771E24F4">
                <v:shape id="_x0000_i5449" type="#_x0000_t75" style="width:126.75pt;height:18pt" o:ole="">
                  <v:imagedata r:id="rId329" o:title=""/>
                </v:shape>
                <o:OLEObject Type="Embed" ProgID="Equation.DSMT4" ShapeID="_x0000_i5449" DrawAspect="Content" ObjectID="_1690174361" r:id="rId33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8" w:name="c12b"/>
            <w:bookmarkEnd w:id="7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90" w:dyaOrig="360" w14:anchorId="5A7CA032">
                <v:shape id="_x0000_i5450" type="#_x0000_t75" style="width:109.5pt;height:18pt" o:ole="">
                  <v:imagedata r:id="rId331" o:title=""/>
                </v:shape>
                <o:OLEObject Type="Embed" ProgID="Equation.DSMT4" ShapeID="_x0000_i5450" DrawAspect="Content" ObjectID="_1690174362" r:id="rId33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BEB5BB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9" w:name="c12c"/>
            <w:bookmarkEnd w:id="78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30" w:dyaOrig="360" w14:anchorId="7A1A8C3B">
                <v:shape id="_x0000_i5451" type="#_x0000_t75" style="width:121.5pt;height:18pt" o:ole="">
                  <v:imagedata r:id="rId333" o:title=""/>
                </v:shape>
                <o:OLEObject Type="Embed" ProgID="Equation.DSMT4" ShapeID="_x0000_i5451" DrawAspect="Content" ObjectID="_1690174363" r:id="rId33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0" w:name="c12d"/>
            <w:bookmarkEnd w:id="7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00" w:dyaOrig="360" w14:anchorId="6782AD1D">
                <v:shape id="_x0000_i5452" type="#_x0000_t75" style="width:120pt;height:18pt" o:ole="">
                  <v:imagedata r:id="rId335" o:title=""/>
                </v:shape>
                <o:OLEObject Type="Embed" ProgID="Equation.DSMT4" ShapeID="_x0000_i5452" DrawAspect="Content" ObjectID="_1690174364" r:id="rId33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0"/>
          <w:p w14:paraId="1F2AB096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43C51EF1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4E68A17D" w14:textId="77777777" w:rsidTr="00D2227A">
        <w:tc>
          <w:tcPr>
            <w:tcW w:w="6091" w:type="dxa"/>
            <w:shd w:val="clear" w:color="auto" w:fill="auto"/>
          </w:tcPr>
          <w:p w14:paraId="60548D2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1" w:name="c13q"/>
            <w:bookmarkEnd w:id="8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13:</w:t>
            </w:r>
            <w:bookmarkStart w:id="82" w:name="c13"/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Trong các phương trình sau, phương trình nào là phương trình của đường tròn?</w:t>
            </w:r>
            <w:bookmarkEnd w:id="82"/>
          </w:p>
          <w:p w14:paraId="26B8A43B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3" w:name="c13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90" w:dyaOrig="360" w14:anchorId="1B383124">
                <v:shape id="_x0000_i5453" type="#_x0000_t75" style="width:124.5pt;height:18pt" o:ole="">
                  <v:imagedata r:id="rId337" o:title=""/>
                </v:shape>
                <o:OLEObject Type="Embed" ProgID="Equation.DSMT4" ShapeID="_x0000_i5453" DrawAspect="Content" ObjectID="_1690174365" r:id="rId338"/>
              </w:object>
            </w:r>
            <w:bookmarkStart w:id="84" w:name="c13b"/>
            <w:bookmarkEnd w:id="8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90" w:dyaOrig="360" w14:anchorId="55C1F25E">
                <v:shape id="_x0000_i5454" type="#_x0000_t75" style="width:139.5pt;height:18pt" o:ole="">
                  <v:imagedata r:id="rId339" o:title=""/>
                </v:shape>
                <o:OLEObject Type="Embed" ProgID="Equation.DSMT4" ShapeID="_x0000_i5454" DrawAspect="Content" ObjectID="_1690174366" r:id="rId340"/>
              </w:object>
            </w:r>
          </w:p>
          <w:p w14:paraId="14813DB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5" w:name="c13c"/>
            <w:bookmarkEnd w:id="8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20" w:dyaOrig="360" w14:anchorId="0C7BD426">
                <v:shape id="_x0000_i5455" type="#_x0000_t75" style="width:126pt;height:18pt" o:ole="">
                  <v:imagedata r:id="rId341" o:title=""/>
                </v:shape>
                <o:OLEObject Type="Embed" ProgID="Equation.DSMT4" ShapeID="_x0000_i5455" DrawAspect="Content" ObjectID="_1690174367" r:id="rId342"/>
              </w:object>
            </w:r>
            <w:bookmarkStart w:id="86" w:name="c13d"/>
            <w:bookmarkEnd w:id="8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50" w:dyaOrig="360" w14:anchorId="05865AAC">
                <v:shape id="_x0000_i5456" type="#_x0000_t75" style="width:127.5pt;height:18pt" o:ole="">
                  <v:imagedata r:id="rId343" o:title=""/>
                </v:shape>
                <o:OLEObject Type="Embed" ProgID="Equation.DSMT4" ShapeID="_x0000_i5456" DrawAspect="Content" ObjectID="_1690174368" r:id="rId344"/>
              </w:object>
            </w:r>
          </w:p>
          <w:bookmarkEnd w:id="86"/>
          <w:p w14:paraId="3D290D2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6AEAD7E0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304B0059" w14:textId="77777777" w:rsidTr="00D2227A">
        <w:tc>
          <w:tcPr>
            <w:tcW w:w="6091" w:type="dxa"/>
            <w:shd w:val="clear" w:color="auto" w:fill="auto"/>
          </w:tcPr>
          <w:p w14:paraId="1F080EA8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7" w:name="c14q"/>
            <w:bookmarkEnd w:id="8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14:</w:t>
            </w:r>
            <w:bookmarkStart w:id="88" w:name="c14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385" w:dyaOrig="360" w14:anchorId="0E513A0D">
                <v:shape id="_x0000_i5457" type="#_x0000_t75" style="width:119.25pt;height:18pt" o:ole="">
                  <v:imagedata r:id="rId345" o:title=""/>
                </v:shape>
                <o:OLEObject Type="Embed" ProgID="Equation.DSMT4" ShapeID="_x0000_i5457" DrawAspect="Content" ObjectID="_1690174369" r:id="rId34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đường tròn nào?</w:t>
            </w:r>
            <w:bookmarkEnd w:id="88"/>
          </w:p>
          <w:p w14:paraId="1326F92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89" w:name="c14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676FB5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900" w:dyaOrig="675" w14:anchorId="5D2CB5B9">
                <v:shape id="_x0000_i5458" type="#_x0000_t75" style="width:45pt;height:33.75pt" o:ole="">
                  <v:imagedata r:id="rId347" o:title=""/>
                </v:shape>
                <o:OLEObject Type="Embed" ProgID="Equation.DSMT4" ShapeID="_x0000_i5458" DrawAspect="Content" ObjectID="_1690174370" r:id="rId34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600" w:dyaOrig="255" w14:anchorId="17447278">
                <v:shape id="_x0000_i5459" type="#_x0000_t75" style="width:30pt;height:12.75pt" o:ole="">
                  <v:imagedata r:id="rId349" o:title=""/>
                </v:shape>
                <o:OLEObject Type="Embed" ProgID="Equation.DSMT4" ShapeID="_x0000_i5459" DrawAspect="Content" ObjectID="_1690174371" r:id="rId35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30465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90" w:name="c14b"/>
            <w:bookmarkEnd w:id="8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676FB5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900" w:dyaOrig="675" w14:anchorId="37E82D87">
                <v:shape id="_x0000_i5460" type="#_x0000_t75" style="width:45pt;height:33.75pt" o:ole="">
                  <v:imagedata r:id="rId351" o:title=""/>
                </v:shape>
                <o:OLEObject Type="Embed" ProgID="Equation.DSMT4" ShapeID="_x0000_i5460" DrawAspect="Content" ObjectID="_1690174372" r:id="rId35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80" w:dyaOrig="345" w14:anchorId="612755E7">
                <v:shape id="_x0000_i5461" type="#_x0000_t75" style="width:39pt;height:17.25pt" o:ole="">
                  <v:imagedata r:id="rId353" o:title=""/>
                </v:shape>
                <o:OLEObject Type="Embed" ProgID="Equation.DSMT4" ShapeID="_x0000_i5461" DrawAspect="Content" ObjectID="_1690174373" r:id="rId35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088D1E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91" w:name="c14c"/>
            <w:bookmarkEnd w:id="9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Không có đường tròn nào.</w:t>
            </w:r>
          </w:p>
          <w:p w14:paraId="5F1A933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92" w:name="c14d"/>
            <w:bookmarkEnd w:id="9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D.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60" w:dyaOrig="405" w14:anchorId="3D177228">
                <v:shape id="_x0000_i5462" type="#_x0000_t75" style="width:33pt;height:20.25pt" o:ole="">
                  <v:imagedata r:id="rId355" o:title=""/>
                </v:shape>
                <o:OLEObject Type="Embed" ProgID="Equation.DSMT4" ShapeID="_x0000_i5462" DrawAspect="Content" ObjectID="_1690174374" r:id="rId3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80" w:dyaOrig="345" w14:anchorId="4783504F">
                <v:shape id="_x0000_i5463" type="#_x0000_t75" style="width:39pt;height:17.25pt" o:ole="">
                  <v:imagedata r:id="rId357" o:title=""/>
                </v:shape>
                <o:OLEObject Type="Embed" ProgID="Equation.DSMT4" ShapeID="_x0000_i5463" DrawAspect="Content" ObjectID="_1690174375" r:id="rId35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2"/>
          <w:p w14:paraId="198F4EC0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9CCC915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D2227A" w:rsidRPr="00676FB5" w14:paraId="57AAAF78" w14:textId="77777777" w:rsidTr="00D2227A">
        <w:tc>
          <w:tcPr>
            <w:tcW w:w="6091" w:type="dxa"/>
            <w:shd w:val="clear" w:color="auto" w:fill="auto"/>
          </w:tcPr>
          <w:p w14:paraId="4859286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93" w:name="c15q"/>
            <w:bookmarkEnd w:id="9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15:</w:t>
            </w:r>
            <w:bookmarkStart w:id="94" w:name="c15"/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giá trị nào của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40" w14:anchorId="13ACB022">
                <v:shape id="_x0000_i5464" type="#_x0000_t75" style="width:12.75pt;height:12pt" o:ole="">
                  <v:imagedata r:id="rId359" o:title=""/>
                </v:shape>
                <o:OLEObject Type="Embed" ProgID="Equation.DSMT4" ShapeID="_x0000_i5464" DrawAspect="Content" ObjectID="_1690174376" r:id="rId36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thì 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885" w:dyaOrig="405" w14:anchorId="62EDBC20">
                <v:shape id="_x0000_i5465" type="#_x0000_t75" style="width:194.25pt;height:20.25pt" o:ole="">
                  <v:imagedata r:id="rId361" o:title=""/>
                </v:shape>
                <o:OLEObject Type="Embed" ProgID="Equation.DSMT4" ShapeID="_x0000_i5465" DrawAspect="Content" ObjectID="_1690174377" r:id="rId36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là phương trình đường tròn ?</w:t>
            </w:r>
            <w:bookmarkEnd w:id="94"/>
          </w:p>
          <w:p w14:paraId="1F6EE71C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95" w:name="c15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5557052B">
                <v:shape id="_x0000_i5466" type="#_x0000_t75" style="width:27.75pt;height:14.25pt" o:ole="">
                  <v:imagedata r:id="rId363" o:title=""/>
                </v:shape>
                <o:OLEObject Type="Embed" ProgID="Equation.DSMT4" ShapeID="_x0000_i5466" DrawAspect="Content" ObjectID="_1690174378" r:id="rId36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hoặc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066E31E5">
                <v:shape id="_x0000_i5467" type="#_x0000_t75" style="width:30pt;height:14.25pt" o:ole="">
                  <v:imagedata r:id="rId365" o:title=""/>
                </v:shape>
                <o:OLEObject Type="Embed" ProgID="Equation.DSMT4" ShapeID="_x0000_i5467" DrawAspect="Content" ObjectID="_1690174379" r:id="rId36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5b"/>
            <w:bookmarkEnd w:id="9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50" w:dyaOrig="285" w14:anchorId="4C7CC78D">
                <v:shape id="_x0000_i5468" type="#_x0000_t75" style="width:52.5pt;height:14.25pt" o:ole="">
                  <v:imagedata r:id="rId367" o:title=""/>
                </v:shape>
                <o:OLEObject Type="Embed" ProgID="Equation.DSMT4" ShapeID="_x0000_i5468" DrawAspect="Content" ObjectID="_1690174380" r:id="rId36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A4D6CA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97" w:name="c15c"/>
            <w:bookmarkEnd w:id="96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6A005040">
                <v:shape id="_x0000_i5469" type="#_x0000_t75" style="width:36.75pt;height:14.25pt" o:ole="">
                  <v:imagedata r:id="rId369" o:title=""/>
                </v:shape>
                <o:OLEObject Type="Embed" ProgID="Equation.DSMT4" ShapeID="_x0000_i5469" DrawAspect="Content" ObjectID="_1690174381" r:id="rId37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hoặc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291393E6">
                <v:shape id="_x0000_i5470" type="#_x0000_t75" style="width:27.75pt;height:14.25pt" o:ole="">
                  <v:imagedata r:id="rId371" o:title=""/>
                </v:shape>
                <o:OLEObject Type="Embed" ProgID="Equation.DSMT4" ShapeID="_x0000_i5470" DrawAspect="Content" ObjectID="_1690174382" r:id="rId37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8" w:name="c15d"/>
            <w:bookmarkEnd w:id="9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285" w14:anchorId="6F1DA090">
                <v:shape id="_x0000_i5471" type="#_x0000_t75" style="width:45pt;height:14.25pt" o:ole="">
                  <v:imagedata r:id="rId373" o:title=""/>
                </v:shape>
                <o:OLEObject Type="Embed" ProgID="Equation.DSMT4" ShapeID="_x0000_i5471" DrawAspect="Content" ObjectID="_1690174383" r:id="rId37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8"/>
          <w:p w14:paraId="5AD0F75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1DAED83F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7C59D638" w14:textId="77777777" w:rsidTr="00D2227A">
        <w:tc>
          <w:tcPr>
            <w:tcW w:w="6091" w:type="dxa"/>
            <w:shd w:val="clear" w:color="auto" w:fill="auto"/>
          </w:tcPr>
          <w:p w14:paraId="4A1A6C7B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9" w:name="c16q"/>
            <w:bookmarkEnd w:id="9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bookmarkStart w:id="100" w:name="c16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</w:p>
          <w:p w14:paraId="72C0750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90" w:dyaOrig="405" w14:anchorId="5EA5B57D">
                <v:shape id="_x0000_i5472" type="#_x0000_t75" style="width:19.5pt;height:20.25pt" o:ole="">
                  <v:imagedata r:id="rId375" o:title=""/>
                </v:shape>
                <o:OLEObject Type="Embed" ProgID="Equation.DSMT4" ShapeID="_x0000_i5472" DrawAspect="Content" ObjectID="_1690174384" r:id="rId376"/>
              </w:objec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65" w:dyaOrig="375" w14:anchorId="16305BF2">
                <v:shape id="_x0000_i5473" type="#_x0000_t75" style="width:128.25pt;height:18.75pt" o:ole="">
                  <v:imagedata r:id="rId377" o:title=""/>
                </v:shape>
                <o:OLEObject Type="Embed" ProgID="Equation.DSMT4" ShapeID="_x0000_i5473" DrawAspect="Content" ObjectID="_1690174385" r:id="rId378"/>
              </w:object>
            </w:r>
          </w:p>
          <w:p w14:paraId="5C55D51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50" w:dyaOrig="405" w14:anchorId="58441D18">
                <v:shape id="_x0000_i5474" type="#_x0000_t75" style="width:22.5pt;height:20.25pt" o:ole="">
                  <v:imagedata r:id="rId379" o:title=""/>
                </v:shape>
                <o:OLEObject Type="Embed" ProgID="Equation.DSMT4" ShapeID="_x0000_i5474" DrawAspect="Content" ObjectID="_1690174386" r:id="rId380"/>
              </w:objec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75" w14:anchorId="481CF4D0">
                <v:shape id="_x0000_i5475" type="#_x0000_t75" style="width:123.75pt;height:18.75pt" o:ole="">
                  <v:imagedata r:id="rId381" o:title=""/>
                </v:shape>
                <o:OLEObject Type="Embed" ProgID="Equation.DSMT4" ShapeID="_x0000_i5475" DrawAspect="Content" ObjectID="_1690174387" r:id="rId382"/>
              </w:object>
            </w:r>
          </w:p>
          <w:p w14:paraId="63DDE8C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19E8BA43">
                <v:shape id="_x0000_i5476" type="#_x0000_t75" style="width:27pt;height:20.25pt" o:ole="">
                  <v:imagedata r:id="rId383" o:title=""/>
                </v:shape>
                <o:OLEObject Type="Embed" ProgID="Equation.DSMT4" ShapeID="_x0000_i5476" DrawAspect="Content" ObjectID="_1690174388" r:id="rId384"/>
              </w:objec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80" w:dyaOrig="375" w14:anchorId="103E68FF">
                <v:shape id="_x0000_i5477" type="#_x0000_t75" style="width:129pt;height:18.75pt" o:ole="">
                  <v:imagedata r:id="rId385" o:title=""/>
                </v:shape>
                <o:OLEObject Type="Embed" ProgID="Equation.DSMT4" ShapeID="_x0000_i5477" DrawAspect="Content" ObjectID="_1690174389" r:id="rId386"/>
              </w:object>
            </w:r>
            <w:bookmarkEnd w:id="100"/>
          </w:p>
          <w:p w14:paraId="5338881D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1" w:name="c16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50" w:dyaOrig="405" w14:anchorId="454EAB25">
                <v:shape id="_x0000_i5478" type="#_x0000_t75" style="width:22.5pt;height:20.25pt" o:ole="">
                  <v:imagedata r:id="rId387" o:title=""/>
                </v:shape>
                <o:OLEObject Type="Embed" ProgID="Equation.DSMT4" ShapeID="_x0000_i5478" DrawAspect="Content" ObjectID="_1690174390" r:id="rId38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16b"/>
            <w:bookmarkEnd w:id="10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7608803B">
                <v:shape id="_x0000_i5479" type="#_x0000_t75" style="width:27pt;height:20.25pt" o:ole="">
                  <v:imagedata r:id="rId389" o:title=""/>
                </v:shape>
                <o:OLEObject Type="Embed" ProgID="Equation.DSMT4" ShapeID="_x0000_i5479" DrawAspect="Content" ObjectID="_1690174391" r:id="rId39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CAAE9B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3" w:name="c16c"/>
            <w:bookmarkEnd w:id="10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90" w:dyaOrig="405" w14:anchorId="3F2C56D0">
                <v:shape id="_x0000_i5480" type="#_x0000_t75" style="width:19.5pt;height:20.25pt" o:ole="">
                  <v:imagedata r:id="rId391" o:title=""/>
                </v:shape>
                <o:OLEObject Type="Embed" ProgID="Equation.DSMT4" ShapeID="_x0000_i5480" DrawAspect="Content" ObjectID="_1690174392" r:id="rId39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230B3B50">
                <v:shape id="_x0000_i5481" type="#_x0000_t75" style="width:27pt;height:20.25pt" o:ole="">
                  <v:imagedata r:id="rId393" o:title=""/>
                </v:shape>
                <o:OLEObject Type="Embed" ProgID="Equation.DSMT4" ShapeID="_x0000_i5481" DrawAspect="Content" ObjectID="_1690174393" r:id="rId39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4" w:name="c16d"/>
            <w:bookmarkEnd w:id="10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Chỉ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90" w:dyaOrig="405" w14:anchorId="00EF2610">
                <v:shape id="_x0000_i5482" type="#_x0000_t75" style="width:19.5pt;height:20.25pt" o:ole="">
                  <v:imagedata r:id="rId395" o:title=""/>
                </v:shape>
                <o:OLEObject Type="Embed" ProgID="Equation.DSMT4" ShapeID="_x0000_i5482" DrawAspect="Content" ObjectID="_1690174394" r:id="rId39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4"/>
          <w:p w14:paraId="0C9943A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6EC450BA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6213BB17" w14:textId="77777777" w:rsidTr="00D2227A">
        <w:tc>
          <w:tcPr>
            <w:tcW w:w="6091" w:type="dxa"/>
            <w:shd w:val="clear" w:color="auto" w:fill="auto"/>
          </w:tcPr>
          <w:p w14:paraId="1D7C1CD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05" w:name="c17q"/>
            <w:bookmarkEnd w:id="10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17:</w:t>
            </w:r>
            <w:bookmarkStart w:id="106" w:name="c17"/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giá trị nào của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40" w14:anchorId="7193D78D">
                <v:shape id="_x0000_i5483" type="#_x0000_t75" style="width:12.75pt;height:12pt" o:ole="">
                  <v:imagedata r:id="rId397" o:title=""/>
                </v:shape>
                <o:OLEObject Type="Embed" ProgID="Equation.DSMT4" ShapeID="_x0000_i5483" DrawAspect="Content" ObjectID="_1690174395" r:id="rId39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thì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060" w:dyaOrig="375" w14:anchorId="4FC12EB7">
                <v:shape id="_x0000_i5484" type="#_x0000_t75" style="width:153pt;height:18.75pt" o:ole="">
                  <v:imagedata r:id="rId399" o:title=""/>
                </v:shape>
                <o:OLEObject Type="Embed" ProgID="Equation.DSMT4" ShapeID="_x0000_i5484" DrawAspect="Content" ObjectID="_1690174396" r:id="rId40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là phương trình đường tròn.</w:t>
            </w:r>
            <w:bookmarkEnd w:id="106"/>
          </w:p>
          <w:p w14:paraId="3D6BB06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07" w:name="c17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4129F67A">
                <v:shape id="_x0000_i5485" type="#_x0000_t75" style="width:36.75pt;height:14.25pt" o:ole="">
                  <v:imagedata r:id="rId401" o:title=""/>
                </v:shape>
                <o:OLEObject Type="Embed" ProgID="Equation.DSMT4" ShapeID="_x0000_i5485" DrawAspect="Content" ObjectID="_1690174397" r:id="rId40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08" w:name="c17b"/>
            <w:bookmarkEnd w:id="10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01E1718D">
                <v:shape id="_x0000_i5486" type="#_x0000_t75" style="width:27.75pt;height:14.25pt" o:ole="">
                  <v:imagedata r:id="rId403" o:title=""/>
                </v:shape>
                <o:OLEObject Type="Embed" ProgID="Equation.DSMT4" ShapeID="_x0000_i5486" DrawAspect="Content" ObjectID="_1690174398" r:id="rId40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75C78F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09" w:name="c17c"/>
            <w:bookmarkEnd w:id="108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40CDEFC9">
                <v:shape id="_x0000_i5487" type="#_x0000_t75" style="width:36.75pt;height:14.25pt" o:ole="">
                  <v:imagedata r:id="rId405" o:title=""/>
                </v:shape>
                <o:OLEObject Type="Embed" ProgID="Equation.DSMT4" ShapeID="_x0000_i5487" DrawAspect="Content" ObjectID="_1690174399" r:id="rId40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hoặc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3774C964">
                <v:shape id="_x0000_i5488" type="#_x0000_t75" style="width:27.75pt;height:14.25pt" o:ole="">
                  <v:imagedata r:id="rId407" o:title=""/>
                </v:shape>
                <o:OLEObject Type="Embed" ProgID="Equation.DSMT4" ShapeID="_x0000_i5488" DrawAspect="Content" ObjectID="_1690174400" r:id="rId40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0" w:name="c17d"/>
            <w:bookmarkEnd w:id="10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165EC3DE">
                <v:shape id="_x0000_i5489" type="#_x0000_t75" style="width:30pt;height:14.25pt" o:ole="">
                  <v:imagedata r:id="rId409" o:title=""/>
                </v:shape>
                <o:OLEObject Type="Embed" ProgID="Equation.DSMT4" ShapeID="_x0000_i5489" DrawAspect="Content" ObjectID="_1690174401" r:id="rId41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10"/>
          <w:p w14:paraId="6199E2D0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679F3727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6115BA44" w14:textId="77777777" w:rsidTr="00D2227A">
        <w:tc>
          <w:tcPr>
            <w:tcW w:w="6091" w:type="dxa"/>
            <w:shd w:val="clear" w:color="auto" w:fill="auto"/>
          </w:tcPr>
          <w:p w14:paraId="29FD5F16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11" w:name="c18q"/>
            <w:bookmarkEnd w:id="11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18:</w:t>
            </w:r>
            <w:bookmarkStart w:id="112" w:name="c18"/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phương trình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4350" w:dyaOrig="375" w14:anchorId="4C8CDA83">
                <v:shape id="_x0000_i5490" type="#_x0000_t75" style="width:217.5pt;height:18.75pt" o:ole="">
                  <v:imagedata r:id="rId411" o:title=""/>
                </v:shape>
                <o:OLEObject Type="Embed" ProgID="Equation.DSMT4" ShapeID="_x0000_i5490" DrawAspect="Content" ObjectID="_1690174402" r:id="rId41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có bao nhiêu giá trị nguyên của </w:t>
            </w:r>
            <w:r w:rsidRPr="00676FB5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 xml:space="preserve">m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để phương trình đã cho là phương trình đường tròn.</w:t>
            </w:r>
            <w:bookmarkEnd w:id="112"/>
          </w:p>
          <w:p w14:paraId="7835A0E3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13" w:name="c18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11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14" w:name="c18b"/>
            <w:bookmarkEnd w:id="11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9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15" w:name="c18c"/>
            <w:bookmarkEnd w:id="11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10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16" w:name="c18d"/>
            <w:bookmarkEnd w:id="11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8</w:t>
            </w:r>
          </w:p>
          <w:bookmarkEnd w:id="116"/>
          <w:p w14:paraId="3C6A12C3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4C5E84B4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34D383F6" w14:textId="77777777" w:rsidTr="00D2227A">
        <w:tc>
          <w:tcPr>
            <w:tcW w:w="6091" w:type="dxa"/>
            <w:shd w:val="clear" w:color="auto" w:fill="auto"/>
          </w:tcPr>
          <w:p w14:paraId="1997AA7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7" w:name="c19q"/>
            <w:bookmarkEnd w:id="11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bookmarkStart w:id="118" w:name="c19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Có bao nhiêu giá trị nguyên của tham số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52A7BCA3">
                <v:shape id="_x0000_i5491" type="#_x0000_t75" style="width:12.75pt;height:10.5pt" o:ole="">
                  <v:imagedata r:id="rId413" o:title=""/>
                </v:shape>
                <o:OLEObject Type="Embed" ProgID="Equation.DSMT4" ShapeID="_x0000_i5491" DrawAspect="Content" ObjectID="_1690174403" r:id="rId41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865" w:dyaOrig="360" w14:anchorId="07FCAC62">
                <v:shape id="_x0000_i5492" type="#_x0000_t75" style="width:143.25pt;height:18pt" o:ole="">
                  <v:imagedata r:id="rId415" o:title=""/>
                </v:shape>
                <o:OLEObject Type="Embed" ProgID="Equation.DSMT4" ShapeID="_x0000_i5492" DrawAspect="Content" ObjectID="_1690174404" r:id="rId41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một đường tròn?</w:t>
            </w:r>
            <w:bookmarkEnd w:id="118"/>
          </w:p>
          <w:p w14:paraId="6A73FA1C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9" w:name="c19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036DE60D">
                <v:shape id="_x0000_i5493" type="#_x0000_t75" style="width:10.5pt;height:13.5pt" o:ole="">
                  <v:imagedata r:id="rId417" o:title=""/>
                </v:shape>
                <o:OLEObject Type="Embed" ProgID="Equation.DSMT4" ShapeID="_x0000_i5493" DrawAspect="Content" ObjectID="_1690174405" r:id="rId41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0" w:name="c19b"/>
            <w:bookmarkEnd w:id="11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2A1F27E9">
                <v:shape id="_x0000_i5494" type="#_x0000_t75" style="width:9pt;height:14.25pt" o:ole="">
                  <v:imagedata r:id="rId419" o:title=""/>
                </v:shape>
                <o:OLEObject Type="Embed" ProgID="Equation.DSMT4" ShapeID="_x0000_i5494" DrawAspect="Content" ObjectID="_1690174406" r:id="rId42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1" w:name="c19c"/>
            <w:bookmarkEnd w:id="12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084AEF6A">
                <v:shape id="_x0000_i5495" type="#_x0000_t75" style="width:10.5pt;height:13.5pt" o:ole="">
                  <v:imagedata r:id="rId421" o:title=""/>
                </v:shape>
                <o:OLEObject Type="Embed" ProgID="Equation.DSMT4" ShapeID="_x0000_i5495" DrawAspect="Content" ObjectID="_1690174407" r:id="rId42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2" w:name="c19d"/>
            <w:bookmarkEnd w:id="12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70" w14:anchorId="3DCF59D9">
                <v:shape id="_x0000_i5496" type="#_x0000_t75" style="width:10.5pt;height:13.5pt" o:ole="">
                  <v:imagedata r:id="rId423" o:title=""/>
                </v:shape>
                <o:OLEObject Type="Embed" ProgID="Equation.DSMT4" ShapeID="_x0000_i5496" DrawAspect="Content" ObjectID="_1690174408" r:id="rId42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2"/>
          <w:p w14:paraId="7E4F04A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8732808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066A9C74" w14:textId="77777777" w:rsidTr="00D2227A">
        <w:tc>
          <w:tcPr>
            <w:tcW w:w="6091" w:type="dxa"/>
            <w:shd w:val="clear" w:color="auto" w:fill="auto"/>
          </w:tcPr>
          <w:p w14:paraId="317A5207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Câu </w:t>
            </w:r>
            <w:bookmarkStart w:id="123" w:name="c20q"/>
            <w:bookmarkEnd w:id="12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>20:</w:t>
            </w:r>
            <w:bookmarkStart w:id="124" w:name="c20"/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Phương trình nào sau đây là phương trình đường tròn?</w:t>
            </w:r>
            <w:bookmarkEnd w:id="124"/>
          </w:p>
          <w:p w14:paraId="3CA9B25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bookmarkStart w:id="125" w:name="c20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310" w:dyaOrig="360" w14:anchorId="56B6B757">
                <v:shape id="_x0000_i5497" type="#_x0000_t75" style="width:115.5pt;height:18pt" o:ole="">
                  <v:imagedata r:id="rId425" o:title=""/>
                </v:shape>
                <o:OLEObject Type="Embed" ProgID="Equation.DSMT4" ShapeID="_x0000_i5497" DrawAspect="Content" ObjectID="_1690174409" r:id="rId42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bookmarkStart w:id="126" w:name="c20b"/>
            <w:bookmarkEnd w:id="12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595" w:dyaOrig="360" w14:anchorId="3AA478D2">
                <v:shape id="_x0000_i5498" type="#_x0000_t75" style="width:129.75pt;height:18pt" o:ole="">
                  <v:imagedata r:id="rId427" o:title=""/>
                </v:shape>
                <o:OLEObject Type="Embed" ProgID="Equation.DSMT4" ShapeID="_x0000_i5498" DrawAspect="Content" ObjectID="_1690174410" r:id="rId42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552B2DE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bookmarkStart w:id="127" w:name="c20c"/>
            <w:bookmarkEnd w:id="126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75" w:dyaOrig="360" w14:anchorId="52BBDF90">
                <v:shape id="_x0000_i5499" type="#_x0000_t75" style="width:123.75pt;height:18pt" o:ole="">
                  <v:imagedata r:id="rId429" o:title=""/>
                </v:shape>
                <o:OLEObject Type="Embed" ProgID="Equation.DSMT4" ShapeID="_x0000_i5499" DrawAspect="Content" ObjectID="_1690174411" r:id="rId43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bookmarkStart w:id="128" w:name="c20d"/>
            <w:bookmarkEnd w:id="12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45" w:dyaOrig="360" w14:anchorId="0C7C77E6">
                <v:shape id="_x0000_i5500" type="#_x0000_t75" style="width:122.25pt;height:18pt" o:ole="">
                  <v:imagedata r:id="rId431" o:title=""/>
                </v:shape>
                <o:OLEObject Type="Embed" ProgID="Equation.DSMT4" ShapeID="_x0000_i5500" DrawAspect="Content" ObjectID="_1690174412" r:id="rId43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bookmarkEnd w:id="128"/>
          <w:p w14:paraId="748D24F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65D062C9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7288EEB3" w14:textId="77777777" w:rsidTr="00D2227A">
        <w:tc>
          <w:tcPr>
            <w:tcW w:w="6091" w:type="dxa"/>
            <w:shd w:val="clear" w:color="auto" w:fill="auto"/>
          </w:tcPr>
          <w:p w14:paraId="4300C30A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9" w:name="c21q"/>
            <w:bookmarkEnd w:id="12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21:</w:t>
            </w:r>
            <w:bookmarkStart w:id="130" w:name="c21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60" w:dyaOrig="405" w14:anchorId="1E106B34">
                <v:shape id="_x0000_i5501" type="#_x0000_t75" style="width:213pt;height:20.25pt" o:ole="">
                  <v:imagedata r:id="rId433" o:title=""/>
                </v:shape>
                <o:OLEObject Type="Embed" ProgID="Equation.DSMT4" ShapeID="_x0000_i5501" DrawAspect="Content" ObjectID="_1690174413" r:id="rId43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của đường tròn khi và chỉ khi</w:t>
            </w:r>
            <w:bookmarkEnd w:id="130"/>
          </w:p>
          <w:p w14:paraId="0F47399E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1" w:name="c21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70" w14:anchorId="76ED69A7">
                <v:shape id="_x0000_i5502" type="#_x0000_t75" style="width:33.75pt;height:13.5pt" o:ole="">
                  <v:imagedata r:id="rId435" o:title=""/>
                </v:shape>
                <o:OLEObject Type="Embed" ProgID="Equation.DSMT4" ShapeID="_x0000_i5502" DrawAspect="Content" ObjectID="_1690174414" r:id="rId43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2" w:name="c21b"/>
            <w:bookmarkEnd w:id="13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765" w:dyaOrig="1035" w14:anchorId="0CFB1B9D">
                <v:shape id="_x0000_i5503" type="#_x0000_t75" style="width:38.25pt;height:51.75pt" o:ole="">
                  <v:imagedata r:id="rId437" o:title=""/>
                </v:shape>
                <o:OLEObject Type="Embed" ProgID="Equation.DSMT4" ShapeID="_x0000_i5503" DrawAspect="Content" ObjectID="_1690174415" r:id="rId43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3" w:name="c21c"/>
            <w:bookmarkEnd w:id="13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765" w:dyaOrig="1035" w14:anchorId="185F17E6">
                <v:shape id="_x0000_i5504" type="#_x0000_t75" style="width:38.25pt;height:51.75pt" o:ole="">
                  <v:imagedata r:id="rId439" o:title=""/>
                </v:shape>
                <o:OLEObject Type="Embed" ProgID="Equation.DSMT4" ShapeID="_x0000_i5504" DrawAspect="Content" ObjectID="_1690174416" r:id="rId44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4" w:name="c21d"/>
            <w:bookmarkEnd w:id="13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765" w:dyaOrig="1035" w14:anchorId="13249F6F">
                <v:shape id="_x0000_i5505" type="#_x0000_t75" style="width:38.25pt;height:51.75pt" o:ole="">
                  <v:imagedata r:id="rId441" o:title=""/>
                </v:shape>
                <o:OLEObject Type="Embed" ProgID="Equation.DSMT4" ShapeID="_x0000_i5505" DrawAspect="Content" ObjectID="_1690174417" r:id="rId44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4"/>
          <w:p w14:paraId="3A7A13D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8586789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D2227A" w:rsidRPr="00676FB5" w14:paraId="77BF134E" w14:textId="77777777" w:rsidTr="00D2227A">
        <w:tc>
          <w:tcPr>
            <w:tcW w:w="6091" w:type="dxa"/>
            <w:shd w:val="clear" w:color="auto" w:fill="auto"/>
          </w:tcPr>
          <w:p w14:paraId="0A3A33A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35" w:name="c22q"/>
            <w:bookmarkEnd w:id="13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22:</w:t>
            </w:r>
            <w:bookmarkStart w:id="136" w:name="c22"/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nl-NL"/>
              </w:rPr>
              <w:t>Tìm tất cả các giá trị của m để phương trình sau là phương trình đường tròn:</w:t>
            </w:r>
          </w:p>
          <w:p w14:paraId="75DC536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color w:val="002060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65" w:dyaOrig="390" w14:anchorId="7F0526BC">
                <v:shape id="_x0000_i5506" type="#_x0000_t75" style="width:188.25pt;height:19.5pt" o:ole="">
                  <v:imagedata r:id="rId443" o:title=""/>
                </v:shape>
                <o:OLEObject Type="Embed" ProgID="Equation.DSMT4" ShapeID="_x0000_i5506" DrawAspect="Content" ObjectID="_1690174418" r:id="rId444"/>
              </w:object>
            </w:r>
            <w:bookmarkEnd w:id="136"/>
          </w:p>
          <w:p w14:paraId="20795A8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7" w:name="c22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color w:val="00206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4"/>
                <w:sz w:val="24"/>
                <w:szCs w:val="24"/>
              </w:rPr>
              <w:object w:dxaOrig="1395" w:dyaOrig="1395" w14:anchorId="03ABEA18">
                <v:shape id="_x0000_i5507" type="#_x0000_t75" style="width:69.75pt;height:69.75pt" o:ole="">
                  <v:imagedata r:id="rId445" o:title=""/>
                </v:shape>
                <o:OLEObject Type="Embed" ProgID="Equation.DSMT4" ShapeID="_x0000_i5507" DrawAspect="Content" ObjectID="_1690174419" r:id="rId446"/>
              </w:object>
            </w:r>
          </w:p>
          <w:p w14:paraId="6A93F165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138" w:name="c22b"/>
            <w:bookmarkEnd w:id="137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75404E7E">
                <v:shape id="_x0000_i5508" type="#_x0000_t75" style="width:34.5pt;height:14.25pt" o:ole="">
                  <v:imagedata r:id="rId447" o:title=""/>
                </v:shape>
                <o:OLEObject Type="Embed" ProgID="Equation.DSMT4" ShapeID="_x0000_i5508" DrawAspect="Content" ObjectID="_1690174420" r:id="rId448"/>
              </w:object>
            </w:r>
          </w:p>
          <w:p w14:paraId="48A09A8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139" w:name="c22c"/>
            <w:bookmarkEnd w:id="138"/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23:</w:t>
            </w:r>
            <w:bookmarkStart w:id="140" w:name="c23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5" w:dyaOrig="330" w14:anchorId="3F102552">
                <v:shape id="_x0000_i5509" type="#_x0000_t75" style="width:23.25pt;height:16.5pt" o:ole="">
                  <v:imagedata r:id="rId449" o:title=""/>
                </v:shape>
                <o:OLEObject Type="Embed" ProgID="Equation.DSMT4" ShapeID="_x0000_i5509" DrawAspect="Content" ObjectID="_1690174421" r:id="rId45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, phương trình nào sau đây là phương trình đường tròn?</w:t>
            </w:r>
            <w:bookmarkEnd w:id="140"/>
          </w:p>
          <w:p w14:paraId="54557AB8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505" w:dyaOrig="375" w14:anchorId="697483D8">
                <v:shape id="_x0000_i5510" type="#_x0000_t75" style="width:125.25pt;height:18.75pt" o:ole="">
                  <v:imagedata r:id="rId451" o:title=""/>
                </v:shape>
                <o:OLEObject Type="Embed" ProgID="Equation.DSMT4" ShapeID="_x0000_i5510" DrawAspect="Content" ObjectID="_1690174422" r:id="rId45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51D5D5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580" w:dyaOrig="375" w14:anchorId="35F2D321">
                <v:shape id="_x0000_i5511" type="#_x0000_t75" style="width:129pt;height:18.75pt" o:ole="">
                  <v:imagedata r:id="rId453" o:title=""/>
                </v:shape>
                <o:OLEObject Type="Embed" ProgID="Equation.DSMT4" ShapeID="_x0000_i5511" DrawAspect="Content" ObjectID="_1690174423" r:id="rId45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85494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60" w:dyaOrig="375" w14:anchorId="3F9A74C7">
                <v:shape id="_x0000_i5512" type="#_x0000_t75" style="width:123pt;height:18.75pt" o:ole="">
                  <v:imagedata r:id="rId455" o:title=""/>
                </v:shape>
                <o:OLEObject Type="Embed" ProgID="Equation.DSMT4" ShapeID="_x0000_i5512" DrawAspect="Content" ObjectID="_1690174424" r:id="rId4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59479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41" w:name="c22d"/>
            <w:bookmarkEnd w:id="13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60" w:dyaOrig="375" w14:anchorId="237EBD54">
                <v:shape id="_x0000_i5513" type="#_x0000_t75" style="width:123pt;height:18.75pt" o:ole="">
                  <v:imagedata r:id="rId457" o:title=""/>
                </v:shape>
                <o:OLEObject Type="Embed" ProgID="Equation.DSMT4" ShapeID="_x0000_i5513" DrawAspect="Content" ObjectID="_1690174425" r:id="rId45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1"/>
          <w:p w14:paraId="341B5B8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1893C37B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5FFCAC67" w14:textId="77777777" w:rsidTr="00D2227A">
        <w:tc>
          <w:tcPr>
            <w:tcW w:w="6091" w:type="dxa"/>
            <w:shd w:val="clear" w:color="auto" w:fill="auto"/>
          </w:tcPr>
          <w:p w14:paraId="78549E6E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2" w:name="c23q"/>
            <w:bookmarkEnd w:id="14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24:</w:t>
            </w:r>
            <w:bookmarkStart w:id="143" w:name="c24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35" w:dyaOrig="390" w14:anchorId="5031FA7C">
                <v:shape id="_x0000_i5514" type="#_x0000_t75" style="width:186.75pt;height:19.5pt" o:ole="">
                  <v:imagedata r:id="rId459" o:title=""/>
                </v:shape>
                <o:OLEObject Type="Embed" ProgID="Equation.DSMT4" ShapeID="_x0000_i5514" DrawAspect="Content" ObjectID="_1690174426" r:id="rId46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là phương trình đường tròn khi và chỉ khi</w:t>
            </w:r>
            <w:bookmarkEnd w:id="143"/>
          </w:p>
          <w:p w14:paraId="614ECEFB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4" w:name="c23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810" w:dyaOrig="720" w14:anchorId="28633F04">
                <v:shape id="_x0000_i5515" type="#_x0000_t75" style="width:40.5pt;height:36pt" o:ole="">
                  <v:imagedata r:id="rId461" o:title=""/>
                </v:shape>
                <o:OLEObject Type="Embed" ProgID="Equation.DSMT4" ShapeID="_x0000_i5515" DrawAspect="Content" ObjectID="_1690174427" r:id="rId462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45" w:name="c23b"/>
            <w:bookmarkEnd w:id="14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810" w:dyaOrig="720" w14:anchorId="02753960">
                <v:shape id="_x0000_i5516" type="#_x0000_t75" style="width:40.5pt;height:36pt" o:ole="">
                  <v:imagedata r:id="rId463" o:title=""/>
                </v:shape>
                <o:OLEObject Type="Embed" ProgID="Equation.DSMT4" ShapeID="_x0000_i5516" DrawAspect="Content" ObjectID="_1690174428" r:id="rId464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46" w:name="c23c"/>
            <w:bookmarkEnd w:id="14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626BED6">
                <v:shape id="_x0000_i5517" type="#_x0000_t75" style="width:27.75pt;height:14.25pt" o:ole="">
                  <v:imagedata r:id="rId465" o:title=""/>
                </v:shape>
                <o:OLEObject Type="Embed" ProgID="Equation.DSMT4" ShapeID="_x0000_i5517" DrawAspect="Content" ObjectID="_1690174429" r:id="rId466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47" w:name="c23d"/>
            <w:bookmarkEnd w:id="146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77402F7">
                <v:shape id="_x0000_i5518" type="#_x0000_t75" style="width:36pt;height:14.25pt" o:ole="">
                  <v:imagedata r:id="rId467" o:title=""/>
                </v:shape>
                <o:OLEObject Type="Embed" ProgID="Equation.DSMT4" ShapeID="_x0000_i5518" DrawAspect="Content" ObjectID="_1690174430" r:id="rId468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47"/>
          <w:p w14:paraId="2767581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42AC1DB6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791C2F38" w14:textId="77777777" w:rsidTr="00D2227A">
        <w:tc>
          <w:tcPr>
            <w:tcW w:w="6091" w:type="dxa"/>
            <w:shd w:val="clear" w:color="auto" w:fill="auto"/>
          </w:tcPr>
          <w:p w14:paraId="7B6ECAB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8" w:name="c24q"/>
            <w:bookmarkEnd w:id="148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25:</w:t>
            </w:r>
            <w:bookmarkStart w:id="149" w:name="c25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  <w:bookmarkEnd w:id="149"/>
          </w:p>
          <w:p w14:paraId="64641D3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0" w:name="c24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60" w:dyaOrig="360" w14:anchorId="38A2ABCD">
                <v:shape id="_x0000_i5519" type="#_x0000_t75" style="width:93pt;height:18pt" o:ole="">
                  <v:imagedata r:id="rId265" o:title=""/>
                </v:shape>
                <o:OLEObject Type="Embed" ProgID="Equation.DSMT4" ShapeID="_x0000_i5519" DrawAspect="Content" ObjectID="_1690174431" r:id="rId469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51" w:name="c24b"/>
            <w:bookmarkEnd w:id="15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10" w:dyaOrig="360" w14:anchorId="53A5AADE">
                <v:shape id="_x0000_i5520" type="#_x0000_t75" style="width:115.5pt;height:18pt" o:ole="">
                  <v:imagedata r:id="rId267" o:title=""/>
                </v:shape>
                <o:OLEObject Type="Embed" ProgID="Equation.DSMT4" ShapeID="_x0000_i5520" DrawAspect="Content" ObjectID="_1690174432" r:id="rId470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FC159C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2" w:name="c24c"/>
            <w:bookmarkEnd w:id="15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50" w:dyaOrig="360" w14:anchorId="1598E6DC">
                <v:shape id="_x0000_i5521" type="#_x0000_t75" style="width:127.5pt;height:18pt" o:ole="">
                  <v:imagedata r:id="rId261" o:title=""/>
                </v:shape>
                <o:OLEObject Type="Embed" ProgID="Equation.DSMT4" ShapeID="_x0000_i5521" DrawAspect="Content" ObjectID="_1690174433" r:id="rId471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53" w:name="c24d"/>
            <w:bookmarkEnd w:id="15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10" w:dyaOrig="360" w14:anchorId="25DD4217">
                <v:shape id="_x0000_i5522" type="#_x0000_t75" style="width:115.5pt;height:18pt" o:ole="">
                  <v:imagedata r:id="rId263" o:title=""/>
                </v:shape>
                <o:OLEObject Type="Embed" ProgID="Equation.DSMT4" ShapeID="_x0000_i5522" DrawAspect="Content" ObjectID="_1690174434" r:id="rId472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53"/>
          <w:p w14:paraId="679E648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4284BB8F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527B89BD" w14:textId="77777777" w:rsidTr="00D2227A">
        <w:tc>
          <w:tcPr>
            <w:tcW w:w="6091" w:type="dxa"/>
            <w:shd w:val="clear" w:color="auto" w:fill="auto"/>
          </w:tcPr>
          <w:p w14:paraId="494C621E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4" w:name="c25q"/>
            <w:bookmarkEnd w:id="15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26:</w:t>
            </w:r>
            <w:bookmarkStart w:id="155" w:name="c26"/>
            <w:r w:rsidRPr="00676FB5">
              <w:rPr>
                <w:rFonts w:ascii="Chu Van An" w:hAnsi="Chu Van An" w:cs="Chu Van An"/>
                <w:sz w:val="24"/>
                <w:szCs w:val="24"/>
              </w:rPr>
              <w:t>Trong các phương trình sau, phương trình nào là phương trình của đường tròn?</w:t>
            </w:r>
            <w:bookmarkEnd w:id="155"/>
          </w:p>
          <w:p w14:paraId="125CEC99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56" w:name="c25a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45" w:dyaOrig="360" w14:anchorId="343D40BA">
                <v:shape id="_x0000_i5523" type="#_x0000_t75" style="width:122.25pt;height:18pt" o:ole="">
                  <v:imagedata r:id="rId473" o:title=""/>
                </v:shape>
                <o:OLEObject Type="Embed" ProgID="Equation.DSMT4" ShapeID="_x0000_i5523" DrawAspect="Content" ObjectID="_1690174435" r:id="rId47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7" w:name="c25b"/>
            <w:bookmarkEnd w:id="156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45" w:dyaOrig="360" w14:anchorId="2CE8E747">
                <v:shape id="_x0000_i5524" type="#_x0000_t75" style="width:122.25pt;height:18pt" o:ole="">
                  <v:imagedata r:id="rId475" o:title=""/>
                </v:shape>
                <o:OLEObject Type="Embed" ProgID="Equation.DSMT4" ShapeID="_x0000_i5524" DrawAspect="Content" ObjectID="_1690174436" r:id="rId47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ED58F1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58" w:name="c25c"/>
            <w:bookmarkEnd w:id="157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75" w:dyaOrig="375" w14:anchorId="7DFD621C">
                <v:shape id="_x0000_i5525" type="#_x0000_t75" style="width:123.75pt;height:18.75pt" o:ole="">
                  <v:imagedata r:id="rId477" o:title=""/>
                </v:shape>
                <o:OLEObject Type="Embed" ProgID="Equation.DSMT4" ShapeID="_x0000_i5525" DrawAspect="Content" ObjectID="_1690174437" r:id="rId47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9" w:name="c25d"/>
            <w:bookmarkEnd w:id="158"/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715" w:dyaOrig="360" w14:anchorId="7CA9CBC5">
                <v:shape id="_x0000_i5526" type="#_x0000_t75" style="width:135.75pt;height:18pt" o:ole="">
                  <v:imagedata r:id="rId479" o:title=""/>
                </v:shape>
                <o:OLEObject Type="Embed" ProgID="Equation.DSMT4" ShapeID="_x0000_i5526" DrawAspect="Content" ObjectID="_1690174438" r:id="rId48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9"/>
          <w:p w14:paraId="5979C13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2EF6F0AB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4BF1BEDA" w14:textId="77777777" w:rsidTr="00D2227A">
        <w:tc>
          <w:tcPr>
            <w:tcW w:w="6091" w:type="dxa"/>
            <w:shd w:val="clear" w:color="auto" w:fill="auto"/>
          </w:tcPr>
          <w:p w14:paraId="68600BA6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0" w:name="c26q"/>
            <w:bookmarkEnd w:id="16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27:</w:t>
            </w:r>
            <w:bookmarkStart w:id="161" w:name="c27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5" w:dyaOrig="330" w14:anchorId="18FB51A9">
                <v:shape id="_x0000_i5527" type="#_x0000_t75" style="width:23.25pt;height:16.5pt" o:ole="">
                  <v:imagedata r:id="rId481" o:title=""/>
                </v:shape>
                <o:OLEObject Type="Embed" ProgID="Equation.DSMT4" ShapeID="_x0000_i5527" DrawAspect="Content" ObjectID="_1690174439" r:id="rId48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, phương trình nào sau đây là phương trình đường tròn?</w:t>
            </w:r>
            <w:bookmarkEnd w:id="161"/>
          </w:p>
          <w:p w14:paraId="47ABC00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2" w:name="c26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60" w14:anchorId="7C787511">
                <v:shape id="_x0000_i5528" type="#_x0000_t75" style="width:123pt;height:18pt" o:ole="">
                  <v:imagedata r:id="rId483" o:title=""/>
                </v:shape>
                <o:OLEObject Type="Embed" ProgID="Equation.DSMT4" ShapeID="_x0000_i5528" DrawAspect="Content" ObjectID="_1690174440" r:id="rId48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3" w:name="c26b"/>
            <w:bookmarkEnd w:id="16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60" w:dyaOrig="360" w14:anchorId="3430019E">
                <v:shape id="_x0000_i5529" type="#_x0000_t75" style="width:123pt;height:18pt" o:ole="">
                  <v:imagedata r:id="rId485" o:title=""/>
                </v:shape>
                <o:OLEObject Type="Embed" ProgID="Equation.DSMT4" ShapeID="_x0000_i5529" DrawAspect="Content" ObjectID="_1690174441" r:id="rId48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2F30638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4" w:name="c26c"/>
            <w:bookmarkEnd w:id="16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85" w:dyaOrig="360" w14:anchorId="30BAC85E">
                <v:shape id="_x0000_i5530" type="#_x0000_t75" style="width:119.25pt;height:18pt" o:ole="">
                  <v:imagedata r:id="rId487" o:title=""/>
                </v:shape>
                <o:OLEObject Type="Embed" ProgID="Equation.DSMT4" ShapeID="_x0000_i5530" DrawAspect="Content" ObjectID="_1690174442" r:id="rId48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5" w:name="c26d"/>
            <w:bookmarkEnd w:id="16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00" w:dyaOrig="360" w14:anchorId="08A579F2">
                <v:shape id="_x0000_i5531" type="#_x0000_t75" style="width:135pt;height:18pt" o:ole="">
                  <v:imagedata r:id="rId489" o:title=""/>
                </v:shape>
                <o:OLEObject Type="Embed" ProgID="Equation.DSMT4" ShapeID="_x0000_i5531" DrawAspect="Content" ObjectID="_1690174443" r:id="rId49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65"/>
          <w:p w14:paraId="604249D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6A1893FA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D2227A" w:rsidRPr="00676FB5" w14:paraId="3A3C56BA" w14:textId="77777777" w:rsidTr="00D2227A">
        <w:tc>
          <w:tcPr>
            <w:tcW w:w="6091" w:type="dxa"/>
            <w:shd w:val="clear" w:color="auto" w:fill="auto"/>
          </w:tcPr>
          <w:p w14:paraId="143393A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66" w:name="c27q"/>
            <w:bookmarkEnd w:id="166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28:</w:t>
            </w:r>
            <w:bookmarkStart w:id="167" w:name="c28"/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Phương trình nào sau đây là phương trình đường tròn?</w:t>
            </w:r>
            <w:bookmarkEnd w:id="167"/>
          </w:p>
          <w:p w14:paraId="19B43B12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68" w:name="c27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325" w:dyaOrig="375" w14:anchorId="4F43EA71">
                <v:shape id="_x0000_i5532" type="#_x0000_t75" style="width:116.25pt;height:18.75pt" o:ole="">
                  <v:imagedata r:id="rId425" o:title=""/>
                </v:shape>
                <o:OLEObject Type="Embed" ProgID="Equation.DSMT4" ShapeID="_x0000_i5532" DrawAspect="Content" ObjectID="_1690174444" r:id="rId49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69" w:name="c27b"/>
            <w:bookmarkEnd w:id="168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595" w:dyaOrig="375" w14:anchorId="7B85CD5C">
                <v:shape id="_x0000_i5533" type="#_x0000_t75" style="width:129.75pt;height:18.75pt" o:ole="">
                  <v:imagedata r:id="rId427" o:title=""/>
                </v:shape>
                <o:OLEObject Type="Embed" ProgID="Equation.DSMT4" ShapeID="_x0000_i5533" DrawAspect="Content" ObjectID="_1690174445" r:id="rId49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24AED5E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70" w:name="c27c"/>
            <w:bookmarkEnd w:id="169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75" w:dyaOrig="375" w14:anchorId="57243A3B">
                <v:shape id="_x0000_i5534" type="#_x0000_t75" style="width:123.75pt;height:18.75pt" o:ole="">
                  <v:imagedata r:id="rId429" o:title=""/>
                </v:shape>
                <o:OLEObject Type="Embed" ProgID="Equation.DSMT4" ShapeID="_x0000_i5534" DrawAspect="Content" ObjectID="_1690174446" r:id="rId49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71" w:name="c27d"/>
            <w:bookmarkEnd w:id="17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45" w:dyaOrig="375" w14:anchorId="23DAD45C">
                <v:shape id="_x0000_i5535" type="#_x0000_t75" style="width:122.25pt;height:18.75pt" o:ole="">
                  <v:imagedata r:id="rId431" o:title=""/>
                </v:shape>
                <o:OLEObject Type="Embed" ProgID="Equation.DSMT4" ShapeID="_x0000_i5535" DrawAspect="Content" ObjectID="_1690174447" r:id="rId49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71"/>
          <w:p w14:paraId="7F81021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133A2F7C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6F95F0A2" w14:textId="77777777" w:rsidTr="00D2227A">
        <w:tc>
          <w:tcPr>
            <w:tcW w:w="6091" w:type="dxa"/>
            <w:shd w:val="clear" w:color="auto" w:fill="auto"/>
          </w:tcPr>
          <w:p w14:paraId="37D7FDA1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72" w:name="c28q"/>
            <w:bookmarkEnd w:id="172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29:</w:t>
            </w:r>
            <w:bookmarkStart w:id="173" w:name="c29"/>
            <w:r w:rsidRPr="00676FB5">
              <w:rPr>
                <w:rFonts w:ascii="Chu Van An" w:hAnsi="Chu Van An" w:cs="Chu Van An"/>
                <w:sz w:val="24"/>
                <w:szCs w:val="24"/>
              </w:rPr>
              <w:t>Phương trình nào sau đây là phương trình đường tròn?</w:t>
            </w:r>
            <w:bookmarkEnd w:id="173"/>
          </w:p>
          <w:p w14:paraId="7429DE1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4" w:name="c28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640" w:dyaOrig="375" w14:anchorId="1D11889E">
                <v:shape id="_x0000_i5536" type="#_x0000_t75" style="width:132pt;height:18.75pt" o:ole="">
                  <v:imagedata r:id="rId495" o:title=""/>
                </v:shape>
                <o:OLEObject Type="Embed" ProgID="Equation.DSMT4" ShapeID="_x0000_i5536" DrawAspect="Content" ObjectID="_1690174448" r:id="rId49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39A83F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75" w:name="c28b"/>
            <w:bookmarkEnd w:id="174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55" w:dyaOrig="375" w14:anchorId="44B2DBE8">
                <v:shape id="_x0000_i5537" type="#_x0000_t75" style="width:117.75pt;height:18.75pt" o:ole="">
                  <v:imagedata r:id="rId497" o:title=""/>
                </v:shape>
                <o:OLEObject Type="Embed" ProgID="Equation.DSMT4" ShapeID="_x0000_i5537" DrawAspect="Content" ObjectID="_1690174449" r:id="rId49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F8197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6" w:name="c28c"/>
            <w:bookmarkEnd w:id="175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45" w:dyaOrig="375" w14:anchorId="1CAB2A33">
                <v:shape id="_x0000_i5538" type="#_x0000_t75" style="width:122.25pt;height:18.75pt" o:ole="">
                  <v:imagedata r:id="rId499" o:title=""/>
                </v:shape>
                <o:OLEObject Type="Embed" ProgID="Equation.DSMT4" ShapeID="_x0000_i5538" DrawAspect="Content" ObjectID="_1690174450" r:id="rId50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F65E0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77" w:name="c28d"/>
            <w:bookmarkEnd w:id="176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75" w:dyaOrig="375" w14:anchorId="6D7EB4FA">
                <v:shape id="_x0000_i5539" type="#_x0000_t75" style="width:123.75pt;height:18.75pt" o:ole="">
                  <v:imagedata r:id="rId501" o:title=""/>
                </v:shape>
                <o:OLEObject Type="Embed" ProgID="Equation.DSMT4" ShapeID="_x0000_i5539" DrawAspect="Content" ObjectID="_1690174451" r:id="rId50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7"/>
          <w:p w14:paraId="7582CE7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3636CE52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D2227A" w:rsidRPr="00676FB5" w14:paraId="447AB51E" w14:textId="77777777" w:rsidTr="00D2227A">
        <w:tc>
          <w:tcPr>
            <w:tcW w:w="6091" w:type="dxa"/>
            <w:shd w:val="clear" w:color="auto" w:fill="auto"/>
          </w:tcPr>
          <w:p w14:paraId="663D76A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8" w:name="c29q"/>
            <w:bookmarkEnd w:id="178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30:</w:t>
            </w:r>
            <w:bookmarkStart w:id="179" w:name="c30"/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Với giá trị nào của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30F1BB7B">
                <v:shape id="_x0000_i5540" type="#_x0000_t75" style="width:13.5pt;height:10.5pt" o:ole="">
                  <v:imagedata r:id="rId359" o:title=""/>
                </v:shape>
                <o:OLEObject Type="Embed" ProgID="Equation.DSMT4" ShapeID="_x0000_i5540" DrawAspect="Content" ObjectID="_1690174452" r:id="rId50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thì phương trình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885" w:dyaOrig="405" w14:anchorId="44B21D73">
                <v:shape id="_x0000_i5541" type="#_x0000_t75" style="width:194.25pt;height:20.25pt" o:ole="">
                  <v:imagedata r:id="rId361" o:title=""/>
                </v:shape>
                <o:OLEObject Type="Embed" ProgID="Equation.DSMT4" ShapeID="_x0000_i5541" DrawAspect="Content" ObjectID="_1690174453" r:id="rId50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đường tròn?</w:t>
            </w:r>
            <w:bookmarkEnd w:id="179"/>
          </w:p>
          <w:p w14:paraId="5EFEC68D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80" w:name="c29a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30" w:dyaOrig="285" w14:anchorId="00208E5C">
                <v:shape id="_x0000_i5542" type="#_x0000_t75" style="width:46.5pt;height:14.25pt" o:ole="">
                  <v:imagedata r:id="rId373" o:title=""/>
                </v:shape>
                <o:OLEObject Type="Embed" ProgID="Equation.DSMT4" ShapeID="_x0000_i5542" DrawAspect="Content" ObjectID="_1690174454" r:id="rId50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1" w:name="c29b"/>
            <w:bookmarkEnd w:id="180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7C022121">
                <v:shape id="_x0000_i5543" type="#_x0000_t75" style="width:27.75pt;height:14.25pt" o:ole="">
                  <v:imagedata r:id="rId363" o:title=""/>
                </v:shape>
                <o:OLEObject Type="Embed" ProgID="Equation.DSMT4" ShapeID="_x0000_i5543" DrawAspect="Content" ObjectID="_1690174455" r:id="rId50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30" w:dyaOrig="285" w14:anchorId="78BDFAA7">
                <v:shape id="_x0000_i5544" type="#_x0000_t75" style="width:31.5pt;height:14.25pt" o:ole="">
                  <v:imagedata r:id="rId365" o:title=""/>
                </v:shape>
                <o:OLEObject Type="Embed" ProgID="Equation.DSMT4" ShapeID="_x0000_i5544" DrawAspect="Content" ObjectID="_1690174456" r:id="rId5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140B2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82" w:name="c29c"/>
            <w:bookmarkEnd w:id="181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35" w:dyaOrig="285" w14:anchorId="2B45D713">
                <v:shape id="_x0000_i5545" type="#_x0000_t75" style="width:51.75pt;height:14.25pt" o:ole="">
                  <v:imagedata r:id="rId367" o:title=""/>
                </v:shape>
                <o:OLEObject Type="Embed" ProgID="Equation.DSMT4" ShapeID="_x0000_i5545" DrawAspect="Content" ObjectID="_1690174457" r:id="rId50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3" w:name="s2"/>
            <w:bookmarkStart w:id="184" w:name="c29d"/>
            <w:bookmarkEnd w:id="182"/>
            <w:bookmarkEnd w:id="183"/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3158B7DD">
                <v:shape id="_x0000_i5546" type="#_x0000_t75" style="width:36.75pt;height:14.25pt" o:ole="">
                  <v:imagedata r:id="rId369" o:title=""/>
                </v:shape>
                <o:OLEObject Type="Embed" ProgID="Equation.DSMT4" ShapeID="_x0000_i5546" DrawAspect="Content" ObjectID="_1690174458" r:id="rId50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33926976">
                <v:shape id="_x0000_i5547" type="#_x0000_t75" style="width:27.75pt;height:14.25pt" o:ole="">
                  <v:imagedata r:id="rId371" o:title=""/>
                </v:shape>
                <o:OLEObject Type="Embed" ProgID="Equation.DSMT4" ShapeID="_x0000_i5547" DrawAspect="Content" ObjectID="_1690174459" r:id="rId51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84"/>
          <w:p w14:paraId="6EFCC1A3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2" w:type="dxa"/>
            <w:shd w:val="clear" w:color="auto" w:fill="auto"/>
          </w:tcPr>
          <w:p w14:paraId="719D8EC3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026E3980" w14:textId="77777777" w:rsidR="009C13E3" w:rsidRPr="00E67A79" w:rsidRDefault="009C13E3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EE2BA0B" wp14:editId="78574294">
                <wp:extent cx="6547104" cy="1952625"/>
                <wp:effectExtent l="0" t="19050" r="25400" b="28575"/>
                <wp:docPr id="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952625"/>
                          <a:chOff x="0" y="0"/>
                          <a:chExt cx="6547104" cy="1897307"/>
                        </a:xfrm>
                      </wpg:grpSpPr>
                      <wps:wsp>
                        <wps:cNvPr id="1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163660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DA319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0B6BA31" w14:textId="77777777" w:rsidR="009C13E3" w:rsidRPr="00892025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0D11C7EA" w14:textId="77777777" w:rsidR="009C13E3" w:rsidRPr="00892025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0" w:dyaOrig="375" w14:anchorId="56C7E99A">
                                  <v:shape id="_x0000_i1443" type="#_x0000_t75" style="width:150pt;height:18.75pt" o:ole="">
                                    <v:imagedata r:id="rId155" o:title=""/>
                                  </v:shape>
                                  <o:OLEObject Type="Embed" ProgID="Equation.DSMT4" ShapeID="_x0000_i1443" DrawAspect="Content" ObjectID="_1690175792" r:id="rId511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40" w14:anchorId="4E59958E">
                                  <v:shape id="_x0000_i1445" type="#_x0000_t75" style="width:14.25pt;height:12pt" o:ole="">
                                    <v:imagedata r:id="rId157" o:title=""/>
                                  </v:shape>
                                  <o:OLEObject Type="Embed" ProgID="Equation.DSMT4" ShapeID="_x0000_i1445" DrawAspect="Content" ObjectID="_1690175793" r:id="rId512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645" w:dyaOrig="330" w14:anchorId="5DCB55E8">
                                  <v:shape id="_x0000_i1447" type="#_x0000_t75" style="width:32.25pt;height:16.5pt" o:ole="">
                                    <v:imagedata r:id="rId159" o:title=""/>
                                  </v:shape>
                                  <o:OLEObject Type="Embed" ProgID="Equation.DSMT4" ShapeID="_x0000_i1447" DrawAspect="Content" ObjectID="_1690175794" r:id="rId513"/>
                                </w:objec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(ngược dấu), bán kính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0" w:dyaOrig="270" w14:anchorId="5CAB7FA5">
                                  <v:shape id="_x0000_i1449" type="#_x0000_t75" style="width:13.5pt;height:13.5pt" o:ole="">
                                    <v:imagedata r:id="rId161" o:title=""/>
                                  </v:shape>
                                  <o:OLEObject Type="Embed" ProgID="Equation.DSMT4" ShapeID="_x0000_i1449" DrawAspect="Content" ObjectID="_1690175795" r:id="rId514"/>
                                </w:object>
                              </w:r>
                            </w:p>
                            <w:p w14:paraId="6F40D068" w14:textId="77777777" w:rsidR="009C13E3" w:rsidRPr="00892025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A207F">
                                <w:rPr>
                                  <w:rFonts w:ascii="Yu Mincho" w:eastAsia="Yu Mincho" w:hAnsi="Yu Mincho" w:cs="Segoe UI Symbol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Đề cho dạng </w:t>
                              </w:r>
                              <w:r w:rsidRPr="00892025">
                                <w:rPr>
                                  <w:rFonts w:ascii="Chu Van An" w:hAnsi="Chu Van An" w:cs="Chu Van An"/>
                                  <w:position w:val="-40"/>
                                  <w:sz w:val="24"/>
                                  <w:szCs w:val="24"/>
                                </w:rPr>
                                <w:object w:dxaOrig="6330" w:dyaOrig="915" w14:anchorId="52427397">
                                  <v:shape id="_x0000_i1451" type="#_x0000_t75" style="width:316.5pt;height:45.75pt" o:ole="">
                                    <v:imagedata r:id="rId169" o:title=""/>
                                  </v:shape>
                                  <o:OLEObject Type="Embed" ProgID="Equation.DSMT4" ShapeID="_x0000_i1451" DrawAspect="Content" ObjectID="_1690175796" r:id="rId515"/>
                                </w:object>
                              </w:r>
                            </w:p>
                            <w:p w14:paraId="11E1B771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471D28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236365D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7" name="Group 47"/>
                        <wpg:cNvGrpSpPr/>
                        <wpg:grpSpPr>
                          <a:xfrm>
                            <a:off x="150812" y="0"/>
                            <a:ext cx="5535613" cy="571533"/>
                            <a:chOff x="150812" y="0"/>
                            <a:chExt cx="5535942" cy="571533"/>
                          </a:xfrm>
                        </wpg:grpSpPr>
                        <wpg:grpSp>
                          <wpg:cNvPr id="54" name="Group 54"/>
                          <wpg:cNvGrpSpPr/>
                          <wpg:grpSpPr>
                            <a:xfrm>
                              <a:off x="150812" y="0"/>
                              <a:ext cx="5535942" cy="485775"/>
                              <a:chOff x="150812" y="0"/>
                              <a:chExt cx="5535942" cy="485775"/>
                            </a:xfrm>
                          </wpg:grpSpPr>
                          <wpg:grpSp>
                            <wpg:cNvPr id="495" name="Group 495"/>
                            <wpg:cNvGrpSpPr/>
                            <wpg:grpSpPr>
                              <a:xfrm>
                                <a:off x="184071" y="0"/>
                                <a:ext cx="5502683" cy="485775"/>
                                <a:chOff x="184071" y="0"/>
                                <a:chExt cx="5502683" cy="485775"/>
                              </a:xfrm>
                            </wpg:grpSpPr>
                            <wps:wsp>
                              <wps:cNvPr id="504" name="Rectangle: Single Corner Snipped 504"/>
                              <wps:cNvSpPr/>
                              <wps:spPr>
                                <a:xfrm>
                                  <a:off x="184071" y="38089"/>
                                  <a:ext cx="550268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05" name="Group 505"/>
                              <wpg:cNvGrpSpPr/>
                              <wpg:grpSpPr>
                                <a:xfrm>
                                  <a:off x="1502180" y="0"/>
                                  <a:ext cx="3994063" cy="485775"/>
                                  <a:chOff x="1502180" y="0"/>
                                  <a:chExt cx="3994063" cy="485775"/>
                                </a:xfrm>
                              </wpg:grpSpPr>
                              <wpg:grpSp>
                                <wpg:cNvPr id="506" name="Group 506"/>
                                <wpg:cNvGrpSpPr/>
                                <wpg:grpSpPr>
                                  <a:xfrm>
                                    <a:off x="1611714" y="104387"/>
                                    <a:ext cx="3884529" cy="369570"/>
                                    <a:chOff x="1611714" y="104387"/>
                                    <a:chExt cx="3884529" cy="369570"/>
                                  </a:xfrm>
                                </wpg:grpSpPr>
                                <wps:wsp>
                                  <wps:cNvPr id="507" name="Arrow: Chevron 507"/>
                                  <wps:cNvSpPr/>
                                  <wps:spPr>
                                    <a:xfrm>
                                      <a:off x="1760846" y="105159"/>
                                      <a:ext cx="373539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18841E6" w14:textId="77777777" w:rsidR="002420D5" w:rsidRPr="002420D5" w:rsidRDefault="002420D5" w:rsidP="002420D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</w:pPr>
                                        <w:r w:rsidRPr="002420D5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Tìm toạ độ tâm, tính bán kính của đường tròn</w:t>
                                        </w:r>
                                      </w:p>
                                      <w:p w14:paraId="0769B63A" w14:textId="300B591B" w:rsidR="009C13E3" w:rsidRPr="00EC3587" w:rsidRDefault="009C13E3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08" name="Group 50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09" name="Freeform: Shape 50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1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6A42074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11" name="Group 51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4" name="Freeform: Shape 6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5" name="Flowchart: Terminator 6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6" name="Flowchart: Direct Access Storage 6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67" name="Group 6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68" name="Flowchart: Preparation 6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6C1BB" w14:textId="6C0C544F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420D5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EE2BA0B" id="_x0000_s1123" style="width:515.5pt;height:153.75pt;mso-position-horizontal-relative:char;mso-position-vertical-relative:line" coordsize="65471,18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">
                <v:shape id="Rectangle: Diagonal Corners Rounded 1" o:spid="_x0000_s1124" style="position:absolute;top:2607;width:65471;height:163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7671;6547104,1621102;6532329,1636600;112179,1636600;0,1518929;0,15498;14775,0" o:connectangles="0,0,0,0,0,0,0,0,0" textboxrect="0,0,6435090,1533525"/>
                  <v:textbox>
                    <w:txbxContent>
                      <w:p w14:paraId="2C8DA319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0B6BA31" w14:textId="77777777" w:rsidR="009C13E3" w:rsidRPr="00892025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0D11C7EA" w14:textId="77777777" w:rsidR="009C13E3" w:rsidRPr="00892025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0" w:dyaOrig="375" w14:anchorId="56C7E99A">
                            <v:shape id="_x0000_i1443" type="#_x0000_t75" style="width:150pt;height:18.75pt" o:ole="">
                              <v:imagedata r:id="rId155" o:title=""/>
                            </v:shape>
                            <o:OLEObject Type="Embed" ProgID="Equation.DSMT4" ShapeID="_x0000_i1443" DrawAspect="Content" ObjectID="_1690175792" r:id="rId516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85" w:dyaOrig="240" w14:anchorId="4E59958E">
                            <v:shape id="_x0000_i1445" type="#_x0000_t75" style="width:14.25pt;height:12pt" o:ole="">
                              <v:imagedata r:id="rId157" o:title=""/>
                            </v:shape>
                            <o:OLEObject Type="Embed" ProgID="Equation.DSMT4" ShapeID="_x0000_i1445" DrawAspect="Content" ObjectID="_1690175793" r:id="rId517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Tâm </w:t>
                        </w:r>
                        <w:r w:rsidRPr="0089202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645" w:dyaOrig="330" w14:anchorId="5DCB55E8">
                            <v:shape id="_x0000_i1447" type="#_x0000_t75" style="width:32.25pt;height:16.5pt" o:ole="">
                              <v:imagedata r:id="rId159" o:title=""/>
                            </v:shape>
                            <o:OLEObject Type="Embed" ProgID="Equation.DSMT4" ShapeID="_x0000_i1447" DrawAspect="Content" ObjectID="_1690175794" r:id="rId518"/>
                          </w:objec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(ngược dấu), bán kính </w:t>
                        </w:r>
                        <w:r w:rsidRPr="0089202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0" w:dyaOrig="270" w14:anchorId="5CAB7FA5">
                            <v:shape id="_x0000_i1449" type="#_x0000_t75" style="width:13.5pt;height:13.5pt" o:ole="">
                              <v:imagedata r:id="rId161" o:title=""/>
                            </v:shape>
                            <o:OLEObject Type="Embed" ProgID="Equation.DSMT4" ShapeID="_x0000_i1449" DrawAspect="Content" ObjectID="_1690175795" r:id="rId519"/>
                          </w:object>
                        </w:r>
                      </w:p>
                      <w:p w14:paraId="6F40D068" w14:textId="77777777" w:rsidR="009C13E3" w:rsidRPr="00892025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A207F">
                          <w:rPr>
                            <w:rFonts w:ascii="Yu Mincho" w:eastAsia="Yu Mincho" w:hAnsi="Yu Mincho" w:cs="Segoe UI Symbol"/>
                            <w:b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89202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89202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Đề cho dạng </w:t>
                        </w:r>
                        <w:r w:rsidRPr="00892025">
                          <w:rPr>
                            <w:rFonts w:ascii="Chu Van An" w:hAnsi="Chu Van An" w:cs="Chu Van An"/>
                            <w:position w:val="-40"/>
                            <w:sz w:val="24"/>
                            <w:szCs w:val="24"/>
                          </w:rPr>
                          <w:object w:dxaOrig="6330" w:dyaOrig="915" w14:anchorId="52427397">
                            <v:shape id="_x0000_i1451" type="#_x0000_t75" style="width:316.5pt;height:45.75pt" o:ole="">
                              <v:imagedata r:id="rId169" o:title=""/>
                            </v:shape>
                            <o:OLEObject Type="Embed" ProgID="Equation.DSMT4" ShapeID="_x0000_i1451" DrawAspect="Content" ObjectID="_1690175796" r:id="rId520"/>
                          </w:object>
                        </w:r>
                      </w:p>
                      <w:p w14:paraId="11E1B771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471D28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236365D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7" o:spid="_x0000_s1125" style="position:absolute;left:1508;width:55356;height:5715" coordorigin="1508" coordsize="5535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group id="Group 54" o:spid="_x0000_s1126" style="position:absolute;left:1508;width:55359;height:4857" coordorigin="1508" coordsize="553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<v:group id="Group 495" o:spid="_x0000_s1127" style="position:absolute;left:1840;width:55027;height:4857" coordorigin="1840" coordsize="550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<v:shape id="Rectangle: Single Corner Snipped 504" o:spid="_x0000_s1128" style="position:absolute;left:1840;top:380;width:55027;height:4476;visibility:visible;mso-wrap-style:square;v-text-anchor:middle" coordsize="550268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" path="m,l5347959,r154724,154724l5502683,447554,,447554,,xe" fillcolor="#efddf6 [663]" stroked="f" strokeweight="1.25pt">
                        <v:fill r:id="rId182" o:title="" color2="#fffff7" type="pattern"/>
                        <v:path arrowok="t" o:connecttype="custom" o:connectlocs="0,0;5347959,0;5502683,154724;5502683,447554;0,447554;0,0" o:connectangles="0,0,0,0,0,0"/>
                      </v:shape>
                      <v:group id="Group 505" o:spid="_x0000_s1129" style="position:absolute;left:15021;width:39941;height:4857" coordorigin="15021" coordsize="399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    <v:group id="Group 506" o:spid="_x0000_s1130" style="position:absolute;left:16117;top:1043;width:38845;height:3696" coordorigin="16117,1043" coordsize="3884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<v:shape id="Arrow: Chevron 507" o:spid="_x0000_s1131" type="#_x0000_t55" style="position:absolute;left:17608;top:1051;width:3735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" adj="2122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18841E6" w14:textId="77777777" w:rsidR="002420D5" w:rsidRPr="002420D5" w:rsidRDefault="002420D5" w:rsidP="002420D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</w:pPr>
                                  <w:r w:rsidRPr="002420D5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Tìm toạ độ tâm, tính bán kính của đường tròn</w:t>
                                  </w:r>
                                </w:p>
                                <w:p w14:paraId="0769B63A" w14:textId="300B591B" w:rsidR="009C13E3" w:rsidRPr="00EC3587" w:rsidRDefault="009C13E3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508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        <v:shape id="Freeform: Shape 509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" filled="f" stroked="f">
                              <v:textbox>
                                <w:txbxContent>
                                  <w:p w14:paraId="46A42074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11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<v:shape id="Freeform: Shape 64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5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6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Flowchart: Preparation 68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6C1BB" w14:textId="6C0C544F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420D5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9A0866A" w14:textId="77777777" w:rsidR="009C13E3" w:rsidRPr="00E67A79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824F18D" w14:textId="77777777" w:rsidR="00B210BA" w:rsidRPr="00E67A79" w:rsidRDefault="009C13E3" w:rsidP="00E73CB1">
      <w:pPr>
        <w:ind w:left="1000" w:hanging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Trong mặt phẳng </w:t>
      </w:r>
      <w:r w:rsidR="00B210BA"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12749187">
          <v:shape id="_x0000_i1452" type="#_x0000_t75" style="width:22.5pt;height:16.5pt" o:ole="">
            <v:imagedata r:id="rId521" o:title=""/>
          </v:shape>
          <o:OLEObject Type="Embed" ProgID="Equation.DSMT4" ShapeID="_x0000_i1452" DrawAspect="Content" ObjectID="_1690174460" r:id="rId522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, tọa độ tâm </w:t>
      </w:r>
      <w:r w:rsidR="00B210BA"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1CFF9AEC">
          <v:shape id="_x0000_i1453" type="#_x0000_t75" style="width:10.5pt;height:13.5pt" o:ole="">
            <v:imagedata r:id="rId523" o:title=""/>
          </v:shape>
          <o:OLEObject Type="Embed" ProgID="Equation.DSMT4" ShapeID="_x0000_i1453" DrawAspect="Content" ObjectID="_1690174461" r:id="rId524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 và bán kính </w:t>
      </w:r>
      <w:r w:rsidR="00B210BA"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4E71007">
          <v:shape id="_x0000_i1454" type="#_x0000_t75" style="width:12pt;height:13.5pt" o:ole="">
            <v:imagedata r:id="rId525" o:title=""/>
          </v:shape>
          <o:OLEObject Type="Embed" ProgID="Equation.DSMT4" ShapeID="_x0000_i1454" DrawAspect="Content" ObjectID="_1690174462" r:id="rId526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 của đường tròn </w:t>
      </w:r>
      <w:r w:rsidR="00B210BA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7F5E8A2C">
          <v:shape id="_x0000_i1455" type="#_x0000_t75" style="width:21pt;height:19.5pt" o:ole="">
            <v:imagedata r:id="rId527" o:title=""/>
          </v:shape>
          <o:OLEObject Type="Embed" ProgID="Equation.DSMT4" ShapeID="_x0000_i1455" DrawAspect="Content" ObjectID="_1690174463" r:id="rId528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="00B210BA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50" w14:anchorId="68E7AB93">
          <v:shape id="_x0000_i1456" type="#_x0000_t75" style="width:112.5pt;height:22.5pt" o:ole="">
            <v:imagedata r:id="rId529" o:title=""/>
          </v:shape>
          <o:OLEObject Type="Embed" ProgID="Equation.DSMT4" ShapeID="_x0000_i1456" DrawAspect="Content" ObjectID="_1690174464" r:id="rId530"/>
        </w:object>
      </w:r>
      <w:r w:rsidR="00B210BA" w:rsidRPr="00E67A79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5C5377A7" w14:textId="77777777" w:rsidR="00B210BA" w:rsidRPr="00E67A79" w:rsidRDefault="00B210BA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1AAE0E55">
          <v:shape id="_x0000_i1457" type="#_x0000_t75" style="width:46.5pt;height:19.5pt" o:ole="">
            <v:imagedata r:id="rId531" o:title=""/>
          </v:shape>
          <o:OLEObject Type="Embed" ProgID="Equation.DSMT4" ShapeID="_x0000_i1457" DrawAspect="Content" ObjectID="_1690174465" r:id="rId53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226883E2">
          <v:shape id="_x0000_i1458" type="#_x0000_t75" style="width:36pt;height:13.5pt" o:ole="">
            <v:imagedata r:id="rId533" o:title=""/>
          </v:shape>
          <o:OLEObject Type="Embed" ProgID="Equation.DSMT4" ShapeID="_x0000_i1458" DrawAspect="Content" ObjectID="_1690174466" r:id="rId53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1E984700">
          <v:shape id="_x0000_i1459" type="#_x0000_t75" style="width:43.5pt;height:19.5pt" o:ole="">
            <v:imagedata r:id="rId535" o:title=""/>
          </v:shape>
          <o:OLEObject Type="Embed" ProgID="Equation.DSMT4" ShapeID="_x0000_i1459" DrawAspect="Content" ObjectID="_1690174467" r:id="rId53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2E892EE">
          <v:shape id="_x0000_i1460" type="#_x0000_t75" style="width:36pt;height:13.5pt" o:ole="">
            <v:imagedata r:id="rId537" o:title=""/>
          </v:shape>
          <o:OLEObject Type="Embed" ProgID="Equation.DSMT4" ShapeID="_x0000_i1460" DrawAspect="Content" ObjectID="_1690174468" r:id="rId53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221BCF" w14:textId="77777777" w:rsidR="00B210BA" w:rsidRPr="00E67A79" w:rsidRDefault="00B210BA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3F599CB0">
          <v:shape id="_x0000_i1461" type="#_x0000_t75" style="width:46.5pt;height:19.5pt" o:ole="">
            <v:imagedata r:id="rId539" o:title=""/>
          </v:shape>
          <o:OLEObject Type="Embed" ProgID="Equation.DSMT4" ShapeID="_x0000_i1461" DrawAspect="Content" ObjectID="_1690174469" r:id="rId54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BDCD8D0">
          <v:shape id="_x0000_i1462" type="#_x0000_t75" style="width:28.5pt;height:13.5pt" o:ole="">
            <v:imagedata r:id="rId541" o:title=""/>
          </v:shape>
          <o:OLEObject Type="Embed" ProgID="Equation.DSMT4" ShapeID="_x0000_i1462" DrawAspect="Content" ObjectID="_1690174470" r:id="rId54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12768B57">
          <v:shape id="_x0000_i1463" type="#_x0000_t75" style="width:43.5pt;height:19.5pt" o:ole="">
            <v:imagedata r:id="rId543" o:title=""/>
          </v:shape>
          <o:OLEObject Type="Embed" ProgID="Equation.DSMT4" ShapeID="_x0000_i1463" DrawAspect="Content" ObjectID="_1690174471" r:id="rId54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8CC521C">
          <v:shape id="_x0000_i1464" type="#_x0000_t75" style="width:28.5pt;height:13.5pt" o:ole="">
            <v:imagedata r:id="rId545" o:title=""/>
          </v:shape>
          <o:OLEObject Type="Embed" ProgID="Equation.DSMT4" ShapeID="_x0000_i1464" DrawAspect="Content" ObjectID="_1690174472" r:id="rId54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C919B61" w14:textId="746CF292" w:rsidR="00B210BA" w:rsidRPr="00E67A79" w:rsidRDefault="00E67A79" w:rsidP="00E73CB1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t>Lời giải</w:t>
      </w:r>
    </w:p>
    <w:p w14:paraId="7902C781" w14:textId="77777777" w:rsidR="00B210BA" w:rsidRPr="00E67A79" w:rsidRDefault="00B210BA" w:rsidP="00E73CB1">
      <w:pPr>
        <w:ind w:left="1000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C</w:t>
      </w:r>
    </w:p>
    <w:p w14:paraId="7AAC9606" w14:textId="77777777" w:rsidR="00B210BA" w:rsidRPr="00E67A79" w:rsidRDefault="00B210BA" w:rsidP="00E73CB1">
      <w:pPr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0176DD48">
          <v:shape id="_x0000_i1465" type="#_x0000_t75" style="width:21pt;height:19.5pt" o:ole="">
            <v:imagedata r:id="rId547" o:title=""/>
          </v:shape>
          <o:OLEObject Type="Embed" ProgID="Equation.DSMT4" ShapeID="_x0000_i1465" DrawAspect="Content" ObjectID="_1690174473" r:id="rId54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50" w14:anchorId="4813D638">
          <v:shape id="_x0000_i1466" type="#_x0000_t75" style="width:112.5pt;height:22.5pt" o:ole="">
            <v:imagedata r:id="rId549" o:title=""/>
          </v:shape>
          <o:OLEObject Type="Embed" ProgID="Equation.DSMT4" ShapeID="_x0000_i1466" DrawAspect="Content" ObjectID="_1690174474" r:id="rId55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3C0DEBA0">
          <v:shape id="_x0000_i1467" type="#_x0000_t75" style="width:46.5pt;height:19.5pt" o:ole="">
            <v:imagedata r:id="rId551" o:title=""/>
          </v:shape>
          <o:OLEObject Type="Embed" ProgID="Equation.DSMT4" ShapeID="_x0000_i1467" DrawAspect="Content" ObjectID="_1690174475" r:id="rId55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D1530CA">
          <v:shape id="_x0000_i1468" type="#_x0000_t75" style="width:28.5pt;height:13.5pt" o:ole="">
            <v:imagedata r:id="rId553" o:title=""/>
          </v:shape>
          <o:OLEObject Type="Embed" ProgID="Equation.DSMT4" ShapeID="_x0000_i1468" DrawAspect="Content" ObjectID="_1690174476" r:id="rId55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A044F40" w14:textId="77777777" w:rsidR="00B210BA" w:rsidRPr="00E67A79" w:rsidRDefault="00B210BA" w:rsidP="00E73CB1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Trong mặt phẳng </w:t>
      </w:r>
      <w:r w:rsidRPr="00E67A79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465" w:dyaOrig="315" w14:anchorId="30FDA327">
          <v:shape id="_x0000_i1469" type="#_x0000_t75" style="width:23.25pt;height:15.75pt" o:ole="">
            <v:imagedata r:id="rId555" o:title=""/>
          </v:shape>
          <o:OLEObject Type="Embed" ProgID="Equation.DSMT4" ShapeID="_x0000_i1469" DrawAspect="Content" ObjectID="_1690174477" r:id="rId556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2955" w:dyaOrig="405" w14:anchorId="0D68ED0E">
          <v:shape id="_x0000_i1470" type="#_x0000_t75" style="width:147.75pt;height:20.25pt" o:ole="">
            <v:imagedata r:id="rId557" o:title=""/>
          </v:shape>
          <o:OLEObject Type="Embed" ProgID="Equation.DSMT4" ShapeID="_x0000_i1470" DrawAspect="Content" ObjectID="_1690174478" r:id="rId558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tâm là</w:t>
      </w:r>
    </w:p>
    <w:p w14:paraId="226139D2" w14:textId="77777777" w:rsidR="00B210BA" w:rsidRPr="00E67A79" w:rsidRDefault="00B210BA" w:rsidP="00E73CB1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0D5AFC6B">
          <v:shape id="_x0000_i1471" type="#_x0000_t75" style="width:36pt;height:20.25pt" o:ole="">
            <v:imagedata r:id="rId559" o:title=""/>
          </v:shape>
          <o:OLEObject Type="Embed" ProgID="Equation.DSMT4" ShapeID="_x0000_i1471" DrawAspect="Content" ObjectID="_1690174479" r:id="rId5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76924F89">
          <v:shape id="_x0000_i1472" type="#_x0000_t75" style="width:36pt;height:20.25pt" o:ole="">
            <v:imagedata r:id="rId561" o:title=""/>
          </v:shape>
          <o:OLEObject Type="Embed" ProgID="Equation.DSMT4" ShapeID="_x0000_i1472" DrawAspect="Content" ObjectID="_1690174480" r:id="rId5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05" w14:anchorId="66024396">
          <v:shape id="_x0000_i1473" type="#_x0000_t75" style="width:50.25pt;height:20.25pt" o:ole="">
            <v:imagedata r:id="rId563" o:title=""/>
          </v:shape>
          <o:OLEObject Type="Embed" ProgID="Equation.DSMT4" ShapeID="_x0000_i1473" DrawAspect="Content" ObjectID="_1690174481" r:id="rId56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7FE7C567">
          <v:shape id="_x0000_i1474" type="#_x0000_t75" style="width:48.75pt;height:20.25pt" o:ole="">
            <v:imagedata r:id="rId565" o:title=""/>
          </v:shape>
          <o:OLEObject Type="Embed" ProgID="Equation.DSMT4" ShapeID="_x0000_i1474" DrawAspect="Content" ObjectID="_1690174482" r:id="rId56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6F3F287" w14:textId="08481346" w:rsidR="00B210BA" w:rsidRPr="00E67A79" w:rsidRDefault="00E67A79" w:rsidP="00E73CB1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7ABD239" w14:textId="77777777" w:rsidR="00B210BA" w:rsidRPr="00E67A79" w:rsidRDefault="00B210BA" w:rsidP="00E73CB1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75ACC2D9" w14:textId="77777777" w:rsidR="00B210BA" w:rsidRPr="00E67A79" w:rsidRDefault="00B210BA" w:rsidP="00E73CB1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Đường tròn </w:t>
      </w:r>
      <w:r w:rsidRPr="00E67A7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2955" w:dyaOrig="405" w14:anchorId="798D008B">
          <v:shape id="_x0000_i1475" type="#_x0000_t75" style="width:147.75pt;height:20.25pt" o:ole="">
            <v:imagedata r:id="rId557" o:title=""/>
          </v:shape>
          <o:OLEObject Type="Embed" ProgID="Equation.DSMT4" ShapeID="_x0000_i1475" DrawAspect="Content" ObjectID="_1690174483" r:id="rId567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tâm là: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315AC5B7">
          <v:shape id="_x0000_i1476" type="#_x0000_t75" style="width:48.75pt;height:20.25pt" o:ole="">
            <v:imagedata r:id="rId565" o:title=""/>
          </v:shape>
          <o:OLEObject Type="Embed" ProgID="Equation.DSMT4" ShapeID="_x0000_i1476" DrawAspect="Content" ObjectID="_1690174484" r:id="rId56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7FBBFF7B" w14:textId="77777777" w:rsidR="00B210BA" w:rsidRPr="00E67A79" w:rsidRDefault="00B210BA" w:rsidP="00E73CB1">
      <w:pPr>
        <w:pStyle w:val="ListParagraph"/>
        <w:spacing w:after="0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3. 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Tâm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025FC2A5">
          <v:shape id="_x0000_i1477" type="#_x0000_t75" style="width:10.5pt;height:13.5pt" o:ole="">
            <v:imagedata r:id="rId569" o:title=""/>
          </v:shape>
          <o:OLEObject Type="Embed" ProgID="Equation.DSMT4" ShapeID="_x0000_i1477" DrawAspect="Content" ObjectID="_1690174485" r:id="rId57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và bán kính </w:t>
      </w:r>
      <w:r w:rsidRPr="00E67A79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2EBADA28">
          <v:shape id="_x0000_i1478" type="#_x0000_t75" style="width:12pt;height:13.5pt" o:ole="">
            <v:imagedata r:id="rId571" o:title=""/>
          </v:shape>
          <o:OLEObject Type="Embed" ProgID="Equation.DSMT4" ShapeID="_x0000_i1478" DrawAspect="Content" ObjectID="_1690174486" r:id="rId57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Arial" w:hAnsi="Chu Van An" w:cs="Chu Van An"/>
          <w:position w:val="-10"/>
          <w:sz w:val="24"/>
          <w:szCs w:val="24"/>
        </w:rPr>
        <w:object w:dxaOrig="2340" w:dyaOrig="360" w14:anchorId="514FFC6F">
          <v:shape id="_x0000_i1479" type="#_x0000_t75" style="width:117pt;height:18pt" o:ole="">
            <v:imagedata r:id="rId573" o:title=""/>
          </v:shape>
          <o:OLEObject Type="Embed" ProgID="Equation.DSMT4" ShapeID="_x0000_i1479" DrawAspect="Content" ObjectID="_1690174487" r:id="rId57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6A450D3D" w14:textId="77777777" w:rsidR="00B210BA" w:rsidRPr="00E67A79" w:rsidRDefault="00B210BA" w:rsidP="00E73CB1">
      <w:pPr>
        <w:pStyle w:val="ListParagraph"/>
        <w:tabs>
          <w:tab w:val="left" w:pos="1000"/>
          <w:tab w:val="left" w:pos="6000"/>
        </w:tabs>
        <w:spacing w:after="0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975" w:dyaOrig="420" w14:anchorId="04941F3F">
          <v:shape id="_x0000_i1480" type="#_x0000_t75" style="width:48.75pt;height:21pt" o:ole="">
            <v:imagedata r:id="rId575" o:title=""/>
          </v:shape>
          <o:OLEObject Type="Embed" ProgID="Equation.DSMT4" ShapeID="_x0000_i1480" DrawAspect="Content" ObjectID="_1690174488" r:id="rId57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417F5D19">
          <v:shape id="_x0000_i1481" type="#_x0000_t75" style="width:28.5pt;height:14.25pt" o:ole="">
            <v:imagedata r:id="rId577" o:title=""/>
          </v:shape>
          <o:OLEObject Type="Embed" ProgID="Equation.DSMT4" ShapeID="_x0000_i1481" DrawAspect="Content" ObjectID="_1690174489" r:id="rId57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795" w:dyaOrig="420" w14:anchorId="4E235E2D">
          <v:shape id="_x0000_i1482" type="#_x0000_t75" style="width:39.75pt;height:21pt" o:ole="">
            <v:imagedata r:id="rId579" o:title=""/>
          </v:shape>
          <o:OLEObject Type="Embed" ProgID="Equation.DSMT4" ShapeID="_x0000_i1482" DrawAspect="Content" ObjectID="_1690174490" r:id="rId58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3DE0B2DF">
          <v:shape id="_x0000_i1483" type="#_x0000_t75" style="width:28.5pt;height:14.25pt" o:ole="">
            <v:imagedata r:id="rId581" o:title=""/>
          </v:shape>
          <o:OLEObject Type="Embed" ProgID="Equation.DSMT4" ShapeID="_x0000_i1483" DrawAspect="Content" ObjectID="_1690174491" r:id="rId58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619CB3A" w14:textId="77777777" w:rsidR="00B210BA" w:rsidRPr="00E67A79" w:rsidRDefault="00B210BA" w:rsidP="00E73CB1">
      <w:pPr>
        <w:pStyle w:val="ListParagraph"/>
        <w:tabs>
          <w:tab w:val="left" w:pos="1000"/>
          <w:tab w:val="left" w:pos="6000"/>
        </w:tabs>
        <w:spacing w:after="0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840" w:dyaOrig="420" w14:anchorId="703AFCA3">
          <v:shape id="_x0000_i1484" type="#_x0000_t75" style="width:42pt;height:21pt" o:ole="">
            <v:imagedata r:id="rId583" o:title=""/>
          </v:shape>
          <o:OLEObject Type="Embed" ProgID="Equation.DSMT4" ShapeID="_x0000_i1484" DrawAspect="Content" ObjectID="_1690174492" r:id="rId584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21FADB13">
          <v:shape id="_x0000_i1485" type="#_x0000_t75" style="width:28.5pt;height:14.25pt" o:ole="">
            <v:imagedata r:id="rId585" o:title=""/>
          </v:shape>
          <o:OLEObject Type="Embed" ProgID="Equation.DSMT4" ShapeID="_x0000_i1485" DrawAspect="Content" ObjectID="_1690174493" r:id="rId58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840" w:dyaOrig="420" w14:anchorId="2FB32412">
          <v:shape id="_x0000_i1486" type="#_x0000_t75" style="width:42pt;height:21pt" o:ole="">
            <v:imagedata r:id="rId587" o:title=""/>
          </v:shape>
          <o:OLEObject Type="Embed" ProgID="Equation.DSMT4" ShapeID="_x0000_i1486" DrawAspect="Content" ObjectID="_1690174494" r:id="rId58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E67A79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85" w14:anchorId="067B9AEA">
          <v:shape id="_x0000_i1487" type="#_x0000_t75" style="width:28.5pt;height:14.25pt" o:ole="">
            <v:imagedata r:id="rId589" o:title=""/>
          </v:shape>
          <o:OLEObject Type="Embed" ProgID="Equation.DSMT4" ShapeID="_x0000_i1487" DrawAspect="Content" ObjectID="_1690174495" r:id="rId59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69669C1" w14:textId="48A48215" w:rsidR="00B210BA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363EA5A" w14:textId="77777777" w:rsidR="00B210BA" w:rsidRPr="00E67A79" w:rsidRDefault="00B210BA" w:rsidP="00E73CB1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B22655A" w14:textId="77777777" w:rsidR="00B210BA" w:rsidRPr="00E67A79" w:rsidRDefault="00B210BA" w:rsidP="00E73CB1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4EF2A45A">
          <v:shape id="_x0000_i1488" type="#_x0000_t75" style="width:39.75pt;height:21pt" o:ole="">
            <v:imagedata r:id="rId591" o:title=""/>
          </v:shape>
          <o:OLEObject Type="Embed" ProgID="Equation.DSMT4" ShapeID="_x0000_i1488" DrawAspect="Content" ObjectID="_1690174496" r:id="rId59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; bán kính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1815" w:dyaOrig="360" w14:anchorId="4D97E404">
          <v:shape id="_x0000_i1489" type="#_x0000_t75" style="width:90.75pt;height:18pt" o:ole="">
            <v:imagedata r:id="rId593" o:title=""/>
          </v:shape>
          <o:OLEObject Type="Embed" ProgID="Equation.DSMT4" ShapeID="_x0000_i1489" DrawAspect="Content" ObjectID="_1690174497" r:id="rId5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96DB54" w14:textId="77777777" w:rsidR="00B210BA" w:rsidRPr="00E67A79" w:rsidRDefault="00B210BA" w:rsidP="00E73CB1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Tọa độ tâm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571346B1">
          <v:shape id="_x0000_i1490" type="#_x0000_t75" style="width:10.5pt;height:13.5pt" o:ole="">
            <v:imagedata r:id="rId595" o:title=""/>
          </v:shape>
          <o:OLEObject Type="Embed" ProgID="Equation.DSMT4" ShapeID="_x0000_i1490" DrawAspect="Content" ObjectID="_1690174498" r:id="rId59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98BDAF5">
          <v:shape id="_x0000_i1491" type="#_x0000_t75" style="width:12pt;height:13.5pt" o:ole="">
            <v:imagedata r:id="rId597" o:title=""/>
          </v:shape>
          <o:OLEObject Type="Embed" ProgID="Equation.DSMT4" ShapeID="_x0000_i1491" DrawAspect="Content" ObjectID="_1690174499" r:id="rId59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255B96A3">
          <v:shape id="_x0000_i1492" type="#_x0000_t75" style="width:143.25pt;height:20.25pt" o:ole="">
            <v:imagedata r:id="rId599" o:title=""/>
          </v:shape>
          <o:OLEObject Type="Embed" ProgID="Equation.DSMT4" ShapeID="_x0000_i1492" DrawAspect="Content" ObjectID="_1690174500" r:id="rId60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tương ứng là</w:t>
      </w:r>
    </w:p>
    <w:p w14:paraId="5368F0BE" w14:textId="77777777" w:rsidR="00B210BA" w:rsidRPr="00E67A79" w:rsidRDefault="00B210BA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60" w:dyaOrig="405" w14:anchorId="45AEB671">
          <v:shape id="_x0000_i1493" type="#_x0000_t75" style="width:78pt;height:20.25pt" o:ole="">
            <v:imagedata r:id="rId601" o:title=""/>
          </v:shape>
          <o:OLEObject Type="Embed" ProgID="Equation.DSMT4" ShapeID="_x0000_i1493" DrawAspect="Content" ObjectID="_1690174501" r:id="rId60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05" w14:anchorId="5A99F4FA">
          <v:shape id="_x0000_i1494" type="#_x0000_t75" style="width:76.5pt;height:20.25pt" o:ole="">
            <v:imagedata r:id="rId603" o:title=""/>
          </v:shape>
          <o:OLEObject Type="Embed" ProgID="Equation.DSMT4" ShapeID="_x0000_i1494" DrawAspect="Content" ObjectID="_1690174502" r:id="rId60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BE890F2" w14:textId="77777777" w:rsidR="00B210BA" w:rsidRPr="00E67A79" w:rsidRDefault="00B210BA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05" w14:anchorId="5F57F22F">
          <v:shape id="_x0000_i1495" type="#_x0000_t75" style="width:76.5pt;height:20.25pt" o:ole="">
            <v:imagedata r:id="rId605" o:title=""/>
          </v:shape>
          <o:OLEObject Type="Embed" ProgID="Equation.DSMT4" ShapeID="_x0000_i1495" DrawAspect="Content" ObjectID="_1690174503" r:id="rId60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545" w:dyaOrig="405" w14:anchorId="4BF2ED55">
          <v:shape id="_x0000_i1496" type="#_x0000_t75" style="width:77.25pt;height:20.25pt" o:ole="">
            <v:imagedata r:id="rId607" o:title=""/>
          </v:shape>
          <o:OLEObject Type="Embed" ProgID="Equation.DSMT4" ShapeID="_x0000_i1496" DrawAspect="Content" ObjectID="_1690174504" r:id="rId60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40D91A5" w14:textId="48D2FA73" w:rsidR="00B210BA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79938FD" w14:textId="77777777" w:rsidR="00B210BA" w:rsidRPr="00E67A79" w:rsidRDefault="00B210BA" w:rsidP="00E73CB1">
      <w:pPr>
        <w:pStyle w:val="ListParagraph"/>
        <w:spacing w:after="0"/>
        <w:ind w:left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0C2C17C8" w14:textId="77777777" w:rsidR="00B210BA" w:rsidRPr="00E67A79" w:rsidRDefault="00B210BA" w:rsidP="00E73CB1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865" w:dyaOrig="405" w14:anchorId="4187C42C">
          <v:shape id="_x0000_i1497" type="#_x0000_t75" style="width:143.25pt;height:20.25pt" o:ole="">
            <v:imagedata r:id="rId599" o:title=""/>
          </v:shape>
          <o:OLEObject Type="Embed" ProgID="Equation.DSMT4" ShapeID="_x0000_i1497" DrawAspect="Content" ObjectID="_1690174505" r:id="rId6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tọa độ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107DB436">
          <v:shape id="_x0000_i1498" type="#_x0000_t75" style="width:45pt;height:20.25pt" o:ole="">
            <v:imagedata r:id="rId610" o:title=""/>
          </v:shape>
          <o:OLEObject Type="Embed" ProgID="Equation.DSMT4" ShapeID="_x0000_i1498" DrawAspect="Content" ObjectID="_1690174506" r:id="rId611"/>
        </w:object>
      </w:r>
      <w:r w:rsidRPr="00E67A79">
        <w:rPr>
          <w:rFonts w:ascii="Chu Van An" w:hAnsi="Chu Van An" w:cs="Chu Van An"/>
          <w:sz w:val="24"/>
          <w:szCs w:val="24"/>
        </w:rPr>
        <w:t>và bán kính</w:t>
      </w:r>
    </w:p>
    <w:p w14:paraId="12990D47" w14:textId="77777777" w:rsidR="00B210BA" w:rsidRPr="00E67A79" w:rsidRDefault="00B210BA" w:rsidP="00E73CB1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6"/>
          <w:sz w:val="24"/>
          <w:szCs w:val="24"/>
        </w:rPr>
        <w:object w:dxaOrig="2670" w:dyaOrig="525" w14:anchorId="4177487E">
          <v:shape id="_x0000_i1499" type="#_x0000_t75" style="width:133.5pt;height:26.25pt" o:ole="">
            <v:imagedata r:id="rId612" o:title=""/>
          </v:shape>
          <o:OLEObject Type="Embed" ProgID="Equation.DSMT4" ShapeID="_x0000_i1499" DrawAspect="Content" ObjectID="_1690174507" r:id="rId61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81E5655" w14:textId="39584EA3" w:rsidR="009C13E3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1052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852"/>
      </w:tblGrid>
      <w:tr w:rsidR="00D2227A" w:rsidRPr="00676FB5" w14:paraId="1B7A6D86" w14:textId="77777777" w:rsidTr="00D2227A">
        <w:tc>
          <w:tcPr>
            <w:tcW w:w="6200" w:type="dxa"/>
            <w:shd w:val="clear" w:color="auto" w:fill="auto"/>
          </w:tcPr>
          <w:p w14:paraId="54214DD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65" w:dyaOrig="405" w14:anchorId="6AD26AF6">
                <v:shape id="_x0000_i6935" type="#_x0000_t75" style="width:143.25pt;height:20.25pt" o:ole="">
                  <v:imagedata r:id="rId614" o:title=""/>
                </v:shape>
                <o:OLEObject Type="Embed" ProgID="Equation.DSMT4" ShapeID="_x0000_i6935" DrawAspect="Content" ObjectID="_1690174508" r:id="rId61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20" w:dyaOrig="405" w14:anchorId="255E536F">
                <v:shape id="_x0000_i6936" type="#_x0000_t75" style="width:81pt;height:20.25pt" o:ole="">
                  <v:imagedata r:id="rId616" o:title=""/>
                </v:shape>
                <o:OLEObject Type="Embed" ProgID="Equation.DSMT4" ShapeID="_x0000_i6936" DrawAspect="Content" ObjectID="_1690174509" r:id="rId61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 Khẳng định nào dưới đây đúng?</w:t>
            </w:r>
          </w:p>
          <w:p w14:paraId="1CB4EDD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2EB38ABD">
                <v:shape id="_x0000_i6937" type="#_x0000_t75" style="width:12pt;height:12.75pt" o:ole="">
                  <v:imagedata r:id="rId618" o:title=""/>
                </v:shape>
                <o:OLEObject Type="Embed" ProgID="Equation.DSMT4" ShapeID="_x0000_i6937" DrawAspect="Content" ObjectID="_1690174510" r:id="rId619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nằm trong 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8DE3E17">
                <v:shape id="_x0000_i6938" type="#_x0000_t75" style="width:12pt;height:12.75pt" o:ole="">
                  <v:imagedata r:id="rId620" o:title=""/>
                </v:shape>
                <o:OLEObject Type="Embed" ProgID="Equation.DSMT4" ShapeID="_x0000_i6938" DrawAspect="Content" ObjectID="_1690174511" r:id="rId62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nằm ngoài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4100D27F">
                <v:shape id="_x0000_i6939" type="#_x0000_t75" style="width:21pt;height:20.25pt" o:ole="">
                  <v:imagedata r:id="rId622" o:title=""/>
                </v:shape>
                <o:OLEObject Type="Embed" ProgID="Equation.DSMT4" ShapeID="_x0000_i6939" DrawAspect="Content" ObjectID="_1690174512" r:id="rId62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14AFF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7981951">
                <v:shape id="_x0000_i6940" type="#_x0000_t75" style="width:12pt;height:12.75pt" o:ole="">
                  <v:imagedata r:id="rId618" o:title=""/>
                </v:shape>
                <o:OLEObject Type="Embed" ProgID="Equation.DSMT4" ShapeID="_x0000_i6940" DrawAspect="Content" ObjectID="_1690174513" r:id="rId624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11027B3">
                <v:shape id="_x0000_i6941" type="#_x0000_t75" style="width:12pt;height:12.75pt" o:ole="">
                  <v:imagedata r:id="rId620" o:title=""/>
                </v:shape>
                <o:OLEObject Type="Embed" ProgID="Equation.DSMT4" ShapeID="_x0000_i6941" DrawAspect="Content" ObjectID="_1690174514" r:id="rId625"/>
              </w:objec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cùng nằm ngoài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3CFA763">
                <v:shape id="_x0000_i6942" type="#_x0000_t75" style="width:21pt;height:20.25pt" o:ole="">
                  <v:imagedata r:id="rId622" o:title=""/>
                </v:shape>
                <o:OLEObject Type="Embed" ProgID="Equation.DSMT4" ShapeID="_x0000_i6942" DrawAspect="Content" ObjectID="_1690174515" r:id="rId62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B04BD0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05564FF">
                <v:shape id="_x0000_i6943" type="#_x0000_t75" style="width:12pt;height:12.75pt" o:ole="">
                  <v:imagedata r:id="rId618" o:title=""/>
                </v:shape>
                <o:OLEObject Type="Embed" ProgID="Equation.DSMT4" ShapeID="_x0000_i6943" DrawAspect="Content" ObjectID="_1690174516" r:id="rId627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nằm ngoài 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7105C62">
                <v:shape id="_x0000_i6944" type="#_x0000_t75" style="width:12pt;height:12.75pt" o:ole="">
                  <v:imagedata r:id="rId620" o:title=""/>
                </v:shape>
                <o:OLEObject Type="Embed" ProgID="Equation.DSMT4" ShapeID="_x0000_i6944" DrawAspect="Content" ObjectID="_1690174517" r:id="rId62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nằm trong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29B4FBF6">
                <v:shape id="_x0000_i6945" type="#_x0000_t75" style="width:21pt;height:20.25pt" o:ole="">
                  <v:imagedata r:id="rId622" o:title=""/>
                </v:shape>
                <o:OLEObject Type="Embed" ProgID="Equation.DSMT4" ShapeID="_x0000_i6945" DrawAspect="Content" ObjectID="_1690174518" r:id="rId62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59284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F32D679">
                <v:shape id="_x0000_i6946" type="#_x0000_t75" style="width:12pt;height:12.75pt" o:ole="">
                  <v:imagedata r:id="rId618" o:title=""/>
                </v:shape>
                <o:OLEObject Type="Embed" ProgID="Equation.DSMT4" ShapeID="_x0000_i6946" DrawAspect="Content" ObjectID="_1690174519" r:id="rId630"/>
              </w:object>
            </w:r>
            <w:r w:rsidRPr="00676FB5">
              <w:rPr>
                <w:rFonts w:ascii="Chu Van An" w:hAnsi="Chu Van An" w:cs="Chu Van An"/>
                <w:b/>
                <w:color w:val="3366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C5AAC15">
                <v:shape id="_x0000_i6947" type="#_x0000_t75" style="width:12pt;height:12.75pt" o:ole="">
                  <v:imagedata r:id="rId620" o:title=""/>
                </v:shape>
                <o:OLEObject Type="Embed" ProgID="Equation.DSMT4" ShapeID="_x0000_i6947" DrawAspect="Content" ObjectID="_1690174520" r:id="rId63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cùng nằm trong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3D889073">
                <v:shape id="_x0000_i6948" type="#_x0000_t75" style="width:21pt;height:20.25pt" o:ole="">
                  <v:imagedata r:id="rId622" o:title=""/>
                </v:shape>
                <o:OLEObject Type="Embed" ProgID="Equation.DSMT4" ShapeID="_x0000_i6948" DrawAspect="Content" ObjectID="_1690174521" r:id="rId63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6C0596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41F2FD2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7A1B1613" w14:textId="77777777" w:rsidTr="00D2227A">
        <w:tc>
          <w:tcPr>
            <w:tcW w:w="6200" w:type="dxa"/>
            <w:shd w:val="clear" w:color="auto" w:fill="auto"/>
          </w:tcPr>
          <w:p w14:paraId="42C8662D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2: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Đường tròn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980" w:dyaOrig="375" w14:anchorId="3B1A5821">
                <v:shape id="_x0000_i6949" type="#_x0000_t75" style="width:99pt;height:18.75pt" o:ole="">
                  <v:imagedata r:id="rId633" o:title=""/>
                </v:shape>
                <o:OLEObject Type="Embed" ProgID="Equation.DSMT4" ShapeID="_x0000_i6949" DrawAspect="Content" ObjectID="_1690174522" r:id="rId63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bán kính bằng bao nhiêu?</w:t>
            </w:r>
          </w:p>
          <w:p w14:paraId="1D04A48A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7CB3C758">
                <v:shape id="_x0000_i6950" type="#_x0000_t75" style="width:9pt;height:14.25pt" o:ole="">
                  <v:imagedata r:id="rId635" o:title=""/>
                </v:shape>
                <o:OLEObject Type="Embed" ProgID="Equation.DSMT4" ShapeID="_x0000_i6950" DrawAspect="Content" ObjectID="_1690174523" r:id="rId63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465" w:dyaOrig="375" w14:anchorId="17F3879D">
                <v:shape id="_x0000_i6951" type="#_x0000_t75" style="width:23.25pt;height:18.75pt" o:ole="">
                  <v:imagedata r:id="rId637" o:title=""/>
                </v:shape>
                <o:OLEObject Type="Embed" ProgID="Equation.DSMT4" ShapeID="_x0000_i6951" DrawAspect="Content" ObjectID="_1690174524" r:id="rId63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85" w14:anchorId="74A64343">
                <v:shape id="_x0000_i6952" type="#_x0000_t75" style="width:13.5pt;height:14.25pt" o:ole="">
                  <v:imagedata r:id="rId639" o:title=""/>
                </v:shape>
                <o:OLEObject Type="Embed" ProgID="Equation.DSMT4" ShapeID="_x0000_i6952" DrawAspect="Content" ObjectID="_1690174525" r:id="rId64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85" w14:anchorId="296F4825">
                <v:shape id="_x0000_i6953" type="#_x0000_t75" style="width:15.75pt;height:14.25pt" o:ole="">
                  <v:imagedata r:id="rId641" o:title=""/>
                </v:shape>
                <o:OLEObject Type="Embed" ProgID="Equation.DSMT4" ShapeID="_x0000_i6953" DrawAspect="Content" ObjectID="_1690174526" r:id="rId64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562913F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0EF5EF9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D2227A" w:rsidRPr="00676FB5" w14:paraId="05EB1E0E" w14:textId="77777777" w:rsidTr="00D2227A">
        <w:tc>
          <w:tcPr>
            <w:tcW w:w="6200" w:type="dxa"/>
            <w:shd w:val="clear" w:color="auto" w:fill="auto"/>
          </w:tcPr>
          <w:p w14:paraId="7C2AC9C4" w14:textId="77777777" w:rsidR="00D2227A" w:rsidRPr="00676FB5" w:rsidRDefault="00D2227A" w:rsidP="00136803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vi-VN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70" w:dyaOrig="450" w14:anchorId="2D2F6F03">
                <v:shape id="_x0000_i6954" type="#_x0000_t75" style="width:133.5pt;height:22.5pt" o:ole="">
                  <v:imagedata r:id="rId643" o:title=""/>
                </v:shape>
                <o:OLEObject Type="Embed" ProgID="Equation.DSMT4" ShapeID="_x0000_i6954" DrawAspect="Content" ObjectID="_1690174527" r:id="rId644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0FC28914">
                <v:shape id="_x0000_i6955" type="#_x0000_t75" style="width:12pt;height:12pt" o:ole="">
                  <v:imagedata r:id="rId645" o:title=""/>
                </v:shape>
                <o:OLEObject Type="Embed" ProgID="Equation.DSMT4" ShapeID="_x0000_i6955" DrawAspect="Content" ObjectID="_1690174528" r:id="rId646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35118694">
                <v:shape id="_x0000_i6956" type="#_x0000_t75" style="width:12pt;height:12pt" o:ole="">
                  <v:imagedata r:id="rId647" o:title=""/>
                </v:shape>
                <o:OLEObject Type="Embed" ProgID="Equation.DSMT4" ShapeID="_x0000_i6956" DrawAspect="Content" ObjectID="_1690174529" r:id="rId648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>. Chọn mệnh đúng trong các mệnh đề sau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p w14:paraId="108B5B1E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60" w:dyaOrig="405" w14:anchorId="7C64AC16">
                <v:shape id="_x0000_i6957" type="#_x0000_t75" style="width:48pt;height:20.25pt" o:ole="">
                  <v:imagedata r:id="rId649" o:title=""/>
                </v:shape>
                <o:OLEObject Type="Embed" ProgID="Equation.DSMT4" ShapeID="_x0000_i6957" DrawAspect="Content" ObjectID="_1690174530" r:id="rId650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30" w:dyaOrig="360" w14:anchorId="3D2ABD68">
                <v:shape id="_x0000_i6958" type="#_x0000_t75" style="width:46.5pt;height:18pt" o:ole="">
                  <v:imagedata r:id="rId651" o:title=""/>
                </v:shape>
                <o:OLEObject Type="Embed" ProgID="Equation.DSMT4" ShapeID="_x0000_i6958" DrawAspect="Content" ObjectID="_1690174531" r:id="rId652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90" w:dyaOrig="405" w14:anchorId="2BB10A89">
                <v:shape id="_x0000_i6959" type="#_x0000_t75" style="width:49.5pt;height:20.25pt" o:ole="">
                  <v:imagedata r:id="rId653" o:title=""/>
                </v:shape>
                <o:OLEObject Type="Embed" ProgID="Equation.DSMT4" ShapeID="_x0000_i6959" DrawAspect="Content" ObjectID="_1690174532" r:id="rId654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>,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30" w:dyaOrig="360" w14:anchorId="41EDF5BF">
                <v:shape id="_x0000_i6960" type="#_x0000_t75" style="width:46.5pt;height:18pt" o:ole="">
                  <v:imagedata r:id="rId655" o:title=""/>
                </v:shape>
                <o:OLEObject Type="Embed" ProgID="Equation.DSMT4" ShapeID="_x0000_i6960" DrawAspect="Content" ObjectID="_1690174533" r:id="rId656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.</w:t>
            </w:r>
          </w:p>
          <w:p w14:paraId="4D334B90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60" w:dyaOrig="405" w14:anchorId="60F98144">
                <v:shape id="_x0000_i6961" type="#_x0000_t75" style="width:48pt;height:20.25pt" o:ole="">
                  <v:imagedata r:id="rId657" o:title=""/>
                </v:shape>
                <o:OLEObject Type="Embed" ProgID="Equation.DSMT4" ShapeID="_x0000_i6961" DrawAspect="Content" ObjectID="_1690174534" r:id="rId658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600" w:dyaOrig="285" w14:anchorId="5EE10895">
                <v:shape id="_x0000_i6962" type="#_x0000_t75" style="width:30pt;height:14.25pt" o:ole="">
                  <v:imagedata r:id="rId659" o:title=""/>
                </v:shape>
                <o:OLEObject Type="Embed" ProgID="Equation.DSMT4" ShapeID="_x0000_i6962" DrawAspect="Content" ObjectID="_1690174535" r:id="rId660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90" w:dyaOrig="405" w14:anchorId="7A133822">
                <v:shape id="_x0000_i6963" type="#_x0000_t75" style="width:49.5pt;height:20.25pt" o:ole="">
                  <v:imagedata r:id="rId661" o:title=""/>
                </v:shape>
                <o:OLEObject Type="Embed" ProgID="Equation.DSMT4" ShapeID="_x0000_i6963" DrawAspect="Content" ObjectID="_1690174536" r:id="rId662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600" w:dyaOrig="285" w14:anchorId="4E5D61CB">
                <v:shape id="_x0000_i6964" type="#_x0000_t75" style="width:30pt;height:14.25pt" o:ole="">
                  <v:imagedata r:id="rId663" o:title=""/>
                </v:shape>
                <o:OLEObject Type="Embed" ProgID="Equation.DSMT4" ShapeID="_x0000_i6964" DrawAspect="Content" ObjectID="_1690174537" r:id="rId664"/>
              </w:objec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.</w:t>
            </w:r>
          </w:p>
          <w:p w14:paraId="43E6BFF5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65F0262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12DAE149" w14:textId="77777777" w:rsidTr="00D2227A">
        <w:tc>
          <w:tcPr>
            <w:tcW w:w="6200" w:type="dxa"/>
            <w:shd w:val="clear" w:color="auto" w:fill="auto"/>
          </w:tcPr>
          <w:p w14:paraId="27ECB842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Xác định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6F7D82E2">
                <v:shape id="_x0000_i6965" type="#_x0000_t75" style="width:10.5pt;height:13.5pt" o:ole="">
                  <v:imagedata r:id="rId665" o:title=""/>
                </v:shape>
                <o:OLEObject Type="Embed" ProgID="Equation.DSMT4" ShapeID="_x0000_i6965" DrawAspect="Content" ObjectID="_1690174538" r:id="rId66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3D1305A6">
                <v:shape id="_x0000_i6966" type="#_x0000_t75" style="width:12pt;height:13.5pt" o:ole="">
                  <v:imagedata r:id="rId667" o:title=""/>
                </v:shape>
                <o:OLEObject Type="Embed" ProgID="Equation.DSMT4" ShapeID="_x0000_i6966" DrawAspect="Content" ObjectID="_1690174539" r:id="rId66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của đường tròn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25" w:dyaOrig="360" w14:anchorId="1DCC7A5D">
                <v:shape id="_x0000_i6967" type="#_x0000_t75" style="width:101.25pt;height:18pt" o:ole="">
                  <v:imagedata r:id="rId669" o:title=""/>
                </v:shape>
                <o:OLEObject Type="Embed" ProgID="Equation.DSMT4" ShapeID="_x0000_i6967" DrawAspect="Content" ObjectID="_1690174540" r:id="rId67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658628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60" w:dyaOrig="405" w14:anchorId="487EF915">
                <v:shape id="_x0000_i6968" type="#_x0000_t75" style="width:78pt;height:20.25pt" o:ole="">
                  <v:imagedata r:id="rId671" o:title=""/>
                </v:shape>
                <o:OLEObject Type="Embed" ProgID="Equation.DSMT4" ShapeID="_x0000_i6968" DrawAspect="Content" ObjectID="_1690174541" r:id="rId67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10" w:dyaOrig="405" w14:anchorId="4A26766A">
                <v:shape id="_x0000_i6969" type="#_x0000_t75" style="width:85.5pt;height:20.25pt" o:ole="">
                  <v:imagedata r:id="rId673" o:title=""/>
                </v:shape>
                <o:OLEObject Type="Embed" ProgID="Equation.DSMT4" ShapeID="_x0000_i6969" DrawAspect="Content" ObjectID="_1690174542" r:id="rId67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D87FA1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405" w14:anchorId="4099ADE7">
                <v:shape id="_x0000_i6970" type="#_x0000_t75" style="width:65.25pt;height:20.25pt" o:ole="">
                  <v:imagedata r:id="rId675" o:title=""/>
                </v:shape>
                <o:OLEObject Type="Embed" ProgID="Equation.DSMT4" ShapeID="_x0000_i6970" DrawAspect="Content" ObjectID="_1690174543" r:id="rId67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10" w:dyaOrig="405" w14:anchorId="62B1583F">
                <v:shape id="_x0000_i6971" type="#_x0000_t75" style="width:70.5pt;height:20.25pt" o:ole="">
                  <v:imagedata r:id="rId677" o:title=""/>
                </v:shape>
                <o:OLEObject Type="Embed" ProgID="Equation.DSMT4" ShapeID="_x0000_i6971" DrawAspect="Content" ObjectID="_1690174544" r:id="rId67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A507D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629F64F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231086A3" w14:textId="77777777" w:rsidTr="00D2227A">
        <w:tc>
          <w:tcPr>
            <w:tcW w:w="6200" w:type="dxa"/>
            <w:shd w:val="clear" w:color="auto" w:fill="auto"/>
          </w:tcPr>
          <w:p w14:paraId="720163EA" w14:textId="77777777" w:rsidR="00D2227A" w:rsidRPr="00676FB5" w:rsidRDefault="00D2227A" w:rsidP="0013680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8936737">
                <v:shape id="_x0000_i6972" type="#_x0000_t75" style="width:23.25pt;height:15.75pt" o:ole="">
                  <v:imagedata r:id="rId679" o:title=""/>
                </v:shape>
                <o:OLEObject Type="Embed" ProgID="Equation.DSMT4" ShapeID="_x0000_i6972" DrawAspect="Content" ObjectID="_1690174545" r:id="rId68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50" w:dyaOrig="405" w14:anchorId="59EB8C42">
                <v:shape id="_x0000_i6973" type="#_x0000_t75" style="width:142.5pt;height:20.25pt" o:ole="">
                  <v:imagedata r:id="rId681" o:title=""/>
                </v:shape>
                <o:OLEObject Type="Embed" ProgID="Equation.DSMT4" ShapeID="_x0000_i6973" DrawAspect="Content" ObjectID="_1690174546" r:id="rId68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Tìm tọa độ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C70B3AB">
                <v:shape id="_x0000_i6974" type="#_x0000_t75" style="width:9.75pt;height:12.75pt" o:ole="">
                  <v:imagedata r:id="rId683" o:title=""/>
                </v:shape>
                <o:OLEObject Type="Embed" ProgID="Equation.DSMT4" ShapeID="_x0000_i6974" DrawAspect="Content" ObjectID="_1690174547" r:id="rId68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của đường tròn đó.</w:t>
            </w:r>
          </w:p>
          <w:p w14:paraId="3A63034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20" w14:anchorId="4AA96BFB">
                <v:shape id="_x0000_i6975" type="#_x0000_t75" style="width:87.75pt;height:21pt" o:ole="">
                  <v:imagedata r:id="rId685" o:title=""/>
                </v:shape>
                <o:OLEObject Type="Embed" ProgID="Equation.DSMT4" ShapeID="_x0000_i6975" DrawAspect="Content" ObjectID="_1690174548" r:id="rId68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20" w14:anchorId="60A05340">
                <v:shape id="_x0000_i6976" type="#_x0000_t75" style="width:87pt;height:21pt" o:ole="">
                  <v:imagedata r:id="rId687" o:title=""/>
                </v:shape>
                <o:OLEObject Type="Embed" ProgID="Equation.DSMT4" ShapeID="_x0000_i6976" DrawAspect="Content" ObjectID="_1690174549" r:id="rId68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8119E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60" w:dyaOrig="405" w14:anchorId="01A69AA4">
                <v:shape id="_x0000_i6977" type="#_x0000_t75" style="width:78pt;height:20.25pt" o:ole="">
                  <v:imagedata r:id="rId689" o:title=""/>
                </v:shape>
                <o:OLEObject Type="Embed" ProgID="Equation.DSMT4" ShapeID="_x0000_i6977" DrawAspect="Content" ObjectID="_1690174550" r:id="rId69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45" w:dyaOrig="405" w14:anchorId="6F8737A1">
                <v:shape id="_x0000_i6978" type="#_x0000_t75" style="width:77.25pt;height:20.25pt" o:ole="">
                  <v:imagedata r:id="rId691" o:title=""/>
                </v:shape>
                <o:OLEObject Type="Embed" ProgID="Equation.DSMT4" ShapeID="_x0000_i6978" DrawAspect="Content" ObjectID="_1690174551" r:id="rId69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ACB705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39A2512A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52BBC50E" w14:textId="77777777" w:rsidTr="00D2227A">
        <w:tc>
          <w:tcPr>
            <w:tcW w:w="6200" w:type="dxa"/>
            <w:shd w:val="clear" w:color="auto" w:fill="auto"/>
          </w:tcPr>
          <w:p w14:paraId="4C09CE8A" w14:textId="77777777" w:rsidR="00D2227A" w:rsidRPr="00676FB5" w:rsidRDefault="00D2227A" w:rsidP="00136803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Tìm tọa độ tâm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316E0238">
                <v:shape id="_x0000_i6979" type="#_x0000_t75" style="width:9.75pt;height:12.75pt" o:ole="">
                  <v:imagedata r:id="rId693" o:title=""/>
                </v:shape>
                <o:OLEObject Type="Embed" ProgID="Equation.DSMT4" ShapeID="_x0000_i6979" DrawAspect="Content" ObjectID="_1690174552" r:id="rId69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6457DE8E">
                <v:shape id="_x0000_i6980" type="#_x0000_t75" style="width:12pt;height:12.75pt" o:ole="">
                  <v:imagedata r:id="rId695" o:title=""/>
                </v:shape>
                <o:OLEObject Type="Embed" ProgID="Equation.DSMT4" ShapeID="_x0000_i6980" DrawAspect="Content" ObjectID="_1690174553" r:id="rId69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của đường tròn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15" w:dyaOrig="435" w14:anchorId="1A01E0FA">
                <v:shape id="_x0000_i6981" type="#_x0000_t75" style="width:105.75pt;height:21.75pt" o:ole="">
                  <v:imagedata r:id="rId697" o:title=""/>
                </v:shape>
                <o:OLEObject Type="Embed" ProgID="Equation.DSMT4" ShapeID="_x0000_i6981" DrawAspect="Content" ObjectID="_1690174554" r:id="rId698"/>
              </w:object>
            </w:r>
          </w:p>
          <w:p w14:paraId="2F456E3C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405" w14:anchorId="5520A62B">
                <v:shape id="_x0000_i6982" type="#_x0000_t75" style="width:42.75pt;height:20.25pt" o:ole="">
                  <v:imagedata r:id="rId699" o:title=""/>
                </v:shape>
                <o:OLEObject Type="Embed" ProgID="Equation.DSMT4" ShapeID="_x0000_i6982" DrawAspect="Content" ObjectID="_1690174555" r:id="rId70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85" w:dyaOrig="285" w14:anchorId="6093A72C">
                <v:shape id="_x0000_i6983" type="#_x0000_t75" style="width:29.25pt;height:14.25pt" o:ole="">
                  <v:imagedata r:id="rId701" o:title=""/>
                </v:shape>
                <o:OLEObject Type="Embed" ProgID="Equation.DSMT4" ShapeID="_x0000_i6983" DrawAspect="Content" ObjectID="_1690174556" r:id="rId70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1B811DE0">
                <v:shape id="_x0000_i6984" type="#_x0000_t75" style="width:42pt;height:20.25pt" o:ole="">
                  <v:imagedata r:id="rId703" o:title=""/>
                </v:shape>
                <o:OLEObject Type="Embed" ProgID="Equation.DSMT4" ShapeID="_x0000_i6984" DrawAspect="Content" ObjectID="_1690174557" r:id="rId70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8"/>
                <w:sz w:val="24"/>
                <w:szCs w:val="24"/>
              </w:rPr>
              <w:object w:dxaOrig="765" w:dyaOrig="360" w14:anchorId="4363DA84">
                <v:shape id="_x0000_i6985" type="#_x0000_t75" style="width:38.25pt;height:18pt" o:ole="">
                  <v:imagedata r:id="rId705" o:title=""/>
                </v:shape>
                <o:OLEObject Type="Embed" ProgID="Equation.DSMT4" ShapeID="_x0000_i6985" DrawAspect="Content" ObjectID="_1690174558" r:id="rId70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5A2AF11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68C2C002">
                <v:shape id="_x0000_i6986" type="#_x0000_t75" style="width:42pt;height:20.25pt" o:ole="">
                  <v:imagedata r:id="rId703" o:title=""/>
                </v:shape>
                <o:OLEObject Type="Embed" ProgID="Equation.DSMT4" ShapeID="_x0000_i6986" DrawAspect="Content" ObjectID="_1690174559" r:id="rId7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85" w:dyaOrig="285" w14:anchorId="124D0690">
                <v:shape id="_x0000_i6987" type="#_x0000_t75" style="width:29.25pt;height:14.25pt" o:ole="">
                  <v:imagedata r:id="rId701" o:title=""/>
                </v:shape>
                <o:OLEObject Type="Embed" ProgID="Equation.DSMT4" ShapeID="_x0000_i6987" DrawAspect="Content" ObjectID="_1690174560" r:id="rId70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405" w14:anchorId="30018320">
                <v:shape id="_x0000_i6988" type="#_x0000_t75" style="width:42.75pt;height:20.25pt" o:ole="">
                  <v:imagedata r:id="rId699" o:title=""/>
                </v:shape>
                <o:OLEObject Type="Embed" ProgID="Equation.DSMT4" ShapeID="_x0000_i6988" DrawAspect="Content" ObjectID="_1690174561" r:id="rId70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676FB5">
              <w:rPr>
                <w:rFonts w:ascii="Chu Van An" w:eastAsia="Arial" w:hAnsi="Chu Van An" w:cs="Chu Van An"/>
                <w:position w:val="-8"/>
                <w:sz w:val="24"/>
                <w:szCs w:val="24"/>
              </w:rPr>
              <w:object w:dxaOrig="765" w:dyaOrig="360" w14:anchorId="45104109">
                <v:shape id="_x0000_i6989" type="#_x0000_t75" style="width:38.25pt;height:18pt" o:ole="">
                  <v:imagedata r:id="rId705" o:title=""/>
                </v:shape>
                <o:OLEObject Type="Embed" ProgID="Equation.DSMT4" ShapeID="_x0000_i6989" DrawAspect="Content" ObjectID="_1690174562" r:id="rId71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D22ECA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FDD9576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1DA8A34D" w14:textId="77777777" w:rsidTr="00D2227A">
        <w:tc>
          <w:tcPr>
            <w:tcW w:w="6200" w:type="dxa"/>
            <w:shd w:val="clear" w:color="auto" w:fill="auto"/>
          </w:tcPr>
          <w:p w14:paraId="0883873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eastAsia="ko-KR"/>
              </w:rPr>
              <w:t>Câu 7:</w: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Trong mặt phẳng với hệ tọa độ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5" w:dyaOrig="315" w14:anchorId="1B9BCB04">
                <v:shape id="_x0000_i6990" type="#_x0000_t75" style="width:23.25pt;height:15.75pt" o:ole="">
                  <v:imagedata r:id="rId711" o:title=""/>
                </v:shape>
                <o:OLEObject Type="Embed" ProgID="Equation.DSMT4" ShapeID="_x0000_i6990" DrawAspect="Content" ObjectID="_1690174563" r:id="rId71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cho đường tròn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42C81CA3">
                <v:shape id="_x0000_i6991" type="#_x0000_t75" style="width:21pt;height:20.25pt" o:ole="">
                  <v:imagedata r:id="rId713" o:title=""/>
                </v:shape>
                <o:OLEObject Type="Embed" ProgID="Equation.DSMT4" ShapeID="_x0000_i6991" DrawAspect="Content" ObjectID="_1690174564" r:id="rId71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có phương trình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385" w:dyaOrig="360" w14:anchorId="11FF7E4C">
                <v:shape id="_x0000_i6992" type="#_x0000_t75" style="width:119.25pt;height:18pt" o:ole="">
                  <v:imagedata r:id="rId715" o:title=""/>
                </v:shape>
                <o:OLEObject Type="Embed" ProgID="Equation.DSMT4" ShapeID="_x0000_i6992" DrawAspect="Content" ObjectID="_1690174565" r:id="rId71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Tâm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119CDE5D">
                <v:shape id="_x0000_i6993" type="#_x0000_t75" style="width:9.75pt;height:13.5pt" o:ole="">
                  <v:imagedata r:id="rId717" o:title=""/>
                </v:shape>
                <o:OLEObject Type="Embed" ProgID="Equation.DSMT4" ShapeID="_x0000_i6993" DrawAspect="Content" ObjectID="_1690174566" r:id="rId71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và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4A0B4477">
                <v:shape id="_x0000_i6994" type="#_x0000_t75" style="width:12pt;height:13.5pt" o:ole="">
                  <v:imagedata r:id="rId719" o:title=""/>
                </v:shape>
                <o:OLEObject Type="Embed" ProgID="Equation.DSMT4" ShapeID="_x0000_i6994" DrawAspect="Content" ObjectID="_1690174567" r:id="rId72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của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2D4E694A">
                <v:shape id="_x0000_i6995" type="#_x0000_t75" style="width:21pt;height:20.25pt" o:ole="">
                  <v:imagedata r:id="rId721" o:title=""/>
                </v:shape>
                <o:OLEObject Type="Embed" ProgID="Equation.DSMT4" ShapeID="_x0000_i6995" DrawAspect="Content" ObjectID="_1690174568" r:id="rId72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lần lượt là</w:t>
            </w:r>
          </w:p>
          <w:p w14:paraId="38E7671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55" w:dyaOrig="405" w14:anchorId="342A107A">
                <v:shape id="_x0000_i6996" type="#_x0000_t75" style="width:42.75pt;height:20.25pt" o:ole="">
                  <v:imagedata r:id="rId723" o:title=""/>
                </v:shape>
                <o:OLEObject Type="Embed" ProgID="Equation.DSMT4" ShapeID="_x0000_i6996" DrawAspect="Content" ObjectID="_1690174569" r:id="rId72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85" w14:anchorId="4CC6F4EE">
                <v:shape id="_x0000_i6997" type="#_x0000_t75" style="width:29.25pt;height:14.25pt" o:ole="">
                  <v:imagedata r:id="rId725" o:title=""/>
                </v:shape>
                <o:OLEObject Type="Embed" ProgID="Equation.DSMT4" ShapeID="_x0000_i6997" DrawAspect="Content" ObjectID="_1690174570" r:id="rId72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55" w:dyaOrig="405" w14:anchorId="07AF3BC9">
                <v:shape id="_x0000_i6998" type="#_x0000_t75" style="width:42.75pt;height:20.25pt" o:ole="">
                  <v:imagedata r:id="rId727" o:title=""/>
                </v:shape>
                <o:OLEObject Type="Embed" ProgID="Equation.DSMT4" ShapeID="_x0000_i6998" DrawAspect="Content" ObjectID="_1690174571" r:id="rId72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85" w14:anchorId="68954205">
                <v:shape id="_x0000_i6999" type="#_x0000_t75" style="width:29.25pt;height:14.25pt" o:ole="">
                  <v:imagedata r:id="rId729" o:title=""/>
                </v:shape>
                <o:OLEObject Type="Embed" ProgID="Equation.DSMT4" ShapeID="_x0000_i6999" DrawAspect="Content" ObjectID="_1690174572" r:id="rId73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206A4E26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00" w:dyaOrig="405" w14:anchorId="411295E7">
                <v:shape id="_x0000_i7000" type="#_x0000_t75" style="width:45pt;height:20.25pt" o:ole="">
                  <v:imagedata r:id="rId731" o:title=""/>
                </v:shape>
                <o:OLEObject Type="Embed" ProgID="Equation.DSMT4" ShapeID="_x0000_i7000" DrawAspect="Content" ObjectID="_1690174573" r:id="rId73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85" w14:anchorId="010DA1D4">
                <v:shape id="_x0000_i7001" type="#_x0000_t75" style="width:29.25pt;height:14.25pt" o:ole="">
                  <v:imagedata r:id="rId733" o:title=""/>
                </v:shape>
                <o:OLEObject Type="Embed" ProgID="Equation.DSMT4" ShapeID="_x0000_i7001" DrawAspect="Content" ObjectID="_1690174574" r:id="rId73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75" w:dyaOrig="405" w14:anchorId="0305EC81">
                <v:shape id="_x0000_i7002" type="#_x0000_t75" style="width:33.75pt;height:20.25pt" o:ole="">
                  <v:imagedata r:id="rId735" o:title=""/>
                </v:shape>
                <o:OLEObject Type="Embed" ProgID="Equation.DSMT4" ShapeID="_x0000_i7002" DrawAspect="Content" ObjectID="_1690174575" r:id="rId73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555" w:dyaOrig="270" w14:anchorId="154EC3F8">
                <v:shape id="_x0000_i7003" type="#_x0000_t75" style="width:27.75pt;height:13.5pt" o:ole="">
                  <v:imagedata r:id="rId737" o:title=""/>
                </v:shape>
                <o:OLEObject Type="Embed" ProgID="Equation.DSMT4" ShapeID="_x0000_i7003" DrawAspect="Content" ObjectID="_1690174576" r:id="rId73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2944C02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D8C626C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2D5C8A30" w14:textId="77777777" w:rsidTr="00D2227A">
        <w:tc>
          <w:tcPr>
            <w:tcW w:w="6200" w:type="dxa"/>
            <w:shd w:val="clear" w:color="auto" w:fill="auto"/>
          </w:tcPr>
          <w:p w14:paraId="698D812F" w14:textId="77777777" w:rsidR="00D2227A" w:rsidRPr="00676FB5" w:rsidRDefault="00D2227A" w:rsidP="0013680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Cho đường tròn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09C0BB6D">
                <v:shape id="_x0000_i7004" type="#_x0000_t75" style="width:21pt;height:20.25pt" o:ole="">
                  <v:imagedata r:id="rId739" o:title=""/>
                </v:shape>
                <o:OLEObject Type="Embed" ProgID="Equation.DSMT4" ShapeID="_x0000_i7004" DrawAspect="Content" ObjectID="_1690174577" r:id="rId74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: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25" w:dyaOrig="360" w14:anchorId="41E303E0">
                <v:shape id="_x0000_i7005" type="#_x0000_t75" style="width:116.25pt;height:18pt" o:ole="">
                  <v:imagedata r:id="rId741" o:title=""/>
                </v:shape>
                <o:OLEObject Type="Embed" ProgID="Equation.DSMT4" ShapeID="_x0000_i7005" DrawAspect="Content" ObjectID="_1690174578" r:id="rId74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Tọa độ tâm 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3D187E35">
                <v:shape id="_x0000_i7006" type="#_x0000_t75" style="width:21pt;height:20.25pt" o:ole="">
                  <v:imagedata r:id="rId743" o:title=""/>
                </v:shape>
                <o:OLEObject Type="Embed" ProgID="Equation.DSMT4" ShapeID="_x0000_i7006" DrawAspect="Content" ObjectID="_1690174579" r:id="rId74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4A1DB76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6FAE8088">
                <v:shape id="_x0000_i7007" type="#_x0000_t75" style="width:42.75pt;height:20.25pt" o:ole="">
                  <v:imagedata r:id="rId745" o:title=""/>
                </v:shape>
                <o:OLEObject Type="Embed" ProgID="Equation.DSMT4" ShapeID="_x0000_i7007" DrawAspect="Content" ObjectID="_1690174580" r:id="rId746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485D3F9">
                <v:shape id="_x0000_i7008" type="#_x0000_t75" style="width:42pt;height:20.25pt" o:ole="">
                  <v:imagedata r:id="rId747" o:title=""/>
                </v:shape>
                <o:OLEObject Type="Embed" ProgID="Equation.DSMT4" ShapeID="_x0000_i7008" DrawAspect="Content" ObjectID="_1690174581" r:id="rId748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6D21C6F4">
                <v:shape id="_x0000_i7009" type="#_x0000_t75" style="width:42pt;height:20.25pt" o:ole="">
                  <v:imagedata r:id="rId749" o:title=""/>
                </v:shape>
                <o:OLEObject Type="Embed" ProgID="Equation.DSMT4" ShapeID="_x0000_i7009" DrawAspect="Content" ObjectID="_1690174582" r:id="rId750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43DA7421">
                <v:shape id="_x0000_i7010" type="#_x0000_t75" style="width:42.75pt;height:20.25pt" o:ole="">
                  <v:imagedata r:id="rId751" o:title=""/>
                </v:shape>
                <o:OLEObject Type="Embed" ProgID="Equation.DSMT4" ShapeID="_x0000_i7010" DrawAspect="Content" ObjectID="_1690174583" r:id="rId752"/>
              </w:object>
            </w: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006D3395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8609C63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4F47BBBC" w14:textId="77777777" w:rsidTr="00D2227A">
        <w:tc>
          <w:tcPr>
            <w:tcW w:w="6200" w:type="dxa"/>
            <w:shd w:val="clear" w:color="auto" w:fill="auto"/>
          </w:tcPr>
          <w:p w14:paraId="522E1AFE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Tìm tâm và bán kính 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60" w:dyaOrig="390" w14:anchorId="2EA5E8A3">
                <v:shape id="_x0000_i7011" type="#_x0000_t75" style="width:138pt;height:19.5pt" o:ole="">
                  <v:imagedata r:id="rId753" o:title=""/>
                </v:shape>
                <o:OLEObject Type="Embed" ProgID="Equation.DSMT4" ShapeID="_x0000_i7011" DrawAspect="Content" ObjectID="_1690174584" r:id="rId75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CE6E05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2DDA761B">
                <v:shape id="_x0000_i7012" type="#_x0000_t75" style="width:36.75pt;height:20.25pt" o:ole="">
                  <v:imagedata r:id="rId755" o:title=""/>
                </v:shape>
                <o:OLEObject Type="Embed" ProgID="Equation.DSMT4" ShapeID="_x0000_i7012" DrawAspect="Content" ObjectID="_1690174585" r:id="rId7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30F1A8D3">
                <v:shape id="_x0000_i7013" type="#_x0000_t75" style="width:30pt;height:12.75pt" o:ole="">
                  <v:imagedata r:id="rId757" o:title=""/>
                </v:shape>
                <o:OLEObject Type="Embed" ProgID="Equation.DSMT4" ShapeID="_x0000_i7013" DrawAspect="Content" ObjectID="_1690174586" r:id="rId75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5F974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41E67747">
                <v:shape id="_x0000_i7014" type="#_x0000_t75" style="width:40.5pt;height:20.25pt" o:ole="">
                  <v:imagedata r:id="rId759" o:title=""/>
                </v:shape>
                <o:OLEObject Type="Embed" ProgID="Equation.DSMT4" ShapeID="_x0000_i7014" DrawAspect="Content" ObjectID="_1690174587" r:id="rId76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417AA35A">
                <v:shape id="_x0000_i7015" type="#_x0000_t75" style="width:30pt;height:12.75pt" o:ole="">
                  <v:imagedata r:id="rId761" o:title=""/>
                </v:shape>
                <o:OLEObject Type="Embed" ProgID="Equation.DSMT4" ShapeID="_x0000_i7015" DrawAspect="Content" ObjectID="_1690174588" r:id="rId76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3C248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8D99541">
                <v:shape id="_x0000_i7016" type="#_x0000_t75" style="width:42pt;height:20.25pt" o:ole="">
                  <v:imagedata r:id="rId763" o:title=""/>
                </v:shape>
                <o:OLEObject Type="Embed" ProgID="Equation.DSMT4" ShapeID="_x0000_i7016" DrawAspect="Content" ObjectID="_1690174589" r:id="rId76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6E3FA51E">
                <v:shape id="_x0000_i7017" type="#_x0000_t75" style="width:30pt;height:12.75pt" o:ole="">
                  <v:imagedata r:id="rId761" o:title=""/>
                </v:shape>
                <o:OLEObject Type="Embed" ProgID="Equation.DSMT4" ShapeID="_x0000_i7017" DrawAspect="Content" ObjectID="_1690174590" r:id="rId76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5190A0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1AAE6D2E">
                <v:shape id="_x0000_i7018" type="#_x0000_t75" style="width:40.5pt;height:20.25pt" o:ole="">
                  <v:imagedata r:id="rId759" o:title=""/>
                </v:shape>
                <o:OLEObject Type="Embed" ProgID="Equation.DSMT4" ShapeID="_x0000_i7018" DrawAspect="Content" ObjectID="_1690174591" r:id="rId76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55" w14:anchorId="309F4C2A">
                <v:shape id="_x0000_i7019" type="#_x0000_t75" style="width:30pt;height:12.75pt" o:ole="">
                  <v:imagedata r:id="rId767" o:title=""/>
                </v:shape>
                <o:OLEObject Type="Embed" ProgID="Equation.DSMT4" ShapeID="_x0000_i7019" DrawAspect="Content" ObjectID="_1690174592" r:id="rId76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263E9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13AFEA5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D2227A" w:rsidRPr="00676FB5" w14:paraId="7A51864B" w14:textId="77777777" w:rsidTr="00D2227A">
        <w:tc>
          <w:tcPr>
            <w:tcW w:w="6200" w:type="dxa"/>
            <w:shd w:val="clear" w:color="auto" w:fill="auto"/>
          </w:tcPr>
          <w:p w14:paraId="0DF9F33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Tìm tọa độ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6A39A18D">
                <v:shape id="_x0000_i7020" type="#_x0000_t75" style="width:9.75pt;height:13.5pt" o:ole="">
                  <v:imagedata r:id="rId769" o:title=""/>
                </v:shape>
                <o:OLEObject Type="Embed" ProgID="Equation.DSMT4" ShapeID="_x0000_i7020" DrawAspect="Content" ObjectID="_1690174593" r:id="rId77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3FF78433">
                <v:shape id="_x0000_i7021" type="#_x0000_t75" style="width:12pt;height:13.5pt" o:ole="">
                  <v:imagedata r:id="rId771" o:title=""/>
                </v:shape>
                <o:OLEObject Type="Embed" ProgID="Equation.DSMT4" ShapeID="_x0000_i7021" DrawAspect="Content" ObjectID="_1690174594" r:id="rId77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15977A89">
                <v:shape id="_x0000_i7022" type="#_x0000_t75" style="width:21pt;height:20.25pt" o:ole="">
                  <v:imagedata r:id="rId773" o:title=""/>
                </v:shape>
                <o:OLEObject Type="Embed" ProgID="Equation.DSMT4" ShapeID="_x0000_i7022" DrawAspect="Content" ObjectID="_1690174595" r:id="rId77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có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35" w:dyaOrig="360" w14:anchorId="6F44A3B9">
                <v:shape id="_x0000_i7023" type="#_x0000_t75" style="width:126.75pt;height:18pt" o:ole="">
                  <v:imagedata r:id="rId775" o:title=""/>
                </v:shape>
                <o:OLEObject Type="Embed" ProgID="Equation.DSMT4" ShapeID="_x0000_i7023" DrawAspect="Content" ObjectID="_1690174596" r:id="rId776"/>
              </w:object>
            </w:r>
          </w:p>
          <w:p w14:paraId="48F3603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815" w:dyaOrig="420" w14:anchorId="3749D4C3">
                <v:shape id="_x0000_i7024" type="#_x0000_t75" style="width:90.75pt;height:21pt" o:ole="">
                  <v:imagedata r:id="rId777" o:title=""/>
                </v:shape>
                <o:OLEObject Type="Embed" ProgID="Equation.DSMT4" ShapeID="_x0000_i7024" DrawAspect="Content" ObjectID="_1690174597" r:id="rId77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680" w:dyaOrig="405" w14:anchorId="26740DB0">
                <v:shape id="_x0000_i7025" type="#_x0000_t75" style="width:84pt;height:20.25pt" o:ole="">
                  <v:imagedata r:id="rId779" o:title=""/>
                </v:shape>
                <o:OLEObject Type="Embed" ProgID="Equation.DSMT4" ShapeID="_x0000_i7025" DrawAspect="Content" ObjectID="_1690174598" r:id="rId78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BEE76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545" w:dyaOrig="405" w14:anchorId="4D3DF267">
                <v:shape id="_x0000_i7026" type="#_x0000_t75" style="width:77.25pt;height:20.25pt" o:ole="">
                  <v:imagedata r:id="rId781" o:title=""/>
                </v:shape>
                <o:OLEObject Type="Embed" ProgID="Equation.DSMT4" ShapeID="_x0000_i7026" DrawAspect="Content" ObjectID="_1690174599" r:id="rId78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545" w:dyaOrig="405" w14:anchorId="5C892E9C">
                <v:shape id="_x0000_i7027" type="#_x0000_t75" style="width:77.25pt;height:20.25pt" o:ole="">
                  <v:imagedata r:id="rId783" o:title=""/>
                </v:shape>
                <o:OLEObject Type="Embed" ProgID="Equation.DSMT4" ShapeID="_x0000_i7027" DrawAspect="Content" ObjectID="_1690174600" r:id="rId78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C0814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52C94B3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60C739D8" w14:textId="77777777" w:rsidTr="00D2227A">
        <w:tc>
          <w:tcPr>
            <w:tcW w:w="6200" w:type="dxa"/>
            <w:shd w:val="clear" w:color="auto" w:fill="auto"/>
          </w:tcPr>
          <w:p w14:paraId="2499E156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Tính bán kính đường tròn tâm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60" w14:anchorId="15CE04AB">
                <v:shape id="_x0000_i7028" type="#_x0000_t75" style="width:48pt;height:18pt" o:ole="">
                  <v:imagedata r:id="rId785" o:title=""/>
                </v:shape>
                <o:OLEObject Type="Embed" ProgID="Equation.DSMT4" ShapeID="_x0000_i7028" DrawAspect="Content" ObjectID="_1690174601" r:id="rId78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tiếp xúc với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75" w:dyaOrig="315" w14:anchorId="1B95E07A">
                <v:shape id="_x0000_i7029" type="#_x0000_t75" style="width:93.75pt;height:15.75pt" o:ole="">
                  <v:imagedata r:id="rId787" o:title=""/>
                </v:shape>
                <o:OLEObject Type="Embed" ProgID="Equation.DSMT4" ShapeID="_x0000_i7029" DrawAspect="Content" ObjectID="_1690174602" r:id="rId78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665DE9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85" w14:anchorId="5FD15F51">
                <v:shape id="_x0000_i7030" type="#_x0000_t75" style="width:29.25pt;height:14.25pt" o:ole="">
                  <v:imagedata r:id="rId789" o:title=""/>
                </v:shape>
                <o:OLEObject Type="Embed" ProgID="Equation.DSMT4" ShapeID="_x0000_i7030" DrawAspect="Content" ObjectID="_1690174603" r:id="rId79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85" w14:anchorId="7E428CB3">
                <v:shape id="_x0000_i7031" type="#_x0000_t75" style="width:29.25pt;height:14.25pt" o:ole="">
                  <v:imagedata r:id="rId791" o:title=""/>
                </v:shape>
                <o:OLEObject Type="Embed" ProgID="Equation.DSMT4" ShapeID="_x0000_i7031" DrawAspect="Content" ObjectID="_1690174604" r:id="rId79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85" w14:anchorId="5A1CACE8">
                <v:shape id="_x0000_i7032" type="#_x0000_t75" style="width:33.75pt;height:14.25pt" o:ole="">
                  <v:imagedata r:id="rId793" o:title=""/>
                </v:shape>
                <o:OLEObject Type="Embed" ProgID="Equation.DSMT4" ShapeID="_x0000_i7032" DrawAspect="Content" ObjectID="_1690174605" r:id="rId79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30" w:dyaOrig="630" w14:anchorId="1922201E">
                <v:shape id="_x0000_i7033" type="#_x0000_t75" style="width:31.5pt;height:31.5pt" o:ole="">
                  <v:imagedata r:id="rId795" o:title=""/>
                </v:shape>
                <o:OLEObject Type="Embed" ProgID="Equation.DSMT4" ShapeID="_x0000_i7033" DrawAspect="Content" ObjectID="_1690174606" r:id="rId79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2D79E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3AB617A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1FC102A2" w14:textId="77777777" w:rsidTr="00D2227A">
        <w:tc>
          <w:tcPr>
            <w:tcW w:w="6200" w:type="dxa"/>
            <w:shd w:val="clear" w:color="auto" w:fill="auto"/>
          </w:tcPr>
          <w:p w14:paraId="5602F9F8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Câu 12: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Tính bán kính đường tròn tâm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4D36DE96">
                <v:shape id="_x0000_i7034" type="#_x0000_t75" style="width:48pt;height:18.75pt" o:ole="">
                  <v:imagedata r:id="rId785" o:title=""/>
                </v:shape>
                <o:OLEObject Type="Embed" ProgID="Equation.DSMT4" ShapeID="_x0000_i7034" DrawAspect="Content" ObjectID="_1690174607" r:id="rId79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tiếp xúc với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75" w:dyaOrig="330" w14:anchorId="4D060977">
                <v:shape id="_x0000_i7035" type="#_x0000_t75" style="width:93.75pt;height:16.5pt" o:ole="">
                  <v:imagedata r:id="rId787" o:title=""/>
                </v:shape>
                <o:OLEObject Type="Embed" ProgID="Equation.DSMT4" ShapeID="_x0000_i7035" DrawAspect="Content" ObjectID="_1690174608" r:id="rId79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B3C8B84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30" w14:anchorId="7BA6066C">
                <v:shape id="_x0000_i7036" type="#_x0000_t75" style="width:31.5pt;height:31.5pt" o:ole="">
                  <v:imagedata r:id="rId795" o:title=""/>
                </v:shape>
                <o:OLEObject Type="Embed" ProgID="Equation.DSMT4" ShapeID="_x0000_i7036" DrawAspect="Content" ObjectID="_1690174609" r:id="rId79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2B516887">
                <v:shape id="_x0000_i7037" type="#_x0000_t75" style="width:29.25pt;height:14.25pt" o:ole="">
                  <v:imagedata r:id="rId789" o:title=""/>
                </v:shape>
                <o:OLEObject Type="Embed" ProgID="Equation.DSMT4" ShapeID="_x0000_i7037" DrawAspect="Content" ObjectID="_1690174610" r:id="rId80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6D23D04B">
                <v:shape id="_x0000_i7038" type="#_x0000_t75" style="width:29.25pt;height:14.25pt" o:ole="">
                  <v:imagedata r:id="rId791" o:title=""/>
                </v:shape>
                <o:OLEObject Type="Embed" ProgID="Equation.DSMT4" ShapeID="_x0000_i7038" DrawAspect="Content" ObjectID="_1690174611" r:id="rId80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11FAB181">
                <v:shape id="_x0000_i7039" type="#_x0000_t75" style="width:34.5pt;height:14.25pt" o:ole="">
                  <v:imagedata r:id="rId793" o:title=""/>
                </v:shape>
                <o:OLEObject Type="Embed" ProgID="Equation.DSMT4" ShapeID="_x0000_i7039" DrawAspect="Content" ObjectID="_1690174612" r:id="rId80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CC11A6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71F8869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0AF1A850" w14:textId="77777777" w:rsidTr="00D2227A">
        <w:tc>
          <w:tcPr>
            <w:tcW w:w="6200" w:type="dxa"/>
            <w:shd w:val="clear" w:color="auto" w:fill="auto"/>
          </w:tcPr>
          <w:p w14:paraId="4A8EB633" w14:textId="77777777" w:rsidR="00D2227A" w:rsidRPr="00676FB5" w:rsidRDefault="00D2227A" w:rsidP="00136803">
            <w:pPr>
              <w:mirrorIndents/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</w:pPr>
            <w:r w:rsidRPr="00676FB5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676FB5">
              <w:rPr>
                <w:rFonts w:ascii="Chu Van An" w:eastAsia="MS Mincho" w:hAnsi="Chu Van An" w:cs="Chu Van An"/>
                <w:sz w:val="24"/>
                <w:szCs w:val="24"/>
              </w:rPr>
              <w:t xml:space="preserve">Trong mặt phẳng tọa độ </w:t>
            </w:r>
            <w:r w:rsidRPr="00676FB5">
              <w:rPr>
                <w:rFonts w:ascii="Chu Van An" w:eastAsia="MS Mincho" w:hAnsi="Chu Van An" w:cs="Chu Van An"/>
                <w:position w:val="-10"/>
                <w:sz w:val="24"/>
                <w:szCs w:val="24"/>
              </w:rPr>
              <w:object w:dxaOrig="465" w:dyaOrig="330" w14:anchorId="597856D6">
                <v:shape id="_x0000_i7040" type="#_x0000_t75" style="width:23.25pt;height:16.5pt" o:ole="">
                  <v:imagedata r:id="rId803" o:title=""/>
                </v:shape>
                <o:OLEObject Type="Embed" ProgID="Equation.DSMT4" ShapeID="_x0000_i7040" DrawAspect="Content" ObjectID="_1690174613" r:id="rId804"/>
              </w:object>
            </w:r>
            <w:r w:rsidRPr="00676FB5">
              <w:rPr>
                <w:rFonts w:ascii="Chu Van An" w:eastAsia="MS Mincho" w:hAnsi="Chu Van An" w:cs="Chu Van An"/>
                <w:sz w:val="24"/>
                <w:szCs w:val="24"/>
              </w:rPr>
              <w:t xml:space="preserve">, cho tam giác </w:t>
            </w:r>
            <w:r w:rsidRPr="00676FB5">
              <w:rPr>
                <w:rFonts w:ascii="Chu Van An" w:eastAsia="MS Mincho" w:hAnsi="Chu Van An" w:cs="Chu Van An"/>
                <w:position w:val="-6"/>
                <w:sz w:val="24"/>
                <w:szCs w:val="24"/>
              </w:rPr>
              <w:object w:dxaOrig="555" w:dyaOrig="285" w14:anchorId="78A839B0">
                <v:shape id="_x0000_i7041" type="#_x0000_t75" style="width:27.75pt;height:14.25pt" o:ole="">
                  <v:imagedata r:id="rId805" o:title=""/>
                </v:shape>
                <o:OLEObject Type="Embed" ProgID="Equation.DSMT4" ShapeID="_x0000_i7041" DrawAspect="Content" ObjectID="_1690174614" r:id="rId806"/>
              </w:object>
            </w:r>
            <w:r w:rsidRPr="00676FB5">
              <w:rPr>
                <w:rFonts w:ascii="Chu Van An" w:eastAsia="MS Mincho" w:hAnsi="Chu Van An" w:cs="Chu Van An"/>
                <w:sz w:val="24"/>
                <w:szCs w:val="24"/>
              </w:rPr>
              <w:t xml:space="preserve"> có </w:t>
            </w:r>
            <w:r w:rsidRPr="00676FB5">
              <w:rPr>
                <w:rFonts w:ascii="Chu Van An" w:eastAsia="MS Mincho" w:hAnsi="Chu Van An" w:cs="Chu Van An"/>
                <w:color w:val="000000"/>
                <w:position w:val="-14"/>
                <w:sz w:val="24"/>
                <w:szCs w:val="24"/>
              </w:rPr>
              <w:object w:dxaOrig="885" w:dyaOrig="420" w14:anchorId="68BA0EFE">
                <v:shape id="_x0000_i7042" type="#_x0000_t75" style="width:44.25pt;height:21pt" o:ole="">
                  <v:imagedata r:id="rId807" o:title=""/>
                </v:shape>
                <o:OLEObject Type="Embed" ProgID="Equation.DSMT4" ShapeID="_x0000_i7042" DrawAspect="Content" ObjectID="_1690174615" r:id="rId808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MS Mincho" w:hAnsi="Chu Van An" w:cs="Chu Van An"/>
                <w:color w:val="000000"/>
                <w:position w:val="-14"/>
                <w:sz w:val="24"/>
                <w:szCs w:val="24"/>
              </w:rPr>
              <w:object w:dxaOrig="735" w:dyaOrig="420" w14:anchorId="44DE226E">
                <v:shape id="_x0000_i7043" type="#_x0000_t75" style="width:36.75pt;height:21pt" o:ole="">
                  <v:imagedata r:id="rId809" o:title=""/>
                </v:shape>
                <o:OLEObject Type="Embed" ProgID="Equation.DSMT4" ShapeID="_x0000_i7043" DrawAspect="Content" ObjectID="_1690174616" r:id="rId810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MS Mincho" w:hAnsi="Chu Van An" w:cs="Chu Van An"/>
                <w:color w:val="000000"/>
                <w:position w:val="-14"/>
                <w:sz w:val="24"/>
                <w:szCs w:val="24"/>
              </w:rPr>
              <w:object w:dxaOrig="930" w:dyaOrig="420" w14:anchorId="18DBAEFA">
                <v:shape id="_x0000_i7044" type="#_x0000_t75" style="width:46.5pt;height:21pt" o:ole="">
                  <v:imagedata r:id="rId811" o:title=""/>
                </v:shape>
                <o:OLEObject Type="Embed" ProgID="Equation.DSMT4" ShapeID="_x0000_i7044" DrawAspect="Content" ObjectID="_1690174617" r:id="rId812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5FF0A8F4" w14:textId="77777777" w:rsidR="00D2227A" w:rsidRPr="00676FB5" w:rsidRDefault="00D2227A" w:rsidP="00136803">
            <w:pPr>
              <w:mirrorIndents/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</w:pP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Tính bán kính đường tròn ngoại tiếp tam giác đó.</w:t>
            </w:r>
          </w:p>
          <w:p w14:paraId="2E8E7E18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color w:val="FF0000"/>
                <w:position w:val="-8"/>
                <w:sz w:val="24"/>
                <w:szCs w:val="24"/>
              </w:rPr>
              <w:object w:dxaOrig="1020" w:dyaOrig="375" w14:anchorId="3ED47E91">
                <v:shape id="_x0000_i7045" type="#_x0000_t75" style="width:51pt;height:18.75pt" o:ole="">
                  <v:imagedata r:id="rId813" o:title=""/>
                </v:shape>
                <o:OLEObject Type="Embed" ProgID="Equation.DSMT4" ShapeID="_x0000_i7045" DrawAspect="Content" ObjectID="_1690174618" r:id="rId814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MS Mincho" w:hAnsi="Chu Van An" w:cs="Chu Van An"/>
                <w:color w:val="FF0000"/>
                <w:position w:val="-6"/>
                <w:sz w:val="24"/>
                <w:szCs w:val="24"/>
              </w:rPr>
              <w:object w:dxaOrig="585" w:dyaOrig="285" w14:anchorId="79086108">
                <v:shape id="_x0000_i7046" type="#_x0000_t75" style="width:29.25pt;height:14.25pt" o:ole="">
                  <v:imagedata r:id="rId815" o:title=""/>
                </v:shape>
                <o:OLEObject Type="Embed" ProgID="Equation.DSMT4" ShapeID="_x0000_i7046" DrawAspect="Content" ObjectID="_1690174619" r:id="rId816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2B883650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MS Mincho" w:hAnsi="Chu Van An" w:cs="Chu Van An"/>
                <w:color w:val="000000"/>
                <w:position w:val="-8"/>
                <w:sz w:val="24"/>
                <w:szCs w:val="24"/>
              </w:rPr>
              <w:object w:dxaOrig="915" w:dyaOrig="375" w14:anchorId="517F605F">
                <v:shape id="_x0000_i7047" type="#_x0000_t75" style="width:45.75pt;height:18.75pt" o:ole="">
                  <v:imagedata r:id="rId817" o:title=""/>
                </v:shape>
                <o:OLEObject Type="Embed" ProgID="Equation.DSMT4" ShapeID="_x0000_i7047" DrawAspect="Content" ObjectID="_1690174620" r:id="rId818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MS Mincho" w:hAnsi="Chu Van An" w:cs="Chu Van An"/>
                <w:color w:val="FF0000"/>
                <w:position w:val="-6"/>
                <w:sz w:val="24"/>
                <w:szCs w:val="24"/>
              </w:rPr>
              <w:object w:dxaOrig="735" w:dyaOrig="285" w14:anchorId="1EA10F14">
                <v:shape id="_x0000_i7048" type="#_x0000_t75" style="width:36.75pt;height:14.25pt" o:ole="">
                  <v:imagedata r:id="rId819" o:title=""/>
                </v:shape>
                <o:OLEObject Type="Embed" ProgID="Equation.DSMT4" ShapeID="_x0000_i7048" DrawAspect="Content" ObjectID="_1690174621" r:id="rId820"/>
              </w:object>
            </w:r>
            <w:r w:rsidRPr="00676FB5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23985B8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6FB1F6F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3C204E21" w14:textId="77777777" w:rsidTr="00D2227A">
        <w:tc>
          <w:tcPr>
            <w:tcW w:w="6200" w:type="dxa"/>
            <w:shd w:val="clear" w:color="auto" w:fill="auto"/>
          </w:tcPr>
          <w:p w14:paraId="73D2C75F" w14:textId="77777777" w:rsidR="00D2227A" w:rsidRPr="00676FB5" w:rsidRDefault="00D2227A" w:rsidP="00136803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Trong không gian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5" w:dyaOrig="315" w14:anchorId="23CC41B1">
                <v:shape id="_x0000_i7049" type="#_x0000_t75" style="width:23.25pt;height:15.75pt" o:ole="">
                  <v:imagedata r:id="rId821" o:title=""/>
                </v:shape>
                <o:OLEObject Type="Embed" ProgID="Equation.DSMT4" ShapeID="_x0000_i7049" DrawAspect="Content" ObjectID="_1690174622" r:id="rId82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cho đường tròn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6E00EB74">
                <v:shape id="_x0000_i7050" type="#_x0000_t75" style="width:21pt;height:20.25pt" o:ole="">
                  <v:imagedata r:id="rId823" o:title=""/>
                </v:shape>
                <o:OLEObject Type="Embed" ProgID="Equation.DSMT4" ShapeID="_x0000_i7050" DrawAspect="Content" ObjectID="_1690174623" r:id="rId82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có phương trình </w: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325" w:dyaOrig="360" w14:anchorId="3455BE46">
                <v:shape id="_x0000_i7051" type="#_x0000_t75" style="width:116.25pt;height:18pt" o:ole="">
                  <v:imagedata r:id="rId825" o:title=""/>
                </v:shape>
                <o:OLEObject Type="Embed" ProgID="Equation.DSMT4" ShapeID="_x0000_i7051" DrawAspect="Content" ObjectID="_1690174624" r:id="rId82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Tìm tọa độ tâm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58714417">
                <v:shape id="_x0000_i7052" type="#_x0000_t75" style="width:10.5pt;height:12.75pt" o:ole="">
                  <v:imagedata r:id="rId827" o:title=""/>
                </v:shape>
                <o:OLEObject Type="Embed" ProgID="Equation.DSMT4" ShapeID="_x0000_i7052" DrawAspect="Content" ObjectID="_1690174625" r:id="rId82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tính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0C4E1D32">
                <v:shape id="_x0000_i7053" type="#_x0000_t75" style="width:12pt;height:12.75pt" o:ole="">
                  <v:imagedata r:id="rId829" o:title=""/>
                </v:shape>
                <o:OLEObject Type="Embed" ProgID="Equation.DSMT4" ShapeID="_x0000_i7053" DrawAspect="Content" ObjectID="_1690174626" r:id="rId83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của đường tròn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2BC2BDCA">
                <v:shape id="_x0000_i7054" type="#_x0000_t75" style="width:21pt;height:20.25pt" o:ole="">
                  <v:imagedata r:id="rId823" o:title=""/>
                </v:shape>
                <o:OLEObject Type="Embed" ProgID="Equation.DSMT4" ShapeID="_x0000_i7054" DrawAspect="Content" ObjectID="_1690174627" r:id="rId83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377E32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650" w:dyaOrig="405" w14:anchorId="68F7B1D1">
                <v:shape id="_x0000_i7055" type="#_x0000_t75" style="width:82.5pt;height:20.25pt" o:ole="">
                  <v:imagedata r:id="rId832" o:title=""/>
                </v:shape>
                <o:OLEObject Type="Embed" ProgID="Equation.DSMT4" ShapeID="_x0000_i7055" DrawAspect="Content" ObjectID="_1690174628" r:id="rId83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55" w:dyaOrig="390" w14:anchorId="016D8B0D">
                <v:shape id="_x0000_i7056" type="#_x0000_t75" style="width:72.75pt;height:19.5pt" o:ole="">
                  <v:imagedata r:id="rId834" o:title=""/>
                </v:shape>
                <o:OLEObject Type="Embed" ProgID="Equation.DSMT4" ShapeID="_x0000_i7056" DrawAspect="Content" ObjectID="_1690174629" r:id="rId8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F13995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605" w:dyaOrig="405" w14:anchorId="627C2951">
                <v:shape id="_x0000_i7057" type="#_x0000_t75" style="width:80.25pt;height:20.25pt" o:ole="">
                  <v:imagedata r:id="rId836" o:title=""/>
                </v:shape>
                <o:OLEObject Type="Embed" ProgID="Equation.DSMT4" ShapeID="_x0000_i7057" DrawAspect="Content" ObjectID="_1690174630" r:id="rId83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70" w:dyaOrig="390" w14:anchorId="504A0016">
                <v:shape id="_x0000_i7058" type="#_x0000_t75" style="width:73.5pt;height:19.5pt" o:ole="">
                  <v:imagedata r:id="rId838" o:title=""/>
                </v:shape>
                <o:OLEObject Type="Embed" ProgID="Equation.DSMT4" ShapeID="_x0000_i7058" DrawAspect="Content" ObjectID="_1690174631" r:id="rId83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83AAE8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E45F04B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4D146A68" w14:textId="77777777" w:rsidTr="00D2227A">
        <w:tc>
          <w:tcPr>
            <w:tcW w:w="6200" w:type="dxa"/>
            <w:shd w:val="clear" w:color="auto" w:fill="auto"/>
          </w:tcPr>
          <w:p w14:paraId="3E621C8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2370" w:dyaOrig="720" w14:anchorId="41F2345E">
                <v:shape id="_x0000_i7059" type="#_x0000_t75" style="width:118.5pt;height:36pt" o:ole="">
                  <v:imagedata r:id="rId840" o:title=""/>
                </v:shape>
                <o:OLEObject Type="Embed" ProgID="Equation.DSMT4" ShapeID="_x0000_i7059" DrawAspect="Content" ObjectID="_1690174632" r:id="rId84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là phương trình đường tròn</w:t>
            </w:r>
          </w:p>
          <w:p w14:paraId="54EC7CDE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405" w14:anchorId="03CFD4F7">
                <v:shape id="_x0000_i7060" type="#_x0000_t75" style="width:42pt;height:20.25pt" o:ole="">
                  <v:imagedata r:id="rId842" o:title=""/>
                </v:shape>
                <o:OLEObject Type="Embed" ProgID="Equation.DSMT4" ShapeID="_x0000_i7060" DrawAspect="Content" ObjectID="_1690174633" r:id="rId84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bán kính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85" w14:anchorId="5729C0E6">
                <v:shape id="_x0000_i7061" type="#_x0000_t75" style="width:33.75pt;height:14.25pt" o:ole="">
                  <v:imagedata r:id="rId844" o:title=""/>
                </v:shape>
                <o:OLEObject Type="Embed" ProgID="Equation.DSMT4" ShapeID="_x0000_i7061" DrawAspect="Content" ObjectID="_1690174634" r:id="rId84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F7F4218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85" w:dyaOrig="405" w14:anchorId="77DA2818">
                <v:shape id="_x0000_i7062" type="#_x0000_t75" style="width:44.25pt;height:20.25pt" o:ole="">
                  <v:imagedata r:id="rId846" o:title=""/>
                </v:shape>
                <o:OLEObject Type="Embed" ProgID="Equation.DSMT4" ShapeID="_x0000_i7062" DrawAspect="Content" ObjectID="_1690174635" r:id="rId84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bán kính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85" w14:anchorId="07411A2E">
                <v:shape id="_x0000_i7063" type="#_x0000_t75" style="width:33.75pt;height:14.25pt" o:ole="">
                  <v:imagedata r:id="rId848" o:title=""/>
                </v:shape>
                <o:OLEObject Type="Embed" ProgID="Equation.DSMT4" ShapeID="_x0000_i7063" DrawAspect="Content" ObjectID="_1690174636" r:id="rId84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017465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405" w14:anchorId="67961B1E">
                <v:shape id="_x0000_i7064" type="#_x0000_t75" style="width:42pt;height:20.25pt" o:ole="">
                  <v:imagedata r:id="rId850" o:title=""/>
                </v:shape>
                <o:OLEObject Type="Embed" ProgID="Equation.DSMT4" ShapeID="_x0000_i7064" DrawAspect="Content" ObjectID="_1690174637" r:id="rId85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600" w:dyaOrig="255" w14:anchorId="049B47E3">
                <v:shape id="_x0000_i7065" type="#_x0000_t75" style="width:30pt;height:12.75pt" o:ole="">
                  <v:imagedata r:id="rId852" o:title=""/>
                </v:shape>
                <o:OLEObject Type="Embed" ProgID="Equation.DSMT4" ShapeID="_x0000_i7065" DrawAspect="Content" ObjectID="_1690174638" r:id="rId85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7F27D9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85" w:dyaOrig="405" w14:anchorId="542177DA">
                <v:shape id="_x0000_i7066" type="#_x0000_t75" style="width:44.25pt;height:20.25pt" o:ole="">
                  <v:imagedata r:id="rId854" o:title=""/>
                </v:shape>
                <o:OLEObject Type="Embed" ProgID="Equation.DSMT4" ShapeID="_x0000_i7066" DrawAspect="Content" ObjectID="_1690174639" r:id="rId85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và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600" w:dyaOrig="255" w14:anchorId="22FFBC5D">
                <v:shape id="_x0000_i7067" type="#_x0000_t75" style="width:30pt;height:12.75pt" o:ole="">
                  <v:imagedata r:id="rId856" o:title=""/>
                </v:shape>
                <o:OLEObject Type="Embed" ProgID="Equation.DSMT4" ShapeID="_x0000_i7067" DrawAspect="Content" ObjectID="_1690174640" r:id="rId85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CC867E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F474AFB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4F5369DA" w14:textId="77777777" w:rsidTr="00D2227A">
        <w:tc>
          <w:tcPr>
            <w:tcW w:w="6200" w:type="dxa"/>
            <w:shd w:val="clear" w:color="auto" w:fill="auto"/>
          </w:tcPr>
          <w:p w14:paraId="2342EEDA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16: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Cho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47EA1147">
                <v:shape id="_x0000_i7068" type="#_x0000_t75" style="width:42.75pt;height:20.25pt" o:ole="">
                  <v:imagedata r:id="rId858" o:title=""/>
                </v:shape>
                <o:OLEObject Type="Embed" ProgID="Equation.DSMT4" ShapeID="_x0000_i7068" DrawAspect="Content" ObjectID="_1690174641" r:id="rId85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đường thẳng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365" w:dyaOrig="720" w14:anchorId="79A5B44B">
                <v:shape id="_x0000_i7069" type="#_x0000_t75" style="width:68.25pt;height:36pt" o:ole="">
                  <v:imagedata r:id="rId860" o:title=""/>
                </v:shape>
                <o:OLEObject Type="Embed" ProgID="Equation.DSMT4" ShapeID="_x0000_i7069" DrawAspect="Content" ObjectID="_1690174642" r:id="rId86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Tính bán kính đường tròn tâm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502A9D7">
                <v:shape id="_x0000_i7070" type="#_x0000_t75" style="width:9.75pt;height:12.75pt" o:ole="">
                  <v:imagedata r:id="rId862" o:title=""/>
                </v:shape>
                <o:OLEObject Type="Embed" ProgID="Equation.DSMT4" ShapeID="_x0000_i7070" DrawAspect="Content" ObjectID="_1690174643" r:id="rId86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tiếp xúc với đường thẳng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323A7C0A">
                <v:shape id="_x0000_i7071" type="#_x0000_t75" style="width:10.5pt;height:14.25pt" o:ole="">
                  <v:imagedata r:id="rId864" o:title=""/>
                </v:shape>
                <o:OLEObject Type="Embed" ProgID="Equation.DSMT4" ShapeID="_x0000_i7071" DrawAspect="Content" ObjectID="_1690174644" r:id="rId86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D1D738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405" w:dyaOrig="660" w14:anchorId="08B56ACC">
                <v:shape id="_x0000_i7072" type="#_x0000_t75" style="width:20.25pt;height:33pt" o:ole="">
                  <v:imagedata r:id="rId866" o:title=""/>
                </v:shape>
                <o:OLEObject Type="Embed" ProgID="Equation.DSMT4" ShapeID="_x0000_i7072" DrawAspect="Content" ObjectID="_1690174645" r:id="rId86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2CEBB73">
                <v:shape id="_x0000_i7073" type="#_x0000_t75" style="width:9pt;height:14.25pt" o:ole="">
                  <v:imagedata r:id="rId868" o:title=""/>
                </v:shape>
                <o:OLEObject Type="Embed" ProgID="Equation.DSMT4" ShapeID="_x0000_i7073" DrawAspect="Content" ObjectID="_1690174646" r:id="rId86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3FF9EC1D">
                <v:shape id="_x0000_i7074" type="#_x0000_t75" style="width:6.75pt;height:12.75pt" o:ole="">
                  <v:imagedata r:id="rId870" o:title=""/>
                </v:shape>
                <o:OLEObject Type="Embed" ProgID="Equation.DSMT4" ShapeID="_x0000_i7074" DrawAspect="Content" ObjectID="_1690174647" r:id="rId87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360" w:dyaOrig="360" w14:anchorId="71E3FD5B">
                <v:shape id="_x0000_i7075" type="#_x0000_t75" style="width:18pt;height:18pt" o:ole="">
                  <v:imagedata r:id="rId872" o:title=""/>
                </v:shape>
                <o:OLEObject Type="Embed" ProgID="Equation.DSMT4" ShapeID="_x0000_i7075" DrawAspect="Content" ObjectID="_1690174648" r:id="rId87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3A57C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3459433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52816487" w14:textId="77777777" w:rsidTr="00D2227A">
        <w:tc>
          <w:tcPr>
            <w:tcW w:w="6200" w:type="dxa"/>
            <w:shd w:val="clear" w:color="auto" w:fill="auto"/>
          </w:tcPr>
          <w:p w14:paraId="4E10BDD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eastAsia="ko-KR"/>
              </w:rPr>
              <w:t>Câu 17:</w: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Cho đường tròn </w:t>
            </w:r>
            <w:r w:rsidRPr="00676FB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2820" w:dyaOrig="405" w14:anchorId="527B90AE">
                <v:shape id="_x0000_i7076" type="#_x0000_t75" style="width:141pt;height:20.25pt" o:ole="">
                  <v:imagedata r:id="rId874" o:title=""/>
                </v:shape>
                <o:OLEObject Type="Embed" ProgID="Equation.DSMT4" ShapeID="_x0000_i7076" DrawAspect="Content" ObjectID="_1690174649" r:id="rId87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Chỉ ra mệnh đề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  <w:lang w:eastAsia="ko-KR"/>
              </w:rPr>
              <w:t>sai</w: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trong các mệnh đề sau:</w:t>
            </w:r>
          </w:p>
          <w:p w14:paraId="734ECACC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696A5087">
                <v:shape id="_x0000_i7077" type="#_x0000_t75" style="width:21pt;height:20.25pt" o:ole="">
                  <v:imagedata r:id="rId876" o:title=""/>
                </v:shape>
                <o:OLEObject Type="Embed" ProgID="Equation.DSMT4" ShapeID="_x0000_i7077" DrawAspect="Content" ObjectID="_1690174650" r:id="rId87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đi qua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95" w:dyaOrig="405" w14:anchorId="2EA04BC5">
                <v:shape id="_x0000_i7078" type="#_x0000_t75" style="width:39.75pt;height:20.25pt" o:ole="">
                  <v:imagedata r:id="rId878" o:title=""/>
                </v:shape>
                <o:OLEObject Type="Embed" ProgID="Equation.DSMT4" ShapeID="_x0000_i7078" DrawAspect="Content" ObjectID="_1690174651" r:id="rId87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5687A0A7">
                <v:shape id="_x0000_i7079" type="#_x0000_t75" style="width:21pt;height:20.25pt" o:ole="">
                  <v:imagedata r:id="rId880" o:title=""/>
                </v:shape>
                <o:OLEObject Type="Embed" ProgID="Equation.DSMT4" ShapeID="_x0000_i7079" DrawAspect="Content" ObjectID="_1690174652" r:id="rId88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đi qua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75" w:dyaOrig="405" w14:anchorId="2C2B0993">
                <v:shape id="_x0000_i7080" type="#_x0000_t75" style="width:33.75pt;height:20.25pt" o:ole="">
                  <v:imagedata r:id="rId882" o:title=""/>
                </v:shape>
                <o:OLEObject Type="Embed" ProgID="Equation.DSMT4" ShapeID="_x0000_i7080" DrawAspect="Content" ObjectID="_1690174653" r:id="rId88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30C6E61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0A1B1D41">
                <v:shape id="_x0000_i7081" type="#_x0000_t75" style="width:21pt;height:20.25pt" o:ole="">
                  <v:imagedata r:id="rId884" o:title=""/>
                </v:shape>
                <o:OLEObject Type="Embed" ProgID="Equation.DSMT4" ShapeID="_x0000_i7081" DrawAspect="Content" ObjectID="_1690174654" r:id="rId88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có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600" w:dyaOrig="270" w14:anchorId="4D3DF9B7">
                <v:shape id="_x0000_i7082" type="#_x0000_t75" style="width:30pt;height:13.5pt" o:ole="">
                  <v:imagedata r:id="rId886" o:title=""/>
                </v:shape>
                <o:OLEObject Type="Embed" ProgID="Equation.DSMT4" ShapeID="_x0000_i7082" DrawAspect="Content" ObjectID="_1690174655" r:id="rId88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20" w:dyaOrig="405" w14:anchorId="5DA1B6AC">
                <v:shape id="_x0000_i7083" type="#_x0000_t75" style="width:21pt;height:20.25pt" o:ole="">
                  <v:imagedata r:id="rId888" o:title=""/>
                </v:shape>
                <o:OLEObject Type="Embed" ProgID="Equation.DSMT4" ShapeID="_x0000_i7083" DrawAspect="Content" ObjectID="_1690174656" r:id="rId88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có 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55" w:dyaOrig="405" w14:anchorId="1FE9D27B">
                <v:shape id="_x0000_i7084" type="#_x0000_t75" style="width:42.75pt;height:20.25pt" o:ole="">
                  <v:imagedata r:id="rId890" o:title=""/>
                </v:shape>
                <o:OLEObject Type="Embed" ProgID="Equation.DSMT4" ShapeID="_x0000_i7084" DrawAspect="Content" ObjectID="_1690174657" r:id="rId89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59754B6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3D9B856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4F3B0A12" w14:textId="77777777" w:rsidTr="00D2227A">
        <w:tc>
          <w:tcPr>
            <w:tcW w:w="6200" w:type="dxa"/>
            <w:shd w:val="clear" w:color="auto" w:fill="auto"/>
          </w:tcPr>
          <w:p w14:paraId="48FA6C1B" w14:textId="77777777" w:rsidR="00D2227A" w:rsidRPr="00676FB5" w:rsidRDefault="00D2227A" w:rsidP="00136803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fr-FR" w:eastAsia="ko-KR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>Câu 18: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Trong mặt phẳng </w:t>
            </w:r>
            <w:r w:rsidRPr="00676FB5">
              <w:rPr>
                <w:rFonts w:ascii="Chu Van An" w:eastAsia="Arial" w:hAnsi="Chu Van An" w:cs="Chu Van An"/>
                <w:position w:val="-10"/>
                <w:sz w:val="24"/>
                <w:szCs w:val="24"/>
                <w:lang w:val="fr-FR"/>
              </w:rPr>
              <w:object w:dxaOrig="495" w:dyaOrig="315" w14:anchorId="683C8509">
                <v:shape id="_x0000_i7085" type="#_x0000_t75" style="width:24.75pt;height:15.75pt" o:ole="">
                  <v:imagedata r:id="rId892" o:title=""/>
                </v:shape>
                <o:OLEObject Type="Embed" ProgID="Equation.DSMT4" ShapeID="_x0000_i7085" DrawAspect="Content" ObjectID="_1690174658" r:id="rId89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, đường tròn </w:t>
            </w:r>
            <w:r w:rsidRPr="00676FB5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070" w:dyaOrig="360" w14:anchorId="74C887A1">
                <v:shape id="_x0000_i7086" type="#_x0000_t75" style="width:103.5pt;height:18pt" o:ole="">
                  <v:imagedata r:id="rId894" o:title=""/>
                </v:shape>
                <o:OLEObject Type="Embed" ProgID="Equation.DSMT4" ShapeID="_x0000_i7086" DrawAspect="Content" ObjectID="_1690174659" r:id="rId895"/>
              </w:object>
            </w:r>
            <w:r w:rsidRPr="00676FB5">
              <w:rPr>
                <w:rFonts w:ascii="Chu Van An" w:hAnsi="Chu Van An" w:cs="Chu Van An"/>
                <w:position w:val="-10"/>
                <w:sz w:val="24"/>
                <w:szCs w:val="24"/>
                <w:lang w:eastAsia="ko-KR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có bán kính bằng bao nhiêu?</w:t>
            </w:r>
          </w:p>
          <w:p w14:paraId="4A121236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pt-BR" w:eastAsia="ko-K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sz w:val="24"/>
                <w:szCs w:val="24"/>
                <w:lang w:val="fr-FR" w:eastAsia="ko-K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 xml:space="preserve">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4C0811C4">
                <v:shape id="_x0000_i7087" type="#_x0000_t75" style="width:10.5pt;height:12.75pt" o:ole="">
                  <v:imagedata r:id="rId896" o:title=""/>
                </v:shape>
                <o:OLEObject Type="Embed" ProgID="Equation.DSMT4" ShapeID="_x0000_i7087" DrawAspect="Content" ObjectID="_1690174660" r:id="rId89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6C9E63CB">
                <v:shape id="_x0000_i7088" type="#_x0000_t75" style="width:10.5pt;height:14.25pt" o:ole="">
                  <v:imagedata r:id="rId898" o:title=""/>
                </v:shape>
                <o:OLEObject Type="Embed" ProgID="Equation.DSMT4" ShapeID="_x0000_i7088" DrawAspect="Content" ObjectID="_1690174661" r:id="rId89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85" w14:anchorId="1367498D">
                <v:shape id="_x0000_i7089" type="#_x0000_t75" style="width:15pt;height:14.25pt" o:ole="">
                  <v:imagedata r:id="rId900" o:title=""/>
                </v:shape>
                <o:OLEObject Type="Embed" ProgID="Equation.DSMT4" ShapeID="_x0000_i7089" DrawAspect="Content" ObjectID="_1690174662" r:id="rId90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 w:eastAsia="ko-K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360" w:dyaOrig="360" w14:anchorId="7C7D61CA">
                <v:shape id="_x0000_i7090" type="#_x0000_t75" style="width:18pt;height:18pt" o:ole="">
                  <v:imagedata r:id="rId902" o:title=""/>
                </v:shape>
                <o:OLEObject Type="Embed" ProgID="Equation.DSMT4" ShapeID="_x0000_i7090" DrawAspect="Content" ObjectID="_1690174663" r:id="rId90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pt-BR" w:eastAsia="ko-KR"/>
              </w:rPr>
              <w:t>.</w:t>
            </w:r>
          </w:p>
          <w:p w14:paraId="3251899E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7D1950BB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0F0CC236" w14:textId="77777777" w:rsidTr="00D2227A">
        <w:tc>
          <w:tcPr>
            <w:tcW w:w="6200" w:type="dxa"/>
            <w:shd w:val="clear" w:color="auto" w:fill="auto"/>
          </w:tcPr>
          <w:p w14:paraId="26FE435C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19: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Trong mặt phẳng tọa độ </w:t>
            </w:r>
            <w:r w:rsidRPr="00676FB5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 xml:space="preserve">(Oxy), 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tam giác </w:t>
            </w:r>
            <w:r w:rsidRPr="00676FB5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ABC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655" w:dyaOrig="405" w14:anchorId="711D6BBB">
                <v:shape id="_x0000_i7091" type="#_x0000_t75" style="width:132.75pt;height:20.25pt" o:ole="">
                  <v:imagedata r:id="rId904" o:title=""/>
                </v:shape>
                <o:OLEObject Type="Embed" ProgID="Equation.DSMT4" ShapeID="_x0000_i7091" DrawAspect="Content" ObjectID="_1690174664" r:id="rId90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 Tính bán kính đường tròn ngoại tiếp tam giác đó.</w:t>
            </w:r>
          </w:p>
          <w:p w14:paraId="036AECB4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10BACDC3">
                <v:shape id="_x0000_i7092" type="#_x0000_t75" style="width:36pt;height:14.25pt" o:ole="">
                  <v:imagedata r:id="rId906" o:title=""/>
                </v:shape>
                <o:OLEObject Type="Embed" ProgID="Equation.DSMT4" ShapeID="_x0000_i7092" DrawAspect="Content" ObjectID="_1690174665" r:id="rId90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020" w:dyaOrig="375" w14:anchorId="697469CF">
                <v:shape id="_x0000_i7093" type="#_x0000_t75" style="width:51pt;height:18.75pt" o:ole="">
                  <v:imagedata r:id="rId908" o:title=""/>
                </v:shape>
                <o:OLEObject Type="Embed" ProgID="Equation.DSMT4" ShapeID="_x0000_i7093" DrawAspect="Content" ObjectID="_1690174666" r:id="rId90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320C1E57">
                <v:shape id="_x0000_i7094" type="#_x0000_t75" style="width:30pt;height:14.25pt" o:ole="">
                  <v:imagedata r:id="rId910" o:title=""/>
                </v:shape>
                <o:OLEObject Type="Embed" ProgID="Equation.DSMT4" ShapeID="_x0000_i7094" DrawAspect="Content" ObjectID="_1690174667" r:id="rId91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870" w:dyaOrig="375" w14:anchorId="15F4B7EA">
                <v:shape id="_x0000_i7095" type="#_x0000_t75" style="width:43.5pt;height:18.75pt" o:ole="">
                  <v:imagedata r:id="rId912" o:title=""/>
                </v:shape>
                <o:OLEObject Type="Embed" ProgID="Equation.DSMT4" ShapeID="_x0000_i7095" DrawAspect="Content" ObjectID="_1690174668" r:id="rId91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807656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ECAA446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2A5DA10C" w14:textId="77777777" w:rsidTr="00D2227A">
        <w:tc>
          <w:tcPr>
            <w:tcW w:w="6200" w:type="dxa"/>
            <w:shd w:val="clear" w:color="auto" w:fill="auto"/>
          </w:tcPr>
          <w:p w14:paraId="77834E9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20: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có phương trình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205" w:dyaOrig="345" w14:anchorId="68404A59">
                <v:shape id="_x0000_i7096" type="#_x0000_t75" style="width:110.25pt;height:17.25pt" o:ole="">
                  <v:imagedata r:id="rId914" o:title=""/>
                </v:shape>
                <o:OLEObject Type="Embed" ProgID="Equation.DSMT4" ShapeID="_x0000_i7096" DrawAspect="Content" ObjectID="_1690174669" r:id="rId915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>thì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bán kính bằng bao nhiêu?</w:t>
            </w:r>
          </w:p>
          <w:p w14:paraId="036B8AF8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525" w:dyaOrig="360" w14:anchorId="057116F8">
                <v:shape id="_x0000_i7097" type="#_x0000_t75" style="width:26.25pt;height:18pt" o:ole="">
                  <v:imagedata r:id="rId916" o:title=""/>
                </v:shape>
                <o:OLEObject Type="Embed" ProgID="Equation.DSMT4" ShapeID="_x0000_i7097" DrawAspect="Content" ObjectID="_1690174670" r:id="rId917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45" w:dyaOrig="300" w14:anchorId="5E8AEB61">
                <v:shape id="_x0000_i7098" type="#_x0000_t75" style="width:17.25pt;height:15pt" o:ole="">
                  <v:imagedata r:id="rId918" o:title=""/>
                </v:shape>
                <o:OLEObject Type="Embed" ProgID="Equation.DSMT4" ShapeID="_x0000_i7098" DrawAspect="Content" ObjectID="_1690174671" r:id="rId919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300" w14:anchorId="1274C66D">
                <v:shape id="_x0000_i7099" type="#_x0000_t75" style="width:9.75pt;height:15pt" o:ole="">
                  <v:imagedata r:id="rId920" o:title=""/>
                </v:shape>
                <o:OLEObject Type="Embed" ProgID="Equation.DSMT4" ShapeID="_x0000_i7099" DrawAspect="Content" ObjectID="_1690174672" r:id="rId921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24ED0370">
                <v:shape id="_x0000_i7100" type="#_x0000_t75" style="width:6.75pt;height:12.75pt" o:ole="">
                  <v:imagedata r:id="rId922" o:title=""/>
                </v:shape>
                <o:OLEObject Type="Embed" ProgID="Equation.DSMT4" ShapeID="_x0000_i7100" DrawAspect="Content" ObjectID="_1690174673" r:id="rId923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FBF0CE8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6F5EFEB0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701A8D28" w14:textId="77777777" w:rsidTr="00D2227A">
        <w:tc>
          <w:tcPr>
            <w:tcW w:w="6200" w:type="dxa"/>
            <w:shd w:val="clear" w:color="auto" w:fill="auto"/>
          </w:tcPr>
          <w:p w14:paraId="64F80D9E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15" w:dyaOrig="405" w14:anchorId="33A9B03D">
                <v:shape id="_x0000_i7101" type="#_x0000_t75" style="width:150.75pt;height:20.25pt" o:ole="">
                  <v:imagedata r:id="rId924" o:title=""/>
                </v:shape>
                <o:OLEObject Type="Embed" ProgID="Equation.DSMT4" ShapeID="_x0000_i7101" DrawAspect="Content" ObjectID="_1690174674" r:id="rId92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. Tìm mệnh đề </w:t>
            </w:r>
            <w:r w:rsidRPr="00676FB5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trong các mệnh đề sau</w:t>
            </w:r>
          </w:p>
          <w:p w14:paraId="1B2F5273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0FDAD1C1">
                <v:shape id="_x0000_i7102" type="#_x0000_t75" style="width:20.25pt;height:20.25pt" o:ole="">
                  <v:imagedata r:id="rId926" o:title=""/>
                </v:shape>
                <o:OLEObject Type="Embed" ProgID="Equation.DSMT4" ShapeID="_x0000_i7102" DrawAspect="Content" ObjectID="_1690174675" r:id="rId92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8AD986D">
                <v:shape id="_x0000_i7103" type="#_x0000_t75" style="width:48.75pt;height:20.25pt" o:ole="">
                  <v:imagedata r:id="rId928" o:title=""/>
                </v:shape>
                <o:OLEObject Type="Embed" ProgID="Equation.DSMT4" ShapeID="_x0000_i7103" DrawAspect="Content" ObjectID="_1690174676" r:id="rId92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17AB669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16BD7A19">
                <v:shape id="_x0000_i7104" type="#_x0000_t75" style="width:20.25pt;height:20.25pt" o:ole="">
                  <v:imagedata r:id="rId926" o:title=""/>
                </v:shape>
                <o:OLEObject Type="Embed" ProgID="Equation.DSMT4" ShapeID="_x0000_i7104" DrawAspect="Content" ObjectID="_1690174677" r:id="rId93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bán kính</w:t>
            </w:r>
            <w:r w:rsidRPr="00676FB5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45" w:dyaOrig="255" w14:anchorId="7E01C527">
                <v:shape id="_x0000_i7105" type="#_x0000_t75" style="width:32.25pt;height:12.75pt" o:ole="">
                  <v:imagedata r:id="rId931" o:title=""/>
                </v:shape>
                <o:OLEObject Type="Embed" ProgID="Equation.DSMT4" ShapeID="_x0000_i7105" DrawAspect="Content" ObjectID="_1690174678" r:id="rId93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BB48933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24F57297">
                <v:shape id="_x0000_i7106" type="#_x0000_t75" style="width:20.25pt;height:20.25pt" o:ole="">
                  <v:imagedata r:id="rId926" o:title=""/>
                </v:shape>
                <o:OLEObject Type="Embed" ProgID="Equation.DSMT4" ShapeID="_x0000_i7106" DrawAspect="Content" ObjectID="_1690174679" r:id="rId93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không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7739C36C">
                <v:shape id="_x0000_i7107" type="#_x0000_t75" style="width:38.25pt;height:20.25pt" o:ole="">
                  <v:imagedata r:id="rId934" o:title=""/>
                </v:shape>
                <o:OLEObject Type="Embed" ProgID="Equation.DSMT4" ShapeID="_x0000_i7107" DrawAspect="Content" ObjectID="_1690174680" r:id="rId93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800461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405" w14:anchorId="7E0B0BC1">
                <v:shape id="_x0000_i7108" type="#_x0000_t75" style="width:20.25pt;height:20.25pt" o:ole="">
                  <v:imagedata r:id="rId926" o:title=""/>
                </v:shape>
                <o:OLEObject Type="Embed" ProgID="Equation.DSMT4" ShapeID="_x0000_i7108" DrawAspect="Content" ObjectID="_1690174681" r:id="rId93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08CEDF55">
                <v:shape id="_x0000_i7109" type="#_x0000_t75" style="width:51.75pt;height:20.25pt" o:ole="">
                  <v:imagedata r:id="rId937" o:title=""/>
                </v:shape>
                <o:OLEObject Type="Embed" ProgID="Equation.DSMT4" ShapeID="_x0000_i7109" DrawAspect="Content" ObjectID="_1690174682" r:id="rId93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D8CC5A0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1C8687F5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0D8E42B8" w14:textId="77777777" w:rsidTr="00D2227A">
        <w:tc>
          <w:tcPr>
            <w:tcW w:w="6200" w:type="dxa"/>
            <w:shd w:val="clear" w:color="auto" w:fill="auto"/>
          </w:tcPr>
          <w:p w14:paraId="45A6187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22:</w: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Cho hai điểm </w:t>
            </w:r>
            <w:r w:rsidRPr="00676FB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object w:dxaOrig="780" w:dyaOrig="405" w14:anchorId="035A68DE">
                <v:shape id="_x0000_i7110" type="#_x0000_t75" style="width:39pt;height:20.25pt" o:ole="">
                  <v:imagedata r:id="rId939" o:title=""/>
                </v:shape>
                <o:OLEObject Type="Embed" ProgID="Equation.DSMT4" ShapeID="_x0000_i7110" DrawAspect="Content" ObjectID="_1690174683" r:id="rId940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; </w:t>
            </w:r>
            <w:r w:rsidRPr="00676FB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object w:dxaOrig="735" w:dyaOrig="405" w14:anchorId="3E75CDD6">
                <v:shape id="_x0000_i7111" type="#_x0000_t75" style="width:36.75pt;height:20.25pt" o:ole="">
                  <v:imagedata r:id="rId941" o:title=""/>
                </v:shape>
                <o:OLEObject Type="Embed" ProgID="Equation.DSMT4" ShapeID="_x0000_i7111" DrawAspect="Content" ObjectID="_1690174684" r:id="rId942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. Tập hợp các điểm </w:t>
            </w:r>
            <w:r w:rsidRPr="00676FB5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285" w:dyaOrig="285" w14:anchorId="486665A1">
                <v:shape id="_x0000_i7112" type="#_x0000_t75" style="width:14.25pt;height:14.25pt" o:ole="">
                  <v:imagedata r:id="rId943" o:title=""/>
                </v:shape>
                <o:OLEObject Type="Embed" ProgID="Equation.DSMT4" ShapeID="_x0000_i7112" DrawAspect="Content" ObjectID="_1690174685" r:id="rId944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thoả mãn </w:t>
            </w:r>
            <w:r w:rsidRPr="00676FB5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1080" w:dyaOrig="285" w14:anchorId="1B55B7FE">
                <v:shape id="_x0000_i7113" type="#_x0000_t75" style="width:54pt;height:14.25pt" o:ole="">
                  <v:imagedata r:id="rId945" o:title=""/>
                </v:shape>
                <o:OLEObject Type="Embed" ProgID="Equation.DSMT4" ShapeID="_x0000_i7113" DrawAspect="Content" ObjectID="_1690174686" r:id="rId946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là đường tròn </w:t>
            </w:r>
            <w:r w:rsidRPr="00676FB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object w:dxaOrig="420" w:dyaOrig="405" w14:anchorId="42805155">
                <v:shape id="_x0000_i7114" type="#_x0000_t75" style="width:21pt;height:20.25pt" o:ole="">
                  <v:imagedata r:id="rId947" o:title=""/>
                </v:shape>
                <o:OLEObject Type="Embed" ProgID="Equation.DSMT4" ShapeID="_x0000_i7114" DrawAspect="Content" ObjectID="_1690174687" r:id="rId948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có tâm </w:t>
            </w:r>
            <w:r w:rsidRPr="00676FB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object w:dxaOrig="735" w:dyaOrig="405" w14:anchorId="4FBCFD59">
                <v:shape id="_x0000_i7115" type="#_x0000_t75" style="width:36.75pt;height:20.25pt" o:ole="">
                  <v:imagedata r:id="rId949" o:title=""/>
                </v:shape>
                <o:OLEObject Type="Embed" ProgID="Equation.DSMT4" ShapeID="_x0000_i7115" DrawAspect="Content" ObjectID="_1690174688" r:id="rId950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, bán kính </w:t>
            </w:r>
            <w:r w:rsidRPr="00676FB5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object w:dxaOrig="240" w:dyaOrig="255" w14:anchorId="20502683">
                <v:shape id="_x0000_i7116" type="#_x0000_t75" style="width:12pt;height:12.75pt" o:ole="">
                  <v:imagedata r:id="rId951" o:title=""/>
                </v:shape>
                <o:OLEObject Type="Embed" ProgID="Equation.DSMT4" ShapeID="_x0000_i7116" DrawAspect="Content" ObjectID="_1690174689" r:id="rId952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. Giá trị của </w:t>
            </w:r>
            <w:r w:rsidRPr="00676FB5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975" w:dyaOrig="315" w14:anchorId="3DE227A3">
                <v:shape id="_x0000_i7117" type="#_x0000_t75" style="width:48.75pt;height:15.75pt" o:ole="">
                  <v:imagedata r:id="rId953" o:title=""/>
                </v:shape>
                <o:OLEObject Type="Embed" ProgID="Equation.DSMT4" ShapeID="_x0000_i7117" DrawAspect="Content" ObjectID="_1690174690" r:id="rId954"/>
              </w:object>
            </w:r>
            <w:r w:rsidRPr="00676FB5">
              <w:rPr>
                <w:rFonts w:ascii="Chu Van An" w:hAnsi="Chu Van An" w:cs="Chu Van An"/>
                <w:noProof/>
                <w:sz w:val="24"/>
                <w:szCs w:val="24"/>
              </w:rPr>
              <w:t xml:space="preserve"> thuộc khoảng nào sau đây?</w:t>
            </w:r>
          </w:p>
          <w:p w14:paraId="10064F0D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55" w:dyaOrig="405" w14:anchorId="28176CF6">
                <v:shape id="_x0000_i7118" type="#_x0000_t75" style="width:27.75pt;height:20.25pt" o:ole="">
                  <v:imagedata r:id="rId955" o:title=""/>
                </v:shape>
                <o:OLEObject Type="Embed" ProgID="Equation.DSMT4" ShapeID="_x0000_i7118" DrawAspect="Content" ObjectID="_1690174691" r:id="rId95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85" w:dyaOrig="405" w14:anchorId="25BBDD8E">
                <v:shape id="_x0000_i7119" type="#_x0000_t75" style="width:29.25pt;height:20.25pt" o:ole="">
                  <v:imagedata r:id="rId957" o:title=""/>
                </v:shape>
                <o:OLEObject Type="Embed" ProgID="Equation.DSMT4" ShapeID="_x0000_i7119" DrawAspect="Content" ObjectID="_1690174692" r:id="rId95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00" w:dyaOrig="405" w14:anchorId="332F4F4D">
                <v:shape id="_x0000_i7120" type="#_x0000_t75" style="width:30pt;height:20.25pt" o:ole="">
                  <v:imagedata r:id="rId959" o:title=""/>
                </v:shape>
                <o:OLEObject Type="Embed" ProgID="Equation.DSMT4" ShapeID="_x0000_i7120" DrawAspect="Content" ObjectID="_1690174693" r:id="rId96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00" w:dyaOrig="405" w14:anchorId="39021816">
                <v:shape id="_x0000_i7121" type="#_x0000_t75" style="width:30pt;height:20.25pt" o:ole="">
                  <v:imagedata r:id="rId961" o:title=""/>
                </v:shape>
                <o:OLEObject Type="Embed" ProgID="Equation.DSMT4" ShapeID="_x0000_i7121" DrawAspect="Content" ObjectID="_1690174694" r:id="rId96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135ED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4B296180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3724E4D3" w14:textId="77777777" w:rsidTr="00D2227A">
        <w:tc>
          <w:tcPr>
            <w:tcW w:w="6200" w:type="dxa"/>
            <w:shd w:val="clear" w:color="auto" w:fill="auto"/>
          </w:tcPr>
          <w:p w14:paraId="25A250CE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ba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00" w:dyaOrig="315" w14:anchorId="2062D90A">
                <v:shape id="_x0000_i7122" type="#_x0000_t75" style="width:60pt;height:15.75pt" o:ole="">
                  <v:imagedata r:id="rId963" o:title=""/>
                </v:shape>
                <o:OLEObject Type="Embed" ProgID="Equation.DSMT4" ShapeID="_x0000_i7122" DrawAspect="Content" ObjectID="_1690174695" r:id="rId96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60" w:dyaOrig="360" w14:anchorId="0B2D0E55">
                <v:shape id="_x0000_i7123" type="#_x0000_t75" style="width:93pt;height:18pt" o:ole="">
                  <v:imagedata r:id="rId965" o:title=""/>
                </v:shape>
                <o:OLEObject Type="Embed" ProgID="Equation.DSMT4" ShapeID="_x0000_i7123" DrawAspect="Content" ObjectID="_1690174696" r:id="rId96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875" w:dyaOrig="360" w14:anchorId="5A8B811C">
                <v:shape id="_x0000_i7124" type="#_x0000_t75" style="width:93.75pt;height:18pt" o:ole="">
                  <v:imagedata r:id="rId967" o:title=""/>
                </v:shape>
                <o:OLEObject Type="Embed" ProgID="Equation.DSMT4" ShapeID="_x0000_i7124" DrawAspect="Content" ObjectID="_1690174697" r:id="rId96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thuộc đường thẳng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34E4EBC9">
                <v:shape id="_x0000_i7125" type="#_x0000_t75" style="width:11.25pt;height:14.25pt" o:ole="">
                  <v:imagedata r:id="rId969" o:title=""/>
                </v:shape>
                <o:OLEObject Type="Embed" ProgID="Equation.DSMT4" ShapeID="_x0000_i7125" DrawAspect="Content" ObjectID="_1690174698" r:id="rId97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tiếp xúc với hai đường thẳng </w:t>
            </w:r>
            <w:r w:rsidRPr="00676FB5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15" w:dyaOrig="360" w14:anchorId="4D3644FA">
                <v:shape id="_x0000_i7126" type="#_x0000_t75" style="width:30.75pt;height:18pt" o:ole="">
                  <v:imagedata r:id="rId971" o:title=""/>
                </v:shape>
                <o:OLEObject Type="Embed" ProgID="Equation.DSMT4" ShapeID="_x0000_i7126" DrawAspect="Content" ObjectID="_1690174699" r:id="rId97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có bán kính bằng bao nhiêu?</w:t>
            </w:r>
          </w:p>
          <w:p w14:paraId="5F02BF02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  <w:lang w:val="nl-NL"/>
              </w:rPr>
              <w:object w:dxaOrig="225" w:dyaOrig="615" w14:anchorId="3601052F">
                <v:shape id="_x0000_i7127" type="#_x0000_t75" style="width:11.25pt;height:30.75pt" o:ole="">
                  <v:imagedata r:id="rId973" o:title=""/>
                </v:shape>
                <o:OLEObject Type="Embed" ProgID="Equation.DSMT4" ShapeID="_x0000_i7127" DrawAspect="Content" ObjectID="_1690174700" r:id="rId97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  <w:lang w:val="nl-NL"/>
              </w:rPr>
              <w:object w:dxaOrig="240" w:dyaOrig="615" w14:anchorId="6030B829">
                <v:shape id="_x0000_i7128" type="#_x0000_t75" style="width:12pt;height:30.75pt" o:ole="">
                  <v:imagedata r:id="rId975" o:title=""/>
                </v:shape>
                <o:OLEObject Type="Embed" ProgID="Equation.DSMT4" ShapeID="_x0000_i7128" DrawAspect="Content" ObjectID="_1690174701" r:id="rId97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8"/>
                <w:sz w:val="24"/>
                <w:szCs w:val="24"/>
                <w:lang w:val="nl-NL"/>
              </w:rPr>
              <w:object w:dxaOrig="405" w:dyaOrig="660" w14:anchorId="4815DFCD">
                <v:shape id="_x0000_i7129" type="#_x0000_t75" style="width:20.25pt;height:33pt" o:ole="">
                  <v:imagedata r:id="rId977" o:title=""/>
                </v:shape>
                <o:OLEObject Type="Embed" ProgID="Equation.DSMT4" ShapeID="_x0000_i7129" DrawAspect="Content" ObjectID="_1690174702" r:id="rId97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99"/>
                <w:position w:val="-28"/>
                <w:sz w:val="24"/>
                <w:szCs w:val="24"/>
                <w:lang w:val="nl-NL"/>
              </w:rPr>
              <w:object w:dxaOrig="405" w:dyaOrig="660" w14:anchorId="0A378C53">
                <v:shape id="_x0000_i7130" type="#_x0000_t75" style="width:20.25pt;height:33pt" o:ole="">
                  <v:imagedata r:id="rId979" o:title=""/>
                </v:shape>
                <o:OLEObject Type="Embed" ProgID="Equation.DSMT4" ShapeID="_x0000_i7130" DrawAspect="Content" ObjectID="_1690174703" r:id="rId98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7669735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5C379D0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D2227A" w:rsidRPr="00676FB5" w14:paraId="6DE2814C" w14:textId="77777777" w:rsidTr="00D2227A">
        <w:tc>
          <w:tcPr>
            <w:tcW w:w="6200" w:type="dxa"/>
            <w:shd w:val="clear" w:color="auto" w:fill="auto"/>
          </w:tcPr>
          <w:p w14:paraId="1D6B385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676FB5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2370" w:dyaOrig="735" w14:anchorId="100EFF42">
                <v:shape id="_x0000_i7131" type="#_x0000_t75" style="width:118.5pt;height:36.75pt" o:ole="">
                  <v:imagedata r:id="rId840" o:title=""/>
                </v:shape>
                <o:OLEObject Type="Embed" ProgID="Equation.DSMT4" ShapeID="_x0000_i7131" DrawAspect="Content" ObjectID="_1690174704" r:id="rId981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 phương trình đường tròn</w:t>
            </w:r>
          </w:p>
          <w:p w14:paraId="355D123C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70" w:dyaOrig="405" w14:anchorId="2A6335CF">
                <v:shape id="_x0000_i7132" type="#_x0000_t75" style="width:43.5pt;height:20.25pt" o:ole="">
                  <v:imagedata r:id="rId846" o:title=""/>
                </v:shape>
                <o:OLEObject Type="Embed" ProgID="Equation.DSMT4" ShapeID="_x0000_i7132" DrawAspect="Content" ObjectID="_1690174705" r:id="rId98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85" w14:anchorId="3B140DD5">
                <v:shape id="_x0000_i7133" type="#_x0000_t75" style="width:33.75pt;height:14.25pt" o:ole="">
                  <v:imagedata r:id="rId848" o:title=""/>
                </v:shape>
                <o:OLEObject Type="Embed" ProgID="Equation.DSMT4" ShapeID="_x0000_i7133" DrawAspect="Content" ObjectID="_1690174706" r:id="rId983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915D37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405" w14:anchorId="0B6370BC">
                <v:shape id="_x0000_i7134" type="#_x0000_t75" style="width:42pt;height:20.25pt" o:ole="">
                  <v:imagedata r:id="rId850" o:title=""/>
                </v:shape>
                <o:OLEObject Type="Embed" ProgID="Equation.DSMT4" ShapeID="_x0000_i7134" DrawAspect="Content" ObjectID="_1690174707" r:id="rId98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600" w:dyaOrig="270" w14:anchorId="00E8934C">
                <v:shape id="_x0000_i7135" type="#_x0000_t75" style="width:30pt;height:13.5pt" o:ole="">
                  <v:imagedata r:id="rId852" o:title=""/>
                </v:shape>
                <o:OLEObject Type="Embed" ProgID="Equation.DSMT4" ShapeID="_x0000_i7135" DrawAspect="Content" ObjectID="_1690174708" r:id="rId985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B1E385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70" w:dyaOrig="405" w14:anchorId="75678A85">
                <v:shape id="_x0000_i7136" type="#_x0000_t75" style="width:43.5pt;height:20.25pt" o:ole="">
                  <v:imagedata r:id="rId854" o:title=""/>
                </v:shape>
                <o:OLEObject Type="Embed" ProgID="Equation.DSMT4" ShapeID="_x0000_i7136" DrawAspect="Content" ObjectID="_1690174709" r:id="rId98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600" w:dyaOrig="270" w14:anchorId="203A0E33">
                <v:shape id="_x0000_i7137" type="#_x0000_t75" style="width:30pt;height:13.5pt" o:ole="">
                  <v:imagedata r:id="rId856" o:title=""/>
                </v:shape>
                <o:OLEObject Type="Embed" ProgID="Equation.DSMT4" ShapeID="_x0000_i7137" DrawAspect="Content" ObjectID="_1690174710" r:id="rId987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72254D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405" w14:anchorId="6E3F7F89">
                <v:shape id="_x0000_i7138" type="#_x0000_t75" style="width:42pt;height:20.25pt" o:ole="">
                  <v:imagedata r:id="rId842" o:title=""/>
                </v:shape>
                <o:OLEObject Type="Embed" ProgID="Equation.DSMT4" ShapeID="_x0000_i7138" DrawAspect="Content" ObjectID="_1690174711" r:id="rId98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và bán kính </w:t>
            </w:r>
            <w:r w:rsidRPr="00676FB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85" w14:anchorId="150C8FC7">
                <v:shape id="_x0000_i7139" type="#_x0000_t75" style="width:33.75pt;height:14.25pt" o:ole="">
                  <v:imagedata r:id="rId844" o:title=""/>
                </v:shape>
                <o:OLEObject Type="Embed" ProgID="Equation.DSMT4" ShapeID="_x0000_i7139" DrawAspect="Content" ObjectID="_1690174712" r:id="rId989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0DFFD2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0A1BF714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10E3224F" w14:textId="77777777" w:rsidTr="00D2227A">
        <w:tc>
          <w:tcPr>
            <w:tcW w:w="6200" w:type="dxa"/>
            <w:shd w:val="clear" w:color="auto" w:fill="auto"/>
          </w:tcPr>
          <w:p w14:paraId="258721F1" w14:textId="77777777" w:rsidR="00D2227A" w:rsidRPr="00676FB5" w:rsidRDefault="00D2227A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  <w:t>Câu 25: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Trong mặt phẳng với hệ trục tọa độ </w: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position w:val="-10"/>
                <w:sz w:val="24"/>
                <w:szCs w:val="24"/>
                <w:lang w:eastAsia="vi-VN"/>
              </w:rPr>
              <w:object w:dxaOrig="465" w:dyaOrig="315" w14:anchorId="1DF47314">
                <v:shape id="_x0000_i7140" type="#_x0000_t75" style="width:23.25pt;height:15.75pt" o:ole="">
                  <v:imagedata r:id="rId990" o:title=""/>
                </v:shape>
                <o:OLEObject Type="Embed" ProgID="Equation.DSMT4" ShapeID="_x0000_i7140" DrawAspect="Content" ObjectID="_1690174713" r:id="rId991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, cho đường tròn </w:t>
            </w:r>
            <w:r w:rsidRPr="00676FB5">
              <w:rPr>
                <w:rFonts w:ascii="Chu Van An" w:hAnsi="Chu Van An" w:cs="Chu Van An"/>
                <w:position w:val="-14"/>
                <w:sz w:val="24"/>
                <w:szCs w:val="24"/>
                <w:lang w:eastAsia="vi-VN"/>
              </w:rPr>
              <w:object w:dxaOrig="4365" w:dyaOrig="405" w14:anchorId="45EF7911">
                <v:shape id="_x0000_i7141" type="#_x0000_t75" style="width:218.25pt;height:20.25pt" o:ole="">
                  <v:imagedata r:id="rId992" o:title=""/>
                </v:shape>
                <o:OLEObject Type="Embed" ProgID="Equation.DSMT4" ShapeID="_x0000_i7141" DrawAspect="Content" ObjectID="_1690174714" r:id="rId993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 (</w:t>
            </w:r>
            <w:r w:rsidRPr="00676FB5">
              <w:rPr>
                <w:rFonts w:ascii="Chu Van An" w:hAnsi="Chu Van An" w:cs="Chu Van An"/>
                <w:b/>
                <w:position w:val="-6"/>
                <w:sz w:val="24"/>
                <w:szCs w:val="24"/>
                <w:lang w:eastAsia="vi-VN"/>
              </w:rPr>
              <w:object w:dxaOrig="255" w:dyaOrig="225" w14:anchorId="0F0460DD">
                <v:shape id="_x0000_i7142" type="#_x0000_t75" style="width:12.75pt;height:11.25pt" o:ole="">
                  <v:imagedata r:id="rId994" o:title=""/>
                </v:shape>
                <o:OLEObject Type="Embed" ProgID="Equation.DSMT4" ShapeID="_x0000_i7142" DrawAspect="Content" ObjectID="_1690174715" r:id="rId995"/>
              </w:object>
            </w:r>
            <w:r w:rsidRPr="00676FB5">
              <w:rPr>
                <w:rFonts w:ascii="Chu Van An" w:eastAsia="Times New Roman" w:hAnsi="Chu Van An" w:cs="Chu Van An"/>
                <w:b/>
                <w:color w:val="000000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là tham số). Tập hợp các điểm </w:t>
            </w:r>
            <w:r w:rsidRPr="00676FB5">
              <w:rPr>
                <w:rFonts w:ascii="Chu Van An" w:hAnsi="Chu Van An" w:cs="Chu Van An"/>
                <w:position w:val="-12"/>
                <w:sz w:val="24"/>
                <w:szCs w:val="24"/>
                <w:lang w:eastAsia="vi-VN"/>
              </w:rPr>
              <w:object w:dxaOrig="285" w:dyaOrig="360" w14:anchorId="3604B00A">
                <v:shape id="_x0000_i7143" type="#_x0000_t75" style="width:14.25pt;height:18pt" o:ole="">
                  <v:imagedata r:id="rId996" o:title=""/>
                </v:shape>
                <o:OLEObject Type="Embed" ProgID="Equation.DSMT4" ShapeID="_x0000_i7143" DrawAspect="Content" ObjectID="_1690174716" r:id="rId997"/>
              </w:objec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 là tâm của đường tròn</w:t>
            </w:r>
            <w:r w:rsidRPr="00676FB5">
              <w:rPr>
                <w:rFonts w:ascii="Chu Van An" w:eastAsia="Times New Roman" w:hAnsi="Chu Van An" w:cs="Chu Van An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 xml:space="preserve">khi </w:t>
            </w:r>
            <w:r w:rsidRPr="00676FB5">
              <w:rPr>
                <w:rFonts w:ascii="Chu Van An" w:hAnsi="Chu Van An" w:cs="Chu Van An"/>
                <w:b/>
                <w:position w:val="-6"/>
                <w:sz w:val="24"/>
                <w:szCs w:val="24"/>
                <w:lang w:eastAsia="vi-VN"/>
              </w:rPr>
              <w:object w:dxaOrig="255" w:dyaOrig="225" w14:anchorId="6CE23A7C">
                <v:shape id="_x0000_i7144" type="#_x0000_t75" style="width:12.75pt;height:11.25pt" o:ole="">
                  <v:imagedata r:id="rId994" o:title=""/>
                </v:shape>
                <o:OLEObject Type="Embed" ProgID="Equation.DSMT4" ShapeID="_x0000_i7144" DrawAspect="Content" ObjectID="_1690174717" r:id="rId998"/>
              </w:object>
            </w:r>
            <w:r w:rsidRPr="00676FB5">
              <w:rPr>
                <w:rFonts w:ascii="Chu Van An" w:eastAsia="Times New Roman" w:hAnsi="Chu Van An" w:cs="Chu Van An"/>
                <w:b/>
                <w:color w:val="000000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eastAsia="vi-VN"/>
              </w:rPr>
              <w:t>thay đổi là</w:t>
            </w:r>
          </w:p>
          <w:p w14:paraId="4C2DF297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parabol </w:t>
            </w:r>
            <w:r w:rsidRPr="00676FB5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  <w:lang w:eastAsia="vi-VN"/>
              </w:rPr>
              <w:object w:dxaOrig="1695" w:dyaOrig="405" w14:anchorId="3DEA927F">
                <v:shape id="_x0000_i7145" type="#_x0000_t75" style="width:84.75pt;height:20.25pt" o:ole="">
                  <v:imagedata r:id="rId999" o:title=""/>
                </v:shape>
                <o:OLEObject Type="Embed" ProgID="Equation.DSMT4" ShapeID="_x0000_i7145" DrawAspect="Content" ObjectID="_1690174718" r:id="rId1000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>.</w:t>
            </w:r>
          </w:p>
          <w:p w14:paraId="19C0751B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đường thẳng </w:t>
            </w:r>
            <w:r w:rsidRPr="00676FB5">
              <w:rPr>
                <w:rFonts w:ascii="Chu Van An" w:eastAsia="Arial" w:hAnsi="Chu Van An" w:cs="Chu Van An"/>
                <w:b/>
                <w:bCs/>
                <w:color w:val="0000FF"/>
                <w:position w:val="-14"/>
                <w:sz w:val="24"/>
                <w:szCs w:val="24"/>
                <w:lang w:eastAsia="vi-VN"/>
              </w:rPr>
              <w:object w:dxaOrig="1515" w:dyaOrig="405" w14:anchorId="6B02D7E5">
                <v:shape id="_x0000_i7146" type="#_x0000_t75" style="width:75.75pt;height:20.25pt" o:ole="">
                  <v:imagedata r:id="rId1001" o:title=""/>
                </v:shape>
                <o:OLEObject Type="Embed" ProgID="Equation.DSMT4" ShapeID="_x0000_i7146" DrawAspect="Content" ObjectID="_1690174719" r:id="rId1002"/>
              </w:objec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</w:p>
          <w:p w14:paraId="0759560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>C.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parabol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  <w:lang w:eastAsia="vi-VN"/>
              </w:rPr>
              <w:object w:dxaOrig="1575" w:dyaOrig="405" w14:anchorId="67214A26">
                <v:shape id="_x0000_i7147" type="#_x0000_t75" style="width:78.75pt;height:20.25pt" o:ole="">
                  <v:imagedata r:id="rId1003" o:title=""/>
                </v:shape>
                <o:OLEObject Type="Embed" ProgID="Equation.DSMT4" ShapeID="_x0000_i7147" DrawAspect="Content" ObjectID="_1690174720" r:id="rId1004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>.</w:t>
            </w:r>
          </w:p>
          <w:p w14:paraId="09459CB1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  <w:lang w:eastAsia="vi-VN"/>
              </w:rPr>
              <w:t xml:space="preserve">đường thẳng </w:t>
            </w:r>
            <w:r w:rsidRPr="00676FB5">
              <w:rPr>
                <w:rFonts w:ascii="Chu Van An" w:eastAsia="Times New Roman" w:hAnsi="Chu Van An" w:cs="Chu Van An"/>
                <w:b/>
                <w:bCs/>
                <w:color w:val="0000FF"/>
                <w:position w:val="-14"/>
                <w:sz w:val="24"/>
                <w:szCs w:val="24"/>
                <w:lang w:eastAsia="vi-VN"/>
              </w:rPr>
              <w:object w:dxaOrig="1635" w:dyaOrig="405" w14:anchorId="03268B9E">
                <v:shape id="_x0000_i7148" type="#_x0000_t75" style="width:81.75pt;height:20.25pt" o:ole="">
                  <v:imagedata r:id="rId1005" o:title=""/>
                </v:shape>
                <o:OLEObject Type="Embed" ProgID="Equation.DSMT4" ShapeID="_x0000_i7148" DrawAspect="Content" ObjectID="_1690174721" r:id="rId1006"/>
              </w:objec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</w:p>
          <w:p w14:paraId="4E98DF7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59C25FD4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D2227A" w:rsidRPr="00676FB5" w14:paraId="0B051C15" w14:textId="77777777" w:rsidTr="00D2227A">
        <w:tc>
          <w:tcPr>
            <w:tcW w:w="6200" w:type="dxa"/>
            <w:shd w:val="clear" w:color="auto" w:fill="auto"/>
          </w:tcPr>
          <w:p w14:paraId="74A7DF74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78C6F0E1">
                <v:shape id="_x0000_i7149" type="#_x0000_t75" style="width:22.5pt;height:15.75pt" o:ole="">
                  <v:imagedata r:id="rId1007" o:title=""/>
                </v:shape>
                <o:OLEObject Type="Embed" ProgID="Equation.DSMT4" ShapeID="_x0000_i7149" DrawAspect="Content" ObjectID="_1690174722" r:id="rId100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313E8B2">
                <v:shape id="_x0000_i7150" type="#_x0000_t75" style="width:27.75pt;height:14.25pt" o:ole="">
                  <v:imagedata r:id="rId1009" o:title=""/>
                </v:shape>
                <o:OLEObject Type="Embed" ProgID="Equation.DSMT4" ShapeID="_x0000_i7150" DrawAspect="Content" ObjectID="_1690174723" r:id="rId101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390" w14:anchorId="2DD2AFEF">
                <v:shape id="_x0000_i7151" type="#_x0000_t75" style="width:38.25pt;height:19.5pt" o:ole="">
                  <v:imagedata r:id="rId1011" o:title=""/>
                </v:shape>
                <o:OLEObject Type="Embed" ProgID="Equation.DSMT4" ShapeID="_x0000_i7151" DrawAspect="Content" ObjectID="_1690174724" r:id="rId101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06B4314E">
                <v:shape id="_x0000_i7152" type="#_x0000_t75" style="width:37.5pt;height:19.5pt" o:ole="">
                  <v:imagedata r:id="rId1013" o:title=""/>
                </v:shape>
                <o:OLEObject Type="Embed" ProgID="Equation.DSMT4" ShapeID="_x0000_i7152" DrawAspect="Content" ObjectID="_1690174725" r:id="rId101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49D440C5">
                <v:shape id="_x0000_i7153" type="#_x0000_t75" style="width:37.5pt;height:19.5pt" o:ole="">
                  <v:imagedata r:id="rId1015" o:title=""/>
                </v:shape>
                <o:OLEObject Type="Embed" ProgID="Equation.DSMT4" ShapeID="_x0000_i7153" DrawAspect="Content" ObjectID="_1690174726" r:id="rId1016"/>
              </w:object>
            </w:r>
            <w:r w:rsidRPr="00676FB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Bán kính của đường tròn ngoại tiếp 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EC5B1AF">
                <v:shape id="_x0000_i7154" type="#_x0000_t75" style="width:27.75pt;height:14.25pt" o:ole="">
                  <v:imagedata r:id="rId1017" o:title=""/>
                </v:shape>
                <o:OLEObject Type="Embed" ProgID="Equation.DSMT4" ShapeID="_x0000_i7154" DrawAspect="Content" ObjectID="_1690174727" r:id="rId1018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7344C2A" w14:textId="77777777" w:rsidR="00D2227A" w:rsidRPr="00676FB5" w:rsidRDefault="00D2227A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313E8AE6">
                <v:shape id="_x0000_i7155" type="#_x0000_t75" style="width:12pt;height:30.75pt" o:ole="">
                  <v:imagedata r:id="rId1019" o:title=""/>
                </v:shape>
                <o:OLEObject Type="Embed" ProgID="Equation.DSMT4" ShapeID="_x0000_i7155" DrawAspect="Content" ObjectID="_1690174728" r:id="rId1020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7636B00">
                <v:shape id="_x0000_i7156" type="#_x0000_t75" style="width:9pt;height:14.25pt" o:ole="">
                  <v:imagedata r:id="rId1021" o:title=""/>
                </v:shape>
                <o:OLEObject Type="Embed" ProgID="Equation.DSMT4" ShapeID="_x0000_i7156" DrawAspect="Content" ObjectID="_1690174729" r:id="rId1022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10" w:dyaOrig="690" w14:anchorId="4C0CC9D9">
                <v:shape id="_x0000_i7157" type="#_x0000_t75" style="width:25.5pt;height:34.5pt" o:ole="">
                  <v:imagedata r:id="rId1023" o:title=""/>
                </v:shape>
                <o:OLEObject Type="Embed" ProgID="Equation.DSMT4" ShapeID="_x0000_i7157" DrawAspect="Content" ObjectID="_1690174730" r:id="rId1024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1A8646C">
                <v:shape id="_x0000_i7158" type="#_x0000_t75" style="width:9pt;height:14.25pt" o:ole="">
                  <v:imagedata r:id="rId1025" o:title=""/>
                </v:shape>
                <o:OLEObject Type="Embed" ProgID="Equation.DSMT4" ShapeID="_x0000_i7158" DrawAspect="Content" ObjectID="_1690174731" r:id="rId1026"/>
              </w:object>
            </w:r>
            <w:r w:rsidRPr="00676FB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C5ADE2B" w14:textId="77777777" w:rsidR="00D2227A" w:rsidRPr="00676FB5" w:rsidRDefault="00D2227A" w:rsidP="0013680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852" w:type="dxa"/>
            <w:shd w:val="clear" w:color="auto" w:fill="auto"/>
          </w:tcPr>
          <w:p w14:paraId="2509FB94" w14:textId="77777777" w:rsidR="00D2227A" w:rsidRPr="00676FB5" w:rsidRDefault="00D2227A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</w:pPr>
            <w:r w:rsidRPr="00676FB5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</w:tbl>
    <w:p w14:paraId="0BCDA227" w14:textId="77777777" w:rsidR="00D2227A" w:rsidRPr="00E67A79" w:rsidRDefault="00D2227A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E815F57" w14:textId="77777777" w:rsidR="00B210BA" w:rsidRPr="00E67A79" w:rsidRDefault="00B210BA" w:rsidP="00E73CB1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3B6A617B" w14:textId="77777777" w:rsidR="009C13E3" w:rsidRPr="00E67A79" w:rsidRDefault="009C13E3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E05D8CD" wp14:editId="3B3E96D3">
                <wp:extent cx="6547104" cy="2200275"/>
                <wp:effectExtent l="0" t="19050" r="25400" b="28575"/>
                <wp:docPr id="7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200275"/>
                          <a:chOff x="0" y="0"/>
                          <a:chExt cx="6547104" cy="2137941"/>
                        </a:xfrm>
                      </wpg:grpSpPr>
                      <wps:wsp>
                        <wps:cNvPr id="7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18772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93A512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5308C24" w14:textId="4A96B879" w:rsidR="009C13E3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B210BA" w:rsidRPr="00864063" w14:paraId="4AABC0E6" w14:textId="77777777" w:rsidTr="00CB7E43">
                                <w:trPr>
                                  <w:trHeight w:val="217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047F7B5D" w14:textId="77777777" w:rsidR="00B210BA" w:rsidRPr="00864063" w:rsidRDefault="00B210BA" w:rsidP="00B210BA">
                                    <w:pP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</w:pPr>
                                  </w:p>
                                  <w:p w14:paraId="29AC4C7E" w14:textId="77777777" w:rsidR="00B210BA" w:rsidRPr="00776705" w:rsidRDefault="00B210BA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 w:rsidRPr="00776705">
                                      <w:rPr>
                                        <w:position w:val="-36"/>
                                      </w:rPr>
                                      <w:object w:dxaOrig="5595" w:dyaOrig="840" w14:anchorId="2D9222A3">
                                        <v:shape id="_x0000_i1843" type="#_x0000_t75" style="width:279.75pt;height:42pt" o:ole="">
                                          <v:imagedata r:id="rId104" o:title=""/>
                                        </v:shape>
                                        <o:OLEObject Type="Embed" ProgID="Equation.DSMT4" ShapeID="_x0000_i1843" DrawAspect="Content" ObjectID="_1690175797" r:id="rId10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51FF4FF8" w14:textId="77777777" w:rsidR="00B210BA" w:rsidRPr="00864063" w:rsidRDefault="00B210BA" w:rsidP="00B210BA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A140F4C" wp14:editId="2E9BA4FC">
                                          <wp:extent cx="1371600" cy="1236080"/>
                                          <wp:effectExtent l="0" t="0" r="0" b="2540"/>
                                          <wp:docPr id="154" name="Picture 154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4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5502" cy="123959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32FD885" w14:textId="77777777" w:rsidR="00B210BA" w:rsidRPr="00892025" w:rsidRDefault="00B210BA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C26D96" w14:textId="594CBA9D" w:rsidR="009C13E3" w:rsidRPr="00B210BA" w:rsidRDefault="009C13E3" w:rsidP="00B210BA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76F2C05F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CAF525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A2B775D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2" name="Group 72"/>
                        <wpg:cNvGrpSpPr/>
                        <wpg:grpSpPr>
                          <a:xfrm>
                            <a:off x="150812" y="0"/>
                            <a:ext cx="5659438" cy="571533"/>
                            <a:chOff x="150812" y="0"/>
                            <a:chExt cx="5659774" cy="571533"/>
                          </a:xfrm>
                        </wpg:grpSpPr>
                        <wpg:grpSp>
                          <wpg:cNvPr id="73" name="Group 73"/>
                          <wpg:cNvGrpSpPr/>
                          <wpg:grpSpPr>
                            <a:xfrm>
                              <a:off x="150812" y="0"/>
                              <a:ext cx="5659774" cy="485775"/>
                              <a:chOff x="150812" y="0"/>
                              <a:chExt cx="5659774" cy="485775"/>
                            </a:xfrm>
                          </wpg:grpSpPr>
                          <wpg:grpSp>
                            <wpg:cNvPr id="74" name="Group 74"/>
                            <wpg:cNvGrpSpPr/>
                            <wpg:grpSpPr>
                              <a:xfrm>
                                <a:off x="184078" y="0"/>
                                <a:ext cx="5626508" cy="485775"/>
                                <a:chOff x="184078" y="0"/>
                                <a:chExt cx="5626508" cy="485775"/>
                              </a:xfrm>
                            </wpg:grpSpPr>
                            <wps:wsp>
                              <wps:cNvPr id="75" name="Rectangle: Single Corner Snipped 75"/>
                              <wps:cNvSpPr/>
                              <wps:spPr>
                                <a:xfrm>
                                  <a:off x="184078" y="38089"/>
                                  <a:ext cx="562650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6" name="Group 76"/>
                              <wpg:cNvGrpSpPr/>
                              <wpg:grpSpPr>
                                <a:xfrm>
                                  <a:off x="1502180" y="0"/>
                                  <a:ext cx="4232200" cy="485775"/>
                                  <a:chOff x="1502180" y="0"/>
                                  <a:chExt cx="4232200" cy="485775"/>
                                </a:xfrm>
                              </wpg:grpSpPr>
                              <wpg:grpSp>
                                <wpg:cNvPr id="77" name="Group 77"/>
                                <wpg:cNvGrpSpPr/>
                                <wpg:grpSpPr>
                                  <a:xfrm>
                                    <a:off x="1611714" y="104387"/>
                                    <a:ext cx="4122666" cy="369570"/>
                                    <a:chOff x="1611714" y="104387"/>
                                    <a:chExt cx="4122666" cy="369570"/>
                                  </a:xfrm>
                                </wpg:grpSpPr>
                                <wps:wsp>
                                  <wps:cNvPr id="78" name="Arrow: Chevron 78"/>
                                  <wps:cNvSpPr/>
                                  <wps:spPr>
                                    <a:xfrm>
                                      <a:off x="1761050" y="105159"/>
                                      <a:ext cx="397333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AD9527B" w14:textId="3C36D789" w:rsidR="009C13E3" w:rsidRPr="00B210BA" w:rsidRDefault="00B210BA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210B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biết tâm và bán kính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9" name="Group 7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0" name="Freeform: Shape 8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829979C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83" name="Freeform: Shape 8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84" name="Flowchart: Terminator 8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85" name="Flowchart: Direct Access Storage 8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86" name="Group 8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87" name="Flowchart: Preparation 8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F0DA87E" w14:textId="034FE704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B210BA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E05D8CD" id="_x0000_s1142" style="width:515.5pt;height:173.25pt;mso-position-horizontal-relative:char;mso-position-vertical-relative:line" coordsize="65471,21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">
                <v:shape id="Rectangle: Diagonal Corners Rounded 1" o:spid="_x0000_s1143" style="position:absolute;top:2607;width:65471;height:1877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34973;6547104,1859457;6532329,1877234;112179,1877234;0,1742261;0,17777;14775,0" o:connectangles="0,0,0,0,0,0,0,0,0" textboxrect="0,0,6435090,1533525"/>
                  <v:textbox>
                    <w:txbxContent>
                      <w:p w14:paraId="7293A512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5308C24" w14:textId="4A96B879" w:rsidR="009C13E3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B210BA" w:rsidRPr="00864063" w14:paraId="4AABC0E6" w14:textId="77777777" w:rsidTr="00CB7E43">
                          <w:trPr>
                            <w:trHeight w:val="217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047F7B5D" w14:textId="77777777" w:rsidR="00B210BA" w:rsidRPr="00864063" w:rsidRDefault="00B210BA" w:rsidP="00B210BA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</w:pPr>
                            </w:p>
                            <w:p w14:paraId="29AC4C7E" w14:textId="77777777" w:rsidR="00B210BA" w:rsidRPr="00776705" w:rsidRDefault="00B210BA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 w:rsidRPr="00776705">
                                <w:rPr>
                                  <w:position w:val="-36"/>
                                </w:rPr>
                                <w:object w:dxaOrig="5595" w:dyaOrig="840" w14:anchorId="2D9222A3">
                                  <v:shape id="_x0000_i1843" type="#_x0000_t75" style="width:279.75pt;height:42pt" o:ole="">
                                    <v:imagedata r:id="rId104" o:title=""/>
                                  </v:shape>
                                  <o:OLEObject Type="Embed" ProgID="Equation.DSMT4" ShapeID="_x0000_i1843" DrawAspect="Content" ObjectID="_1690175797" r:id="rId1028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51FF4FF8" w14:textId="77777777" w:rsidR="00B210BA" w:rsidRPr="00864063" w:rsidRDefault="00B210BA" w:rsidP="00B210BA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A140F4C" wp14:editId="2E9BA4FC">
                                    <wp:extent cx="1371600" cy="1236080"/>
                                    <wp:effectExtent l="0" t="0" r="0" b="2540"/>
                                    <wp:docPr id="154" name="Picture 154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5502" cy="12395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32FD885" w14:textId="77777777" w:rsidR="00B210BA" w:rsidRPr="00892025" w:rsidRDefault="00B210BA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C26D96" w14:textId="594CBA9D" w:rsidR="009C13E3" w:rsidRPr="00B210BA" w:rsidRDefault="009C13E3" w:rsidP="00B210BA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76F2C05F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CAF525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A2B775D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2" o:spid="_x0000_s1144" style="position:absolute;left:1508;width:56594;height:5715" coordorigin="1508" coordsize="5659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group id="Group 73" o:spid="_x0000_s1145" style="position:absolute;left:1508;width:56597;height:4857" coordorigin="1508" coordsize="5659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<v:group id="Group 74" o:spid="_x0000_s1146" style="position:absolute;left:1840;width:56265;height:4857" coordorigin="1840" coordsize="5626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<v:shape id="Rectangle: Single Corner Snipped 75" o:spid="_x0000_s1147" style="position:absolute;left:1840;top:380;width:56265;height:4476;visibility:visible;mso-wrap-style:square;v-text-anchor:middle" coordsize="562650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" path="m,l5471784,r154724,154724l5626508,447554,,447554,,xe" fillcolor="#efddf6 [663]" stroked="f" strokeweight="1.25pt">
                        <v:fill r:id="rId182" o:title="" color2="#fffff7" type="pattern"/>
                        <v:path arrowok="t" o:connecttype="custom" o:connectlocs="0,0;5471784,0;5626508,154724;5626508,447554;0,447554;0,0" o:connectangles="0,0,0,0,0,0"/>
                      </v:shape>
                      <v:group id="Group 76" o:spid="_x0000_s1148" style="position:absolute;left:15021;width:42322;height:4857" coordorigin="15021" coordsize="4232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<v:group id="Group 77" o:spid="_x0000_s1149" style="position:absolute;left:16117;top:1043;width:41226;height:3696" coordorigin="16117,1043" coordsize="4122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      <v:shape id="Arrow: Chevron 78" o:spid="_x0000_s1150" type="#_x0000_t55" style="position:absolute;left:17610;top:1051;width:3973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" adj="2124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AD9527B" w14:textId="3C36D789" w:rsidR="009C13E3" w:rsidRPr="00B210BA" w:rsidRDefault="00B210BA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B210BA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biết tâm và bán kính</w:t>
                                  </w:r>
                                </w:p>
                              </w:txbxContent>
                            </v:textbox>
                          </v:shape>
                          <v:group id="Group 79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      <v:shape id="Freeform: Shape 80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            <v:textbox>
                                <w:txbxContent>
                                  <w:p w14:paraId="4829979C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2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Freeform: Shape 83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84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85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6" o:spid="_x0000_s115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<v:shape id="Flowchart: Preparation 87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5F0DA87E" w14:textId="034FE704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B210BA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B2A8C1D" w14:textId="77777777" w:rsidR="009C13E3" w:rsidRPr="00E67A79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F07178A" w14:textId="35399ABA" w:rsidR="009161FD" w:rsidRPr="00E67A79" w:rsidRDefault="009C13E3" w:rsidP="00E73CB1">
      <w:pPr>
        <w:spacing w:before="120"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9161FD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="009161FD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="009161FD"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="009161FD"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="009161FD"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7B5DDCA2">
          <v:shape id="_x0000_i1844" type="#_x0000_t75" style="width:21pt;height:20.25pt" o:ole="">
            <v:imagedata r:id="rId1029" o:title=""/>
          </v:shape>
          <o:OLEObject Type="Embed" ProgID="Equation.DSMT4" ShapeID="_x0000_i1844" DrawAspect="Content" ObjectID="_1690174732" r:id="rId1030"/>
        </w:object>
      </w:r>
      <w:r w:rsidR="009161FD" w:rsidRPr="00E67A79">
        <w:rPr>
          <w:rFonts w:ascii="Chu Van An" w:hAnsi="Chu Van An" w:cs="Chu Van An"/>
          <w:sz w:val="24"/>
          <w:szCs w:val="24"/>
        </w:rPr>
        <w:t xml:space="preserve">có tâm </w:t>
      </w:r>
      <w:r w:rsidR="009161FD"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25" w:dyaOrig="405" w14:anchorId="5AE61FCC">
          <v:shape id="_x0000_i1845" type="#_x0000_t75" style="width:41.25pt;height:20.25pt" o:ole="">
            <v:imagedata r:id="rId1031" o:title=""/>
          </v:shape>
          <o:OLEObject Type="Embed" ProgID="Equation.DSMT4" ShapeID="_x0000_i1845" DrawAspect="Content" ObjectID="_1690174733" r:id="rId1032"/>
        </w:object>
      </w:r>
      <w:r w:rsidR="009161FD" w:rsidRPr="00E67A79">
        <w:rPr>
          <w:rFonts w:ascii="Chu Van An" w:hAnsi="Chu Van An" w:cs="Chu Van An"/>
          <w:sz w:val="24"/>
          <w:szCs w:val="24"/>
        </w:rPr>
        <w:t xml:space="preserve">và bán đính </w:t>
      </w:r>
      <w:r w:rsidR="009161FD"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870" w:dyaOrig="360" w14:anchorId="495EB325">
          <v:shape id="_x0000_i1846" type="#_x0000_t75" style="width:43.5pt;height:18pt" o:ole="">
            <v:imagedata r:id="rId1033" o:title=""/>
          </v:shape>
          <o:OLEObject Type="Embed" ProgID="Equation.DSMT4" ShapeID="_x0000_i1846" DrawAspect="Content" ObjectID="_1690174734" r:id="rId1034"/>
        </w:object>
      </w:r>
      <w:r w:rsidR="009161FD" w:rsidRPr="00E67A79">
        <w:rPr>
          <w:rFonts w:ascii="Chu Van An" w:hAnsi="Chu Van An" w:cs="Chu Van An"/>
          <w:sz w:val="24"/>
          <w:szCs w:val="24"/>
        </w:rPr>
        <w:t>có phương trình là</w:t>
      </w:r>
    </w:p>
    <w:p w14:paraId="2E1EF7F4" w14:textId="77777777" w:rsidR="009161FD" w:rsidRPr="00E67A79" w:rsidRDefault="009161FD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50" w14:anchorId="510B6AB5">
          <v:shape id="_x0000_i1847" type="#_x0000_t75" style="width:111pt;height:22.5pt" o:ole="">
            <v:imagedata r:id="rId1035" o:title=""/>
          </v:shape>
          <o:OLEObject Type="Embed" ProgID="Equation.DSMT4" ShapeID="_x0000_i1847" DrawAspect="Content" ObjectID="_1690174735" r:id="rId103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50" w14:anchorId="3E097A8B">
          <v:shape id="_x0000_i1848" type="#_x0000_t75" style="width:111pt;height:22.5pt" o:ole="">
            <v:imagedata r:id="rId1037" o:title=""/>
          </v:shape>
          <o:OLEObject Type="Embed" ProgID="Equation.DSMT4" ShapeID="_x0000_i1848" DrawAspect="Content" ObjectID="_1690174736" r:id="rId103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51B17EA" w14:textId="77777777" w:rsidR="009161FD" w:rsidRPr="00E67A79" w:rsidRDefault="009161FD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90" w:dyaOrig="450" w14:anchorId="0CAF09B4">
          <v:shape id="_x0000_i1849" type="#_x0000_t75" style="width:109.5pt;height:22.5pt" o:ole="">
            <v:imagedata r:id="rId1039" o:title=""/>
          </v:shape>
          <o:OLEObject Type="Embed" ProgID="Equation.DSMT4" ShapeID="_x0000_i1849" DrawAspect="Content" ObjectID="_1690174737" r:id="rId104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175" w:dyaOrig="450" w14:anchorId="321404C0">
          <v:shape id="_x0000_i1850" type="#_x0000_t75" style="width:108.75pt;height:22.5pt" o:ole="">
            <v:imagedata r:id="rId1041" o:title=""/>
          </v:shape>
          <o:OLEObject Type="Embed" ProgID="Equation.DSMT4" ShapeID="_x0000_i1850" DrawAspect="Content" ObjectID="_1690174738" r:id="rId104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7168C4" w14:textId="7F4136EA" w:rsidR="009161FD" w:rsidRPr="00E67A79" w:rsidRDefault="00E67A79" w:rsidP="00E73CB1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38CCEB50" w14:textId="77777777" w:rsidR="009161FD" w:rsidRPr="00E67A79" w:rsidRDefault="009161FD" w:rsidP="00E73CB1">
      <w:pPr>
        <w:pStyle w:val="ListParagraph"/>
        <w:ind w:left="1000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286C3A2D" w14:textId="77777777" w:rsidR="009161FD" w:rsidRPr="00E67A79" w:rsidRDefault="009161FD" w:rsidP="00E73CB1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50702BB">
          <v:shape id="_x0000_i1851" type="#_x0000_t75" style="width:21pt;height:20.25pt" o:ole="">
            <v:imagedata r:id="rId1029" o:title=""/>
          </v:shape>
          <o:OLEObject Type="Embed" ProgID="Equation.DSMT4" ShapeID="_x0000_i1851" DrawAspect="Content" ObjectID="_1690174739" r:id="rId104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có tâm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25" w:dyaOrig="405" w14:anchorId="390096A0">
          <v:shape id="_x0000_i1852" type="#_x0000_t75" style="width:41.25pt;height:20.25pt" o:ole="">
            <v:imagedata r:id="rId1031" o:title=""/>
          </v:shape>
          <o:OLEObject Type="Embed" ProgID="Equation.DSMT4" ShapeID="_x0000_i1852" DrawAspect="Content" ObjectID="_1690174740" r:id="rId104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bán đính </w:t>
      </w:r>
      <w:r w:rsidRPr="00E67A79">
        <w:rPr>
          <w:rFonts w:ascii="Chu Van An" w:eastAsia="Calibri" w:hAnsi="Chu Van An" w:cs="Chu Van An"/>
          <w:position w:val="-8"/>
          <w:sz w:val="24"/>
          <w:szCs w:val="24"/>
        </w:rPr>
        <w:object w:dxaOrig="870" w:dyaOrig="360" w14:anchorId="669F5808">
          <v:shape id="_x0000_i1853" type="#_x0000_t75" style="width:43.5pt;height:18pt" o:ole="">
            <v:imagedata r:id="rId1033" o:title=""/>
          </v:shape>
          <o:OLEObject Type="Embed" ProgID="Equation.DSMT4" ShapeID="_x0000_i1853" DrawAspect="Content" ObjectID="_1690174741" r:id="rId1045"/>
        </w:object>
      </w:r>
      <w:r w:rsidRPr="00E67A79">
        <w:rPr>
          <w:rFonts w:ascii="Chu Van An" w:hAnsi="Chu Van An" w:cs="Chu Van An"/>
          <w:sz w:val="24"/>
          <w:szCs w:val="24"/>
        </w:rPr>
        <w:t>có phương trình là</w:t>
      </w:r>
    </w:p>
    <w:p w14:paraId="5B008938" w14:textId="77777777" w:rsidR="009161FD" w:rsidRPr="00E67A79" w:rsidRDefault="009161FD" w:rsidP="00E73CB1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position w:val="-18"/>
          <w:sz w:val="24"/>
          <w:szCs w:val="24"/>
        </w:rPr>
        <w:object w:dxaOrig="5145" w:dyaOrig="540" w14:anchorId="0A0117EE">
          <v:shape id="_x0000_i1854" type="#_x0000_t75" style="width:257.25pt;height:27pt" o:ole="">
            <v:imagedata r:id="rId1046" o:title=""/>
          </v:shape>
          <o:OLEObject Type="Embed" ProgID="Equation.DSMT4" ShapeID="_x0000_i1854" DrawAspect="Content" ObjectID="_1690174742" r:id="rId104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E9CFE03" w14:textId="77777777" w:rsidR="009161FD" w:rsidRPr="00E67A79" w:rsidRDefault="009161FD" w:rsidP="00E73CB1">
      <w:pPr>
        <w:ind w:left="1000"/>
        <w:rPr>
          <w:rFonts w:ascii="Chu Van An" w:hAnsi="Chu Van An" w:cs="Chu Van An"/>
          <w:sz w:val="24"/>
          <w:szCs w:val="24"/>
        </w:rPr>
      </w:pPr>
    </w:p>
    <w:p w14:paraId="27C99CAC" w14:textId="77777777" w:rsidR="009161FD" w:rsidRPr="00E67A79" w:rsidRDefault="009161FD" w:rsidP="00E73CB1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6FFC3F3">
          <v:shape id="_x0000_i1855" type="#_x0000_t75" style="width:23.25pt;height:16.5pt" o:ole="">
            <v:imagedata r:id="rId1048" o:title=""/>
          </v:shape>
          <o:OLEObject Type="Embed" ProgID="Equation.DSMT4" ShapeID="_x0000_i1855" DrawAspect="Content" ObjectID="_1690174743" r:id="rId104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7D0D2DD8">
          <v:shape id="_x0000_i1856" type="#_x0000_t75" style="width:21pt;height:19.5pt" o:ole="">
            <v:imagedata r:id="rId1050" o:title=""/>
          </v:shape>
          <o:OLEObject Type="Embed" ProgID="Equation.DSMT4" ShapeID="_x0000_i1856" DrawAspect="Content" ObjectID="_1690174744" r:id="rId105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DA4BF3C">
          <v:shape id="_x0000_i1857" type="#_x0000_t75" style="width:45.75pt;height:20.25pt" o:ole="">
            <v:imagedata r:id="rId1052" o:title=""/>
          </v:shape>
          <o:OLEObject Type="Embed" ProgID="Equation.DSMT4" ShapeID="_x0000_i1857" DrawAspect="Content" ObjectID="_1690174745" r:id="rId105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, bán kính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4496618">
          <v:shape id="_x0000_i1858" type="#_x0000_t75" style="width:30pt;height:14.25pt" o:ole="">
            <v:imagedata r:id="rId1054" o:title=""/>
          </v:shape>
          <o:OLEObject Type="Embed" ProgID="Equation.DSMT4" ShapeID="_x0000_i1858" DrawAspect="Content" ObjectID="_1690174746" r:id="rId1055"/>
        </w:object>
      </w:r>
      <w:r w:rsidRPr="00E67A79">
        <w:rPr>
          <w:rFonts w:ascii="Chu Van An" w:hAnsi="Chu Van An" w:cs="Chu Van An"/>
          <w:position w:val="-10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nl-NL"/>
        </w:rPr>
        <w:t>có phương trình là</w:t>
      </w:r>
    </w:p>
    <w:p w14:paraId="7C8C3551" w14:textId="77777777" w:rsidR="009161FD" w:rsidRPr="00E67A79" w:rsidRDefault="009161FD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7EDE85F3">
          <v:shape id="_x0000_i1859" type="#_x0000_t75" style="width:111.75pt;height:22.5pt" o:ole="">
            <v:imagedata r:id="rId1056" o:title=""/>
          </v:shape>
          <o:OLEObject Type="Embed" ProgID="Equation.DSMT4" ShapeID="_x0000_i1859" DrawAspect="Content" ObjectID="_1690174747" r:id="rId1057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39C5B64F">
          <v:shape id="_x0000_i1860" type="#_x0000_t75" style="width:111.75pt;height:22.5pt" o:ole="">
            <v:imagedata r:id="rId1058" o:title=""/>
          </v:shape>
          <o:OLEObject Type="Embed" ProgID="Equation.DSMT4" ShapeID="_x0000_i1860" DrawAspect="Content" ObjectID="_1690174748" r:id="rId1059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29E66587" w14:textId="77777777" w:rsidR="009161FD" w:rsidRPr="00E67A79" w:rsidRDefault="009161FD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50" w14:anchorId="70EFD86D">
          <v:shape id="_x0000_i1861" type="#_x0000_t75" style="width:105.75pt;height:22.5pt" o:ole="">
            <v:imagedata r:id="rId1060" o:title=""/>
          </v:shape>
          <o:OLEObject Type="Embed" ProgID="Equation.DSMT4" ShapeID="_x0000_i1861" DrawAspect="Content" ObjectID="_1690174749" r:id="rId1061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50" w14:anchorId="3C4EC4BC">
          <v:shape id="_x0000_i1862" type="#_x0000_t75" style="width:105.75pt;height:22.5pt" o:ole="">
            <v:imagedata r:id="rId1062" o:title=""/>
          </v:shape>
          <o:OLEObject Type="Embed" ProgID="Equation.DSMT4" ShapeID="_x0000_i1862" DrawAspect="Content" ObjectID="_1690174750" r:id="rId1063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06D1C4B0" w14:textId="75A42DA3" w:rsidR="009161FD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387342D8" w14:textId="77777777" w:rsidR="009161FD" w:rsidRPr="00E67A79" w:rsidRDefault="009161FD" w:rsidP="00E73CB1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38D82712" w14:textId="77777777" w:rsidR="009161FD" w:rsidRPr="00E67A79" w:rsidRDefault="009161FD" w:rsidP="00E73CB1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Ta có phương trình đường tròn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34DE32F2">
          <v:shape id="_x0000_i1863" type="#_x0000_t75" style="width:111.75pt;height:22.5pt" o:ole="">
            <v:imagedata r:id="rId1058" o:title=""/>
          </v:shape>
          <o:OLEObject Type="Embed" ProgID="Equation.DSMT4" ShapeID="_x0000_i1863" DrawAspect="Content" ObjectID="_1690174751" r:id="rId106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575FA5C5" w14:textId="77777777" w:rsidR="009161FD" w:rsidRPr="00E67A79" w:rsidRDefault="009161FD" w:rsidP="00E73CB1">
      <w:pPr>
        <w:spacing w:line="276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4B552ECD">
          <v:shape id="_x0000_i1864" type="#_x0000_t75" style="width:21pt;height:20.25pt" o:ole="">
            <v:imagedata r:id="rId1065" o:title=""/>
          </v:shape>
          <o:OLEObject Type="Embed" ProgID="Equation.DSMT4" ShapeID="_x0000_i1864" DrawAspect="Content" ObjectID="_1690174752" r:id="rId106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675" w:dyaOrig="405" w14:anchorId="1DF153DA">
          <v:shape id="_x0000_i1865" type="#_x0000_t75" style="width:33.75pt;height:20.25pt" o:ole="">
            <v:imagedata r:id="rId1067" o:title=""/>
          </v:shape>
          <o:OLEObject Type="Embed" ProgID="Equation.DSMT4" ShapeID="_x0000_i1865" DrawAspect="Content" ObjectID="_1690174753" r:id="rId106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4E2AA2D1">
          <v:shape id="_x0000_i1866" type="#_x0000_t75" style="width:29.25pt;height:14.25pt" o:ole="">
            <v:imagedata r:id="rId1069" o:title=""/>
          </v:shape>
          <o:OLEObject Type="Embed" ProgID="Equation.DSMT4" ShapeID="_x0000_i1866" DrawAspect="Content" ObjectID="_1690174754" r:id="rId107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có phương trình là</w:t>
      </w:r>
    </w:p>
    <w:p w14:paraId="0B67544E" w14:textId="77777777" w:rsidR="009161FD" w:rsidRPr="00E67A79" w:rsidRDefault="009161FD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4B516D9">
          <v:shape id="_x0000_i1867" type="#_x0000_t75" style="width:104.25pt;height:21.75pt" o:ole="">
            <v:imagedata r:id="rId1071" o:title=""/>
          </v:shape>
          <o:OLEObject Type="Embed" ProgID="Equation.DSMT4" ShapeID="_x0000_i1867" DrawAspect="Content" ObjectID="_1690174755" r:id="rId1072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423A6464">
          <v:shape id="_x0000_i1868" type="#_x0000_t75" style="width:104.25pt;height:21.75pt" o:ole="">
            <v:imagedata r:id="rId1073" o:title=""/>
          </v:shape>
          <o:OLEObject Type="Embed" ProgID="Equation.DSMT4" ShapeID="_x0000_i1868" DrawAspect="Content" ObjectID="_1690174756" r:id="rId10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619F0BB" w14:textId="77777777" w:rsidR="009161FD" w:rsidRPr="00E67A79" w:rsidRDefault="009161FD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040" w:dyaOrig="435" w14:anchorId="552A16D6">
          <v:shape id="_x0000_i1869" type="#_x0000_t75" style="width:102pt;height:21.75pt" o:ole="">
            <v:imagedata r:id="rId1075" o:title=""/>
          </v:shape>
          <o:OLEObject Type="Embed" ProgID="Equation.DSMT4" ShapeID="_x0000_i1869" DrawAspect="Content" ObjectID="_1690174757" r:id="rId1076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35" w14:anchorId="4ABAE6A9">
          <v:shape id="_x0000_i1870" type="#_x0000_t75" style="width:102pt;height:21.75pt" o:ole="">
            <v:imagedata r:id="rId1077" o:title=""/>
          </v:shape>
          <o:OLEObject Type="Embed" ProgID="Equation.DSMT4" ShapeID="_x0000_i1870" DrawAspect="Content" ObjectID="_1690174758" r:id="rId1078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C34F8D7" w14:textId="29F0009F" w:rsidR="009161FD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bCs/>
          <w:i/>
          <w:color w:val="0000CC"/>
          <w:sz w:val="24"/>
          <w:szCs w:val="24"/>
        </w:rPr>
        <w:lastRenderedPageBreak/>
        <w:t>Lời giải</w:t>
      </w:r>
    </w:p>
    <w:p w14:paraId="173B582E" w14:textId="77777777" w:rsidR="009161FD" w:rsidRPr="00E67A79" w:rsidRDefault="009161FD" w:rsidP="00E73CB1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5AB28ACA" w14:textId="77777777" w:rsidR="009161FD" w:rsidRPr="00E67A79" w:rsidRDefault="009161FD" w:rsidP="00E73CB1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Phươn trình đường tròn có tâm </w:t>
      </w:r>
      <w:r w:rsidRPr="00E67A79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675" w:dyaOrig="405" w14:anchorId="7F2FAFD7">
          <v:shape id="_x0000_i1871" type="#_x0000_t75" style="width:33.75pt;height:20.25pt" o:ole="">
            <v:imagedata r:id="rId1067" o:title=""/>
          </v:shape>
          <o:OLEObject Type="Embed" ProgID="Equation.DSMT4" ShapeID="_x0000_i1871" DrawAspect="Content" ObjectID="_1690174759" r:id="rId1079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6379D220">
          <v:shape id="_x0000_i1872" type="#_x0000_t75" style="width:29.25pt;height:14.25pt" o:ole="">
            <v:imagedata r:id="rId1069" o:title=""/>
          </v:shape>
          <o:OLEObject Type="Embed" ProgID="Equation.DSMT4" ShapeID="_x0000_i1872" DrawAspect="Content" ObjectID="_1690174760" r:id="rId1080"/>
        </w:object>
      </w:r>
      <w:r w:rsidRPr="00E67A79">
        <w:rPr>
          <w:rFonts w:ascii="Chu Van An" w:hAnsi="Chu Van An" w:cs="Chu Van An"/>
          <w:color w:val="000000"/>
          <w:sz w:val="24"/>
          <w:szCs w:val="24"/>
        </w:rPr>
        <w:t xml:space="preserve"> là: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537EFBC0">
          <v:shape id="_x0000_i1873" type="#_x0000_t75" style="width:104.25pt;height:21.75pt" o:ole="">
            <v:imagedata r:id="rId1073" o:title=""/>
          </v:shape>
          <o:OLEObject Type="Embed" ProgID="Equation.DSMT4" ShapeID="_x0000_i1873" DrawAspect="Content" ObjectID="_1690174761" r:id="rId108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E835C6D" w14:textId="77777777" w:rsidR="009161FD" w:rsidRPr="00E67A79" w:rsidRDefault="009161FD" w:rsidP="00E73CB1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498CE4B1">
          <v:shape id="_x0000_i1874" type="#_x0000_t75" style="width:40.5pt;height:19.5pt" o:ole="">
            <v:imagedata r:id="rId1082" o:title=""/>
          </v:shape>
          <o:OLEObject Type="Embed" ProgID="Equation.DSMT4" ShapeID="_x0000_i1874" DrawAspect="Content" ObjectID="_1690174762" r:id="rId108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3D2E4260">
          <v:shape id="_x0000_i1875" type="#_x0000_t75" style="width:30pt;height:13.5pt" o:ole="">
            <v:imagedata r:id="rId1084" o:title=""/>
          </v:shape>
          <o:OLEObject Type="Embed" ProgID="Equation.DSMT4" ShapeID="_x0000_i1875" DrawAspect="Content" ObjectID="_1690174763" r:id="rId108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607D6A6F" w14:textId="77777777" w:rsidR="009161FD" w:rsidRPr="00E67A79" w:rsidRDefault="009161FD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32B5422E">
          <v:shape id="_x0000_i1876" type="#_x0000_t75" style="width:103.5pt;height:22.5pt" o:ole="">
            <v:imagedata r:id="rId1086" o:title=""/>
          </v:shape>
          <o:OLEObject Type="Embed" ProgID="Equation.DSMT4" ShapeID="_x0000_i1876" DrawAspect="Content" ObjectID="_1690174764" r:id="rId108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6EB8A85D">
          <v:shape id="_x0000_i1877" type="#_x0000_t75" style="width:103.5pt;height:22.5pt" o:ole="">
            <v:imagedata r:id="rId1088" o:title=""/>
          </v:shape>
          <o:OLEObject Type="Embed" ProgID="Equation.DSMT4" ShapeID="_x0000_i1877" DrawAspect="Content" ObjectID="_1690174765" r:id="rId10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668FDF0" w14:textId="77777777" w:rsidR="009161FD" w:rsidRPr="00E67A79" w:rsidRDefault="009161FD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3D1FE6D4">
          <v:shape id="_x0000_i1878" type="#_x0000_t75" style="width:103.5pt;height:22.5pt" o:ole="">
            <v:imagedata r:id="rId1090" o:title=""/>
          </v:shape>
          <o:OLEObject Type="Embed" ProgID="Equation.DSMT4" ShapeID="_x0000_i1878" DrawAspect="Content" ObjectID="_1690174766" r:id="rId10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0BE7345A">
          <v:shape id="_x0000_i1879" type="#_x0000_t75" style="width:103.5pt;height:22.5pt" o:ole="">
            <v:imagedata r:id="rId1092" o:title=""/>
          </v:shape>
          <o:OLEObject Type="Embed" ProgID="Equation.DSMT4" ShapeID="_x0000_i1879" DrawAspect="Content" ObjectID="_1690174767" r:id="rId109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4E2C351" w14:textId="021F91F7" w:rsidR="009161FD" w:rsidRPr="00E67A79" w:rsidRDefault="00E67A79" w:rsidP="00E73CB1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4A6BE02E" w14:textId="77777777" w:rsidR="009161FD" w:rsidRPr="00E67A79" w:rsidRDefault="009161FD" w:rsidP="00E73CB1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78411D0" w14:textId="77777777" w:rsidR="009161FD" w:rsidRPr="00E67A79" w:rsidRDefault="009161FD" w:rsidP="00E73CB1">
      <w:pPr>
        <w:ind w:left="1000"/>
        <w:rPr>
          <w:rFonts w:ascii="Chu Van An" w:hAnsi="Chu Van An" w:cs="Chu Van An"/>
          <w:position w:val="-14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3FD0124C">
          <v:shape id="_x0000_i1880" type="#_x0000_t75" style="width:21.75pt;height:19.5pt" o:ole="">
            <v:imagedata r:id="rId1094" o:title=""/>
          </v:shape>
          <o:OLEObject Type="Embed" ProgID="Equation.DSMT4" ShapeID="_x0000_i1880" DrawAspect="Content" ObjectID="_1690174768" r:id="rId109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2C5AD0E4">
          <v:shape id="_x0000_i1881" type="#_x0000_t75" style="width:37.5pt;height:19.5pt" o:ole="">
            <v:imagedata r:id="rId1096" o:title=""/>
          </v:shape>
          <o:OLEObject Type="Embed" ProgID="Equation.DSMT4" ShapeID="_x0000_i1881" DrawAspect="Content" ObjectID="_1690174769" r:id="rId109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30C8828">
          <v:shape id="_x0000_i1882" type="#_x0000_t75" style="width:12pt;height:13.5pt" o:ole="">
            <v:imagedata r:id="rId1098" o:title=""/>
          </v:shape>
          <o:OLEObject Type="Embed" ProgID="Equation.DSMT4" ShapeID="_x0000_i1882" DrawAspect="Content" ObjectID="_1690174770" r:id="rId109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610" w:dyaOrig="450" w14:anchorId="02D02B65">
          <v:shape id="_x0000_i1883" type="#_x0000_t75" style="width:130.5pt;height:22.5pt" o:ole="">
            <v:imagedata r:id="rId1100" o:title=""/>
          </v:shape>
          <o:OLEObject Type="Embed" ProgID="Equation.DSMT4" ShapeID="_x0000_i1883" DrawAspect="Content" ObjectID="_1690174771" r:id="rId1101"/>
        </w:object>
      </w:r>
    </w:p>
    <w:p w14:paraId="10AC2EE2" w14:textId="77777777" w:rsidR="009161FD" w:rsidRPr="00E67A79" w:rsidRDefault="009161FD" w:rsidP="00E73CB1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Khi đó, đường tròn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071D7266">
          <v:shape id="_x0000_i1884" type="#_x0000_t75" style="width:40.5pt;height:19.5pt" o:ole="">
            <v:imagedata r:id="rId1102" o:title=""/>
          </v:shape>
          <o:OLEObject Type="Embed" ProgID="Equation.DSMT4" ShapeID="_x0000_i1884" DrawAspect="Content" ObjectID="_1690174772" r:id="rId110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0FBA6915">
          <v:shape id="_x0000_i1885" type="#_x0000_t75" style="width:30pt;height:13.5pt" o:ole="">
            <v:imagedata r:id="rId1104" o:title=""/>
          </v:shape>
          <o:OLEObject Type="Embed" ProgID="Equation.DSMT4" ShapeID="_x0000_i1885" DrawAspect="Content" ObjectID="_1690174773" r:id="rId110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7D5E13AC">
          <v:shape id="_x0000_i1886" type="#_x0000_t75" style="width:103.5pt;height:22.5pt" o:ole="">
            <v:imagedata r:id="rId1106" o:title=""/>
          </v:shape>
          <o:OLEObject Type="Embed" ProgID="Equation.DSMT4" ShapeID="_x0000_i1886" DrawAspect="Content" ObjectID="_1690174774" r:id="rId110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88F512B" w14:textId="77777777" w:rsidR="009161FD" w:rsidRPr="00E67A79" w:rsidRDefault="009161FD" w:rsidP="00E73CB1">
      <w:pPr>
        <w:ind w:left="100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1D25A243">
          <v:shape id="_x0000_i1887" type="#_x0000_t75" style="width:21.75pt;height:19.5pt" o:ole="">
            <v:imagedata r:id="rId1108" o:title=""/>
          </v:shape>
          <o:OLEObject Type="Embed" ProgID="Equation.DSMT4" ShapeID="_x0000_i1887" DrawAspect="Content" ObjectID="_1690174775" r:id="rId11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phương trình: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50" w14:anchorId="47CEAE72">
          <v:shape id="_x0000_i1888" type="#_x0000_t75" style="width:103.5pt;height:22.5pt" o:ole="">
            <v:imagedata r:id="rId1110" o:title=""/>
          </v:shape>
          <o:OLEObject Type="Embed" ProgID="Equation.DSMT4" ShapeID="_x0000_i1888" DrawAspect="Content" ObjectID="_1690174776" r:id="rId111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3F9B79E" w14:textId="712FC58B" w:rsidR="009C13E3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D2227A" w:rsidRPr="00676FB5" w14:paraId="1B0B3849" w14:textId="77777777" w:rsidTr="00D2227A">
        <w:tc>
          <w:tcPr>
            <w:tcW w:w="6200" w:type="dxa"/>
            <w:shd w:val="clear" w:color="auto" w:fill="auto"/>
          </w:tcPr>
          <w:p w14:paraId="464BD878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Viết phương trình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420" w:dyaOrig="405" w14:anchorId="17FF2B3F">
                <v:shape id="_x0000_i10267" type="#_x0000_t75" style="width:21pt;height:20.25pt" o:ole="">
                  <v:imagedata r:id="rId1112" o:title=""/>
                </v:shape>
                <o:OLEObject Type="Embed" ProgID="Equation.DSMT4" ShapeID="_x0000_i10267" DrawAspect="Content" ObjectID="_1690174777" r:id="rId111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  <w:lang w:val="vi-VN"/>
              </w:rPr>
              <w:object w:dxaOrig="840" w:dyaOrig="405" w14:anchorId="332AC370">
                <v:shape id="_x0000_i10268" type="#_x0000_t75" style="width:42pt;height:20.25pt" o:ole="">
                  <v:imagedata r:id="rId1114" o:title=""/>
                </v:shape>
                <o:OLEObject Type="Embed" ProgID="Equation.DSMT4" ShapeID="_x0000_i10268" DrawAspect="Content" ObjectID="_1690174778" r:id="rId111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  <w:lang w:val="vi-VN"/>
              </w:rPr>
              <w:object w:dxaOrig="600" w:dyaOrig="285" w14:anchorId="0A987855">
                <v:shape id="_x0000_i10269" type="#_x0000_t75" style="width:30pt;height:14.25pt" o:ole="">
                  <v:imagedata r:id="rId1116" o:title=""/>
                </v:shape>
                <o:OLEObject Type="Embed" ProgID="Equation.DSMT4" ShapeID="_x0000_i10269" DrawAspect="Content" ObjectID="_1690174779" r:id="rId111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6BC5D7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65" w:dyaOrig="435" w14:anchorId="164D03C9">
                <v:shape id="_x0000_i10270" type="#_x0000_t75" style="width:113.25pt;height:21.75pt" o:ole="">
                  <v:imagedata r:id="rId1118" o:title=""/>
                </v:shape>
                <o:OLEObject Type="Embed" ProgID="Equation.DSMT4" ShapeID="_x0000_i10270" DrawAspect="Content" ObjectID="_1690174780" r:id="rId111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35" w:dyaOrig="435" w14:anchorId="2397049F">
                <v:shape id="_x0000_i10271" type="#_x0000_t75" style="width:111.75pt;height:21.75pt" o:ole="">
                  <v:imagedata r:id="rId1120" o:title=""/>
                </v:shape>
                <o:OLEObject Type="Embed" ProgID="Equation.DSMT4" ShapeID="_x0000_i10271" DrawAspect="Content" ObjectID="_1690174781" r:id="rId112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35A9152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65" w:dyaOrig="435" w14:anchorId="73990FFD">
                <v:shape id="_x0000_i10272" type="#_x0000_t75" style="width:113.25pt;height:21.75pt" o:ole="">
                  <v:imagedata r:id="rId1122" o:title=""/>
                </v:shape>
                <o:OLEObject Type="Embed" ProgID="Equation.DSMT4" ShapeID="_x0000_i10272" DrawAspect="Content" ObjectID="_1690174782" r:id="rId112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  <w:lang w:val="vi-VN"/>
              </w:rPr>
              <w:object w:dxaOrig="2265" w:dyaOrig="435" w14:anchorId="52076102">
                <v:shape id="_x0000_i10273" type="#_x0000_t75" style="width:113.25pt;height:21.75pt" o:ole="">
                  <v:imagedata r:id="rId1124" o:title=""/>
                </v:shape>
                <o:OLEObject Type="Embed" ProgID="Equation.DSMT4" ShapeID="_x0000_i10273" DrawAspect="Content" ObjectID="_1690174783" r:id="rId112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485D0A1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CA18229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5533D1AD" w14:textId="77777777" w:rsidTr="00D2227A">
        <w:tc>
          <w:tcPr>
            <w:tcW w:w="6200" w:type="dxa"/>
            <w:shd w:val="clear" w:color="auto" w:fill="auto"/>
          </w:tcPr>
          <w:p w14:paraId="187B16BF" w14:textId="77777777" w:rsidR="00D2227A" w:rsidRPr="00676FB5" w:rsidRDefault="00D2227A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676FB5">
              <w:rPr>
                <w:rFonts w:ascii="Chu Van An" w:hAnsi="Chu Van An" w:cs="Chu Van An"/>
                <w:szCs w:val="22"/>
              </w:rPr>
              <w:t xml:space="preserve">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00216C90">
                <v:shape id="_x0000_i10274" type="#_x0000_t75" style="width:21.75pt;height:19.5pt" o:ole="">
                  <v:imagedata r:id="rId1126" o:title=""/>
                </v:shape>
                <o:OLEObject Type="Embed" ProgID="Equation.DSMT4" ShapeID="_x0000_i10274" DrawAspect="Content" ObjectID="_1690174784" r:id="rId112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390" w14:anchorId="1D4E73D5">
                <v:shape id="_x0000_i10275" type="#_x0000_t75" style="width:41.25pt;height:19.5pt" o:ole="">
                  <v:imagedata r:id="rId1128" o:title=""/>
                </v:shape>
                <o:OLEObject Type="Embed" ProgID="Equation.DSMT4" ShapeID="_x0000_i10275" DrawAspect="Content" ObjectID="_1690174785" r:id="rId112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900" w:dyaOrig="375" w14:anchorId="65BE699A">
                <v:shape id="_x0000_i10276" type="#_x0000_t75" style="width:45pt;height:18.75pt" o:ole="">
                  <v:imagedata r:id="rId1130" o:title=""/>
                </v:shape>
                <o:OLEObject Type="Embed" ProgID="Equation.DSMT4" ShapeID="_x0000_i10276" DrawAspect="Content" ObjectID="_1690174786" r:id="rId113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4524692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54E61C26">
                <v:shape id="_x0000_i10277" type="#_x0000_t75" style="width:113.25pt;height:21.75pt" o:ole="">
                  <v:imagedata r:id="rId1132" o:title=""/>
                </v:shape>
                <o:OLEObject Type="Embed" ProgID="Equation.DSMT4" ShapeID="_x0000_i10277" DrawAspect="Content" ObjectID="_1690174787" r:id="rId113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1AD2CA87">
                <v:shape id="_x0000_i10278" type="#_x0000_t75" style="width:113.25pt;height:21.75pt" o:ole="">
                  <v:imagedata r:id="rId1134" o:title=""/>
                </v:shape>
                <o:OLEObject Type="Embed" ProgID="Equation.DSMT4" ShapeID="_x0000_i10278" DrawAspect="Content" ObjectID="_1690174788" r:id="rId113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0E2560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23B06606">
                <v:shape id="_x0000_i10279" type="#_x0000_t75" style="width:113.25pt;height:21.75pt" o:ole="">
                  <v:imagedata r:id="rId1136" o:title=""/>
                </v:shape>
                <o:OLEObject Type="Embed" ProgID="Equation.DSMT4" ShapeID="_x0000_i10279" DrawAspect="Content" ObjectID="_1690174789" r:id="rId113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35" w14:anchorId="4146CADF">
                <v:shape id="_x0000_i10280" type="#_x0000_t75" style="width:113.25pt;height:21.75pt" o:ole="">
                  <v:imagedata r:id="rId1138" o:title=""/>
                </v:shape>
                <o:OLEObject Type="Embed" ProgID="Equation.DSMT4" ShapeID="_x0000_i10280" DrawAspect="Content" ObjectID="_1690174790" r:id="rId113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60C37F8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DCBF99D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4C7EE278" w14:textId="77777777" w:rsidTr="00D2227A">
        <w:tc>
          <w:tcPr>
            <w:tcW w:w="6200" w:type="dxa"/>
            <w:shd w:val="clear" w:color="auto" w:fill="auto"/>
          </w:tcPr>
          <w:p w14:paraId="3FFFCB4A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3: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3E1ACEB">
                <v:shape id="_x0000_i10281" type="#_x0000_t75" style="width:23.25pt;height:15.75pt" o:ole="">
                  <v:imagedata r:id="rId1140" o:title=""/>
                </v:shape>
                <o:OLEObject Type="Embed" ProgID="Equation.DSMT4" ShapeID="_x0000_i10281" DrawAspect="Content" ObjectID="_1690174791" r:id="rId114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13B3A065">
                <v:shape id="_x0000_i10282" type="#_x0000_t75" style="width:41.25pt;height:20.25pt" o:ole="">
                  <v:imagedata r:id="rId1142" o:title=""/>
                </v:shape>
                <o:OLEObject Type="Embed" ProgID="Equation.DSMT4" ShapeID="_x0000_i10282" DrawAspect="Content" ObjectID="_1690174792" r:id="rId114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6D1D012E">
                <v:shape id="_x0000_i10283" type="#_x0000_t75" style="width:30pt;height:12.75pt" o:ole="">
                  <v:imagedata r:id="rId1144" o:title=""/>
                </v:shape>
                <o:OLEObject Type="Embed" ProgID="Equation.DSMT4" ShapeID="_x0000_i10283" DrawAspect="Content" ObjectID="_1690174793" r:id="rId114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phương trình là</w:t>
            </w:r>
          </w:p>
          <w:p w14:paraId="5326AFD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0CC32E49">
                <v:shape id="_x0000_i10284" type="#_x0000_t75" style="width:104.25pt;height:21.75pt" o:ole="">
                  <v:imagedata r:id="rId1146" o:title=""/>
                </v:shape>
                <o:OLEObject Type="Embed" ProgID="Equation.DSMT4" ShapeID="_x0000_i10284" DrawAspect="Content" ObjectID="_1690174794" r:id="rId114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36D361A4">
                <v:shape id="_x0000_i10285" type="#_x0000_t75" style="width:104.25pt;height:21.75pt" o:ole="">
                  <v:imagedata r:id="rId1148" o:title=""/>
                </v:shape>
                <o:OLEObject Type="Embed" ProgID="Equation.DSMT4" ShapeID="_x0000_i10285" DrawAspect="Content" ObjectID="_1690174795" r:id="rId114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E35DDA0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6655901E">
                <v:shape id="_x0000_i10286" type="#_x0000_t75" style="width:104.25pt;height:21.75pt" o:ole="">
                  <v:imagedata r:id="rId1150" o:title=""/>
                </v:shape>
                <o:OLEObject Type="Embed" ProgID="Equation.DSMT4" ShapeID="_x0000_i10286" DrawAspect="Content" ObjectID="_1690174796" r:id="rId115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7B86A9EF">
                <v:shape id="_x0000_i10287" type="#_x0000_t75" style="width:104.25pt;height:21.75pt" o:ole="">
                  <v:imagedata r:id="rId1152" o:title=""/>
                </v:shape>
                <o:OLEObject Type="Embed" ProgID="Equation.DSMT4" ShapeID="_x0000_i10287" DrawAspect="Content" ObjectID="_1690174797" r:id="rId115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383EDE9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74AD29F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0C1F6CCF" w14:textId="77777777" w:rsidTr="00D2227A">
        <w:tc>
          <w:tcPr>
            <w:tcW w:w="6200" w:type="dxa"/>
            <w:shd w:val="clear" w:color="auto" w:fill="auto"/>
          </w:tcPr>
          <w:p w14:paraId="3AC30516" w14:textId="77777777" w:rsidR="00D2227A" w:rsidRPr="00676FB5" w:rsidRDefault="00D2227A" w:rsidP="00136803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>Câu 4:</w:t>
            </w:r>
            <w:r w:rsidRPr="00676FB5">
              <w:rPr>
                <w:rFonts w:ascii="Chu Van An" w:hAnsi="Chu Van An" w:cs="Chu Van An"/>
                <w:szCs w:val="22"/>
              </w:rPr>
              <w:t xml:space="preserve">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78322A42">
                <v:shape id="_x0000_i10288" type="#_x0000_t75" style="width:45.75pt;height:20.25pt" o:ole="">
                  <v:imagedata r:id="rId1154" o:title=""/>
                </v:shape>
                <o:OLEObject Type="Embed" ProgID="Equation.DSMT4" ShapeID="_x0000_i10288" DrawAspect="Content" ObjectID="_1690174798" r:id="rId115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378C30AB">
                <v:shape id="_x0000_i10289" type="#_x0000_t75" style="width:30pt;height:12.75pt" o:ole="">
                  <v:imagedata r:id="rId1156" o:title=""/>
                </v:shape>
                <o:OLEObject Type="Embed" ProgID="Equation.DSMT4" ShapeID="_x0000_i10289" DrawAspect="Content" ObjectID="_1690174799" r:id="rId115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66A7019E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50" w14:anchorId="1833F25B">
                <v:shape id="_x0000_i10290" type="#_x0000_t75" style="width:107.25pt;height:22.5pt" o:ole="">
                  <v:imagedata r:id="rId1158" o:title=""/>
                </v:shape>
                <o:OLEObject Type="Embed" ProgID="Equation.DSMT4" ShapeID="_x0000_i10290" DrawAspect="Content" ObjectID="_1690174800" r:id="rId115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50" w14:anchorId="1BE5458F">
                <v:shape id="_x0000_i10291" type="#_x0000_t75" style="width:111pt;height:22.5pt" o:ole="">
                  <v:imagedata r:id="rId1160" o:title=""/>
                </v:shape>
                <o:OLEObject Type="Embed" ProgID="Equation.DSMT4" ShapeID="_x0000_i10291" DrawAspect="Content" ObjectID="_1690174801" r:id="rId116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FF6086E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C.</w:t>
            </w:r>
            <w:r w:rsidRPr="00676FB5">
              <w:rPr>
                <w:rFonts w:ascii="Chu Van An" w:eastAsia="Arial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50" w14:anchorId="45AA30C7">
                <v:shape id="_x0000_i10292" type="#_x0000_t75" style="width:107.25pt;height:22.5pt" o:ole="">
                  <v:imagedata r:id="rId1162" o:title=""/>
                </v:shape>
                <o:OLEObject Type="Embed" ProgID="Equation.DSMT4" ShapeID="_x0000_i10292" DrawAspect="Content" ObjectID="_1690174802" r:id="rId116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50" w14:anchorId="2D1E141E">
                <v:shape id="_x0000_i10293" type="#_x0000_t75" style="width:111pt;height:22.5pt" o:ole="">
                  <v:imagedata r:id="rId1164" o:title=""/>
                </v:shape>
                <o:OLEObject Type="Embed" ProgID="Equation.DSMT4" ShapeID="_x0000_i10293" DrawAspect="Content" ObjectID="_1690174803" r:id="rId116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CAE2B5F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CC"/>
                <w:szCs w:val="22"/>
              </w:rPr>
              <w:t>Lời giải</w:t>
            </w:r>
          </w:p>
          <w:p w14:paraId="10C292F6" w14:textId="77777777" w:rsidR="00D2227A" w:rsidRPr="00676FB5" w:rsidRDefault="00D2227A" w:rsidP="0013680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CC"/>
                <w:szCs w:val="22"/>
                <w:u w:val="single"/>
              </w:rPr>
              <w:t>C</w:t>
            </w:r>
            <w:r w:rsidRPr="00676FB5">
              <w:rPr>
                <w:rFonts w:ascii="Chu Van An" w:hAnsi="Chu Van An" w:cs="Chu Van An"/>
                <w:b/>
                <w:color w:val="0000CC"/>
                <w:szCs w:val="22"/>
              </w:rPr>
              <w:t xml:space="preserve">họn </w:t>
            </w:r>
            <w:r w:rsidRPr="00676FB5">
              <w:rPr>
                <w:rFonts w:ascii="Chu Van An" w:hAnsi="Chu Van An" w:cs="Chu Van An"/>
                <w:b/>
                <w:color w:val="0000CC"/>
                <w:szCs w:val="22"/>
                <w:u w:val="single"/>
              </w:rPr>
              <w:t>D</w:t>
            </w:r>
          </w:p>
          <w:p w14:paraId="138CAABB" w14:textId="77777777" w:rsidR="00D2227A" w:rsidRPr="00676FB5" w:rsidRDefault="00D2227A" w:rsidP="00136803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szCs w:val="22"/>
              </w:rPr>
              <w:t xml:space="preserve">Ta có phương trình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15" w:dyaOrig="405" w14:anchorId="75F683DC">
                <v:shape id="_x0000_i10294" type="#_x0000_t75" style="width:45.75pt;height:20.25pt" o:ole="">
                  <v:imagedata r:id="rId1166" o:title=""/>
                </v:shape>
                <o:OLEObject Type="Embed" ProgID="Equation.DSMT4" ShapeID="_x0000_i10294" DrawAspect="Content" ObjectID="_1690174804" r:id="rId116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0D2D7B46">
                <v:shape id="_x0000_i10295" type="#_x0000_t75" style="width:30pt;height:12.75pt" o:ole="">
                  <v:imagedata r:id="rId1168" o:title=""/>
                </v:shape>
                <o:OLEObject Type="Embed" ProgID="Equation.DSMT4" ShapeID="_x0000_i10295" DrawAspect="Content" ObjectID="_1690174805" r:id="rId116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là: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50" w14:anchorId="24DED2B8">
                <v:shape id="_x0000_i10296" type="#_x0000_t75" style="width:111pt;height:22.5pt" o:ole="">
                  <v:imagedata r:id="rId1170" o:title=""/>
                </v:shape>
                <o:OLEObject Type="Embed" ProgID="Equation.DSMT4" ShapeID="_x0000_i10296" DrawAspect="Content" ObjectID="_1690174806" r:id="rId117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67E86BA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F03494B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490384EE" w14:textId="77777777" w:rsidTr="00D2227A">
        <w:tc>
          <w:tcPr>
            <w:tcW w:w="6200" w:type="dxa"/>
            <w:shd w:val="clear" w:color="auto" w:fill="auto"/>
          </w:tcPr>
          <w:p w14:paraId="2C9DFB45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5:</w:t>
            </w:r>
            <w:r w:rsidRPr="00676FB5">
              <w:rPr>
                <w:rFonts w:ascii="Chu Van An" w:hAnsi="Chu Van An" w:cs="Chu Van An"/>
                <w:szCs w:val="22"/>
              </w:rPr>
              <w:t>T</w: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1346AFB8">
                <v:shape id="_x0000_i10297" type="#_x0000_t75" style="width:23.25pt;height:15.75pt" o:ole="">
                  <v:imagedata r:id="rId1172" o:title=""/>
                </v:shape>
                <o:OLEObject Type="Embed" ProgID="Equation.DSMT4" ShapeID="_x0000_i10297" DrawAspect="Content" ObjectID="_1690174807" r:id="rId1173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,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9CFD547">
                <v:shape id="_x0000_i10298" type="#_x0000_t75" style="width:21pt;height:20.25pt" o:ole="">
                  <v:imagedata r:id="rId1174" o:title=""/>
                </v:shape>
                <o:OLEObject Type="Embed" ProgID="Equation.DSMT4" ShapeID="_x0000_i10298" DrawAspect="Content" ObjectID="_1690174808" r:id="rId117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5535B772">
                <v:shape id="_x0000_i10299" type="#_x0000_t75" style="width:42.75pt;height:20.25pt" o:ole="">
                  <v:imagedata r:id="rId1176" o:title=""/>
                </v:shape>
                <o:OLEObject Type="Embed" ProgID="Equation.DSMT4" ShapeID="_x0000_i10299" DrawAspect="Content" ObjectID="_1690174809" r:id="rId117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600" w:dyaOrig="285" w14:anchorId="08CB622A">
                <v:shape id="_x0000_i10300" type="#_x0000_t75" style="width:30pt;height:14.25pt" o:ole="">
                  <v:imagedata r:id="rId1178" o:title=""/>
                </v:shape>
                <o:OLEObject Type="Embed" ProgID="Equation.DSMT4" ShapeID="_x0000_i10300" DrawAspect="Content" ObjectID="_1690174810" r:id="rId1179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 xml:space="preserve"> có phương trình là</w:t>
            </w:r>
          </w:p>
          <w:p w14:paraId="43BD572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65" w14:anchorId="7D819F40">
                <v:shape id="_x0000_i10301" type="#_x0000_t75" style="width:107.25pt;height:23.25pt" o:ole="">
                  <v:imagedata r:id="rId1180" o:title=""/>
                </v:shape>
                <o:OLEObject Type="Embed" ProgID="Equation.DSMT4" ShapeID="_x0000_i10301" DrawAspect="Content" ObjectID="_1690174811" r:id="rId1181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65" w14:anchorId="70C74AB7">
                <v:shape id="_x0000_i10302" type="#_x0000_t75" style="width:113.25pt;height:23.25pt" o:ole="">
                  <v:imagedata r:id="rId1182" o:title=""/>
                </v:shape>
                <o:OLEObject Type="Embed" ProgID="Equation.DSMT4" ShapeID="_x0000_i10302" DrawAspect="Content" ObjectID="_1690174812" r:id="rId1183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1C4C81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65" w:dyaOrig="465" w14:anchorId="288A410C">
                <v:shape id="_x0000_i10303" type="#_x0000_t75" style="width:113.25pt;height:23.25pt" o:ole="">
                  <v:imagedata r:id="rId1184" o:title=""/>
                </v:shape>
                <o:OLEObject Type="Embed" ProgID="Equation.DSMT4" ShapeID="_x0000_i10303" DrawAspect="Content" ObjectID="_1690174813" r:id="rId118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65" w14:anchorId="5AEE38DB">
                <v:shape id="_x0000_i10304" type="#_x0000_t75" style="width:107.25pt;height:23.25pt" o:ole="">
                  <v:imagedata r:id="rId1186" o:title=""/>
                </v:shape>
                <o:OLEObject Type="Embed" ProgID="Equation.DSMT4" ShapeID="_x0000_i10304" DrawAspect="Content" ObjectID="_1690174814" r:id="rId118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053CBCD4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624B369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46A12B46" w14:textId="77777777" w:rsidTr="00D2227A">
        <w:tc>
          <w:tcPr>
            <w:tcW w:w="6200" w:type="dxa"/>
            <w:shd w:val="clear" w:color="auto" w:fill="auto"/>
          </w:tcPr>
          <w:p w14:paraId="270F8ABC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00081F0D">
                <v:shape id="_x0000_i10305" type="#_x0000_t75" style="width:22.5pt;height:16.5pt" o:ole="">
                  <v:imagedata r:id="rId1188" o:title=""/>
                </v:shape>
                <o:OLEObject Type="Embed" ProgID="Equation.DSMT4" ShapeID="_x0000_i10305" DrawAspect="Content" ObjectID="_1690174815" r:id="rId118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cho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529BE201">
                <v:shape id="_x0000_i10306" type="#_x0000_t75" style="width:41.25pt;height:20.25pt" o:ole="">
                  <v:imagedata r:id="rId1190" o:title=""/>
                </v:shape>
                <o:OLEObject Type="Embed" ProgID="Equation.DSMT4" ShapeID="_x0000_i10306" DrawAspect="Content" ObjectID="_1690174816" r:id="rId119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tròn tâm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413A279E">
                <v:shape id="_x0000_i10307" type="#_x0000_t75" style="width:9.75pt;height:12.75pt" o:ole="">
                  <v:imagedata r:id="rId1192" o:title=""/>
                </v:shape>
                <o:OLEObject Type="Embed" ProgID="Equation.DSMT4" ShapeID="_x0000_i10307" DrawAspect="Content" ObjectID="_1690174817" r:id="rId119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bán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6F0EA50C">
                <v:shape id="_x0000_i10308" type="#_x0000_t75" style="width:30pt;height:12.75pt" o:ole="">
                  <v:imagedata r:id="rId1194" o:title=""/>
                </v:shape>
                <o:OLEObject Type="Embed" ProgID="Equation.DSMT4" ShapeID="_x0000_i10308" DrawAspect="Content" ObjectID="_1690174818" r:id="rId119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A4A13D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1FDEB698">
                <v:shape id="_x0000_i10309" type="#_x0000_t75" style="width:105pt;height:21.75pt" o:ole="">
                  <v:imagedata r:id="rId1196" o:title=""/>
                </v:shape>
                <o:OLEObject Type="Embed" ProgID="Equation.DSMT4" ShapeID="_x0000_i10309" DrawAspect="Content" ObjectID="_1690174819" r:id="rId119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3E0FBB29">
                <v:shape id="_x0000_i10310" type="#_x0000_t75" style="width:105pt;height:21.75pt" o:ole="">
                  <v:imagedata r:id="rId1198" o:title=""/>
                </v:shape>
                <o:OLEObject Type="Embed" ProgID="Equation.DSMT4" ShapeID="_x0000_i10310" DrawAspect="Content" ObjectID="_1690174820" r:id="rId1199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6E79B70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7C8BFAD8">
                <v:shape id="_x0000_i10311" type="#_x0000_t75" style="width:105pt;height:21.75pt" o:ole="">
                  <v:imagedata r:id="rId1200" o:title=""/>
                </v:shape>
                <o:OLEObject Type="Embed" ProgID="Equation.DSMT4" ShapeID="_x0000_i10311" DrawAspect="Content" ObjectID="_1690174821" r:id="rId12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00" w:dyaOrig="435" w14:anchorId="21232057">
                <v:shape id="_x0000_i10312" type="#_x0000_t75" style="width:105pt;height:21.75pt" o:ole="">
                  <v:imagedata r:id="rId1202" o:title=""/>
                </v:shape>
                <o:OLEObject Type="Embed" ProgID="Equation.DSMT4" ShapeID="_x0000_i10312" DrawAspect="Content" ObjectID="_1690174822" r:id="rId1203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E42CEFD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40B7557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51DA2B6B" w14:textId="77777777" w:rsidTr="00D2227A">
        <w:tc>
          <w:tcPr>
            <w:tcW w:w="6200" w:type="dxa"/>
            <w:shd w:val="clear" w:color="auto" w:fill="auto"/>
          </w:tcPr>
          <w:p w14:paraId="3005FDC3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t>Câu 7: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Viết phương trình đường tròn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5B9C646C">
                <v:shape id="_x0000_i10313" type="#_x0000_t75" style="width:21pt;height:20.25pt" o:ole="">
                  <v:imagedata r:id="rId1204" o:title=""/>
                </v:shape>
                <o:OLEObject Type="Embed" ProgID="Equation.DSMT4" ShapeID="_x0000_i10313" DrawAspect="Content" ObjectID="_1690174823" r:id="rId120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tâm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40" w:dyaOrig="405" w14:anchorId="19C573A1">
                <v:shape id="_x0000_i10314" type="#_x0000_t75" style="width:42pt;height:20.25pt" o:ole="">
                  <v:imagedata r:id="rId1206" o:title=""/>
                </v:shape>
                <o:OLEObject Type="Embed" ProgID="Equation.DSMT4" ShapeID="_x0000_i10314" DrawAspect="Content" ObjectID="_1690174824" r:id="rId120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bán kính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600" w:dyaOrig="285" w14:anchorId="46F1ACA6">
                <v:shape id="_x0000_i10315" type="#_x0000_t75" style="width:30pt;height:14.25pt" o:ole="">
                  <v:imagedata r:id="rId1208" o:title=""/>
                </v:shape>
                <o:OLEObject Type="Embed" ProgID="Equation.DSMT4" ShapeID="_x0000_i10315" DrawAspect="Content" ObjectID="_1690174825" r:id="rId1209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0E4F9CE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65" w:dyaOrig="450" w14:anchorId="407928E2">
                <v:shape id="_x0000_i10316" type="#_x0000_t75" style="width:113.25pt;height:22.5pt" o:ole="">
                  <v:imagedata r:id="rId1210" o:title=""/>
                </v:shape>
                <o:OLEObject Type="Embed" ProgID="Equation.DSMT4" ShapeID="_x0000_i10316" DrawAspect="Content" ObjectID="_1690174826" r:id="rId1211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35" w:dyaOrig="450" w14:anchorId="03223202">
                <v:shape id="_x0000_i10317" type="#_x0000_t75" style="width:111.75pt;height:22.5pt" o:ole="">
                  <v:imagedata r:id="rId1212" o:title=""/>
                </v:shape>
                <o:OLEObject Type="Embed" ProgID="Equation.DSMT4" ShapeID="_x0000_i10317" DrawAspect="Content" ObjectID="_1690174827" r:id="rId1213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B50371E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50" w:dyaOrig="450" w14:anchorId="51E52A47">
                <v:shape id="_x0000_i10318" type="#_x0000_t75" style="width:112.5pt;height:22.5pt" o:ole="">
                  <v:imagedata r:id="rId1214" o:title=""/>
                </v:shape>
                <o:OLEObject Type="Embed" ProgID="Equation.DSMT4" ShapeID="_x0000_i10318" DrawAspect="Content" ObjectID="_1690174828" r:id="rId121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50" w:dyaOrig="450" w14:anchorId="5F93BE6F">
                <v:shape id="_x0000_i10319" type="#_x0000_t75" style="width:112.5pt;height:22.5pt" o:ole="">
                  <v:imagedata r:id="rId1216" o:title=""/>
                </v:shape>
                <o:OLEObject Type="Embed" ProgID="Equation.DSMT4" ShapeID="_x0000_i10319" DrawAspect="Content" ObjectID="_1690174829" r:id="rId121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6F5F474C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53F20CD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1B20C3B9" w14:textId="77777777" w:rsidTr="00D2227A">
        <w:tc>
          <w:tcPr>
            <w:tcW w:w="6200" w:type="dxa"/>
            <w:shd w:val="clear" w:color="auto" w:fill="auto"/>
          </w:tcPr>
          <w:p w14:paraId="39C084A2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420" w:dyaOrig="390" w14:anchorId="41FD9499">
                <v:shape id="_x0000_i10320" type="#_x0000_t75" style="width:21pt;height:19.5pt" o:ole="">
                  <v:imagedata r:id="rId1218" o:title=""/>
                </v:shape>
                <o:OLEObject Type="Embed" ProgID="Equation.DSMT4" ShapeID="_x0000_i10320" DrawAspect="Content" ObjectID="_1690174830" r:id="rId121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tâm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675" w:dyaOrig="390" w14:anchorId="383A771E">
                <v:shape id="_x0000_i10321" type="#_x0000_t75" style="width:33.75pt;height:19.5pt" o:ole="">
                  <v:imagedata r:id="rId1220" o:title=""/>
                </v:shape>
                <o:OLEObject Type="Embed" ProgID="Equation.DSMT4" ShapeID="_x0000_i10321" DrawAspect="Content" ObjectID="_1690174831" r:id="rId122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bán kính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85" w:dyaOrig="285" w14:anchorId="35F882F4">
                <v:shape id="_x0000_i10322" type="#_x0000_t75" style="width:29.25pt;height:14.25pt" o:ole="">
                  <v:imagedata r:id="rId1222" o:title=""/>
                </v:shape>
                <o:OLEObject Type="Embed" ProgID="Equation.DSMT4" ShapeID="_x0000_i10322" DrawAspect="Content" ObjectID="_1690174832" r:id="rId122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là:</w:t>
            </w:r>
          </w:p>
          <w:p w14:paraId="29AD0FB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2085" w:dyaOrig="435" w14:anchorId="19C4A84E">
                <v:shape id="_x0000_i10323" type="#_x0000_t75" style="width:104.25pt;height:21.75pt" o:ole="">
                  <v:imagedata r:id="rId1224" o:title=""/>
                </v:shape>
                <o:OLEObject Type="Embed" ProgID="Equation.DSMT4" ShapeID="_x0000_i10323" DrawAspect="Content" ObjectID="_1690174833" r:id="rId122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2085" w:dyaOrig="435" w14:anchorId="28796DC3">
                <v:shape id="_x0000_i10324" type="#_x0000_t75" style="width:104.25pt;height:21.75pt" o:ole="">
                  <v:imagedata r:id="rId1226" o:title=""/>
                </v:shape>
                <o:OLEObject Type="Embed" ProgID="Equation.DSMT4" ShapeID="_x0000_i10324" DrawAspect="Content" ObjectID="_1690174834" r:id="rId122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F41E481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2040" w:dyaOrig="435" w14:anchorId="557498DF">
                <v:shape id="_x0000_i10325" type="#_x0000_t75" style="width:102pt;height:21.75pt" o:ole="">
                  <v:imagedata r:id="rId1228" o:title=""/>
                </v:shape>
                <o:OLEObject Type="Embed" ProgID="Equation.DSMT4" ShapeID="_x0000_i10325" DrawAspect="Content" ObjectID="_1690174835" r:id="rId1229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object w:dxaOrig="2040" w:dyaOrig="435" w14:anchorId="75198457">
                <v:shape id="_x0000_i10326" type="#_x0000_t75" style="width:102pt;height:21.75pt" o:ole="">
                  <v:imagedata r:id="rId1230" o:title=""/>
                </v:shape>
                <o:OLEObject Type="Embed" ProgID="Equation.DSMT4" ShapeID="_x0000_i10326" DrawAspect="Content" ObjectID="_1690174836" r:id="rId1231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DE82C10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5EEF3DBF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2D75EED8" w14:textId="77777777" w:rsidTr="00D2227A">
        <w:tc>
          <w:tcPr>
            <w:tcW w:w="6200" w:type="dxa"/>
            <w:shd w:val="clear" w:color="auto" w:fill="auto"/>
          </w:tcPr>
          <w:p w14:paraId="530142EF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bookmarkStart w:id="185" w:name="MTBlankEqn"/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6EF6FBEF">
                <v:shape id="_x0000_i10327" type="#_x0000_t75" style="width:22.5pt;height:15.75pt" o:ole="">
                  <v:imagedata r:id="rId1232" o:title=""/>
                </v:shape>
                <o:OLEObject Type="Embed" ProgID="Equation.DSMT4" ShapeID="_x0000_i10327" DrawAspect="Content" ObjectID="_1690174837" r:id="rId1233"/>
              </w:object>
            </w:r>
            <w:bookmarkEnd w:id="185"/>
            <w:r w:rsidRPr="00676FB5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65" w:dyaOrig="405" w14:anchorId="142BE342">
                <v:shape id="_x0000_i10328" type="#_x0000_t75" style="width:83.25pt;height:20.25pt" o:ole="">
                  <v:imagedata r:id="rId1234" o:title=""/>
                </v:shape>
                <o:OLEObject Type="Embed" ProgID="Equation.DSMT4" ShapeID="_x0000_i10328" DrawAspect="Content" ObjectID="_1690174838" r:id="rId123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nào dưới đây là phương trình của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72BA0FF3">
                <v:shape id="_x0000_i10329" type="#_x0000_t75" style="width:20.25pt;height:12.75pt" o:ole="">
                  <v:imagedata r:id="rId1236" o:title=""/>
                </v:shape>
                <o:OLEObject Type="Embed" ProgID="Equation.DSMT4" ShapeID="_x0000_i10329" DrawAspect="Content" ObjectID="_1690174839" r:id="rId1237"/>
              </w:object>
            </w:r>
            <w:r w:rsidRPr="00676FB5">
              <w:rPr>
                <w:rFonts w:ascii="Chu Van An" w:hAnsi="Chu Van An" w:cs="Chu Van An"/>
                <w:szCs w:val="22"/>
              </w:rPr>
              <w:t>?</w:t>
            </w:r>
          </w:p>
          <w:p w14:paraId="7271A38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6702C739">
                <v:shape id="_x0000_i10330" type="#_x0000_t75" style="width:111pt;height:21.75pt" o:ole="">
                  <v:imagedata r:id="rId1238" o:title=""/>
                </v:shape>
                <o:OLEObject Type="Embed" ProgID="Equation.DSMT4" ShapeID="_x0000_i10330" DrawAspect="Content" ObjectID="_1690174840" r:id="rId123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70A1CFEA">
                <v:shape id="_x0000_i10331" type="#_x0000_t75" style="width:111pt;height:21.75pt" o:ole="">
                  <v:imagedata r:id="rId1240" o:title=""/>
                </v:shape>
                <o:OLEObject Type="Embed" ProgID="Equation.DSMT4" ShapeID="_x0000_i10331" DrawAspect="Content" ObjectID="_1690174841" r:id="rId1241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0C9BC15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0AB227AB">
                <v:shape id="_x0000_i10332" type="#_x0000_t75" style="width:104.25pt;height:21.75pt" o:ole="">
                  <v:imagedata r:id="rId1242" o:title=""/>
                </v:shape>
                <o:OLEObject Type="Embed" ProgID="Equation.DSMT4" ShapeID="_x0000_i10332" DrawAspect="Content" ObjectID="_1690174842" r:id="rId124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6FA86EB6">
                <v:shape id="_x0000_i10333" type="#_x0000_t75" style="width:104.25pt;height:21.75pt" o:ole="">
                  <v:imagedata r:id="rId1244" o:title=""/>
                </v:shape>
                <o:OLEObject Type="Embed" ProgID="Equation.DSMT4" ShapeID="_x0000_i10333" DrawAspect="Content" ObjectID="_1690174843" r:id="rId124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4E562411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59B26FC0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43D7E145" w14:textId="77777777" w:rsidTr="00D2227A">
        <w:tc>
          <w:tcPr>
            <w:tcW w:w="6200" w:type="dxa"/>
            <w:shd w:val="clear" w:color="auto" w:fill="auto"/>
          </w:tcPr>
          <w:p w14:paraId="2058A2FF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10: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2BAC20AC">
                <v:shape id="_x0000_i10334" type="#_x0000_t75" style="width:9.75pt;height:13.5pt" o:ole="">
                  <v:imagedata r:id="rId1246" o:title=""/>
                </v:shape>
                <o:OLEObject Type="Embed" ProgID="Equation.DSMT4" ShapeID="_x0000_i10334" DrawAspect="Content" ObjectID="_1690174844" r:id="rId124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056E3756">
                <v:shape id="_x0000_i10335" type="#_x0000_t75" style="width:33.75pt;height:20.25pt" o:ole="">
                  <v:imagedata r:id="rId1248" o:title=""/>
                </v:shape>
                <o:OLEObject Type="Embed" ProgID="Equation.DSMT4" ShapeID="_x0000_i10335" DrawAspect="Content" ObjectID="_1690174845" r:id="rId124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704D9157">
                <v:shape id="_x0000_i10336" type="#_x0000_t75" style="width:38.25pt;height:20.25pt" o:ole="">
                  <v:imagedata r:id="rId1250" o:title=""/>
                </v:shape>
                <o:OLEObject Type="Embed" ProgID="Equation.DSMT4" ShapeID="_x0000_i10336" DrawAspect="Content" ObjectID="_1690174846" r:id="rId125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6ACDB229">
                <v:shape id="_x0000_i10337" type="#_x0000_t75" style="width:20.25pt;height:13.5pt" o:ole="">
                  <v:imagedata r:id="rId1252" o:title=""/>
                </v:shape>
                <o:OLEObject Type="Embed" ProgID="Equation.DSMT4" ShapeID="_x0000_i10337" DrawAspect="Content" ObjectID="_1690174847" r:id="rId125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0371D1E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60" w:dyaOrig="360" w14:anchorId="7038BCF6">
                <v:shape id="_x0000_i10338" type="#_x0000_t75" style="width:123pt;height:18pt" o:ole="">
                  <v:imagedata r:id="rId1254" o:title=""/>
                </v:shape>
                <o:OLEObject Type="Embed" ProgID="Equation.DSMT4" ShapeID="_x0000_i10338" DrawAspect="Content" ObjectID="_1690174848" r:id="rId125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60" w:dyaOrig="360" w14:anchorId="4BB62320">
                <v:shape id="_x0000_i10339" type="#_x0000_t75" style="width:123pt;height:18pt" o:ole="">
                  <v:imagedata r:id="rId1256" o:title=""/>
                </v:shape>
                <o:OLEObject Type="Embed" ProgID="Equation.DSMT4" ShapeID="_x0000_i10339" DrawAspect="Content" ObjectID="_1690174849" r:id="rId125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08E4669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45" w:dyaOrig="360" w14:anchorId="256E62E9">
                <v:shape id="_x0000_i10340" type="#_x0000_t75" style="width:122.25pt;height:18pt" o:ole="">
                  <v:imagedata r:id="rId1258" o:title=""/>
                </v:shape>
                <o:OLEObject Type="Embed" ProgID="Equation.DSMT4" ShapeID="_x0000_i10340" DrawAspect="Content" ObjectID="_1690174850" r:id="rId125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45" w:dyaOrig="360" w14:anchorId="16D547C8">
                <v:shape id="_x0000_i10341" type="#_x0000_t75" style="width:122.25pt;height:18pt" o:ole="">
                  <v:imagedata r:id="rId1260" o:title=""/>
                </v:shape>
                <o:OLEObject Type="Embed" ProgID="Equation.DSMT4" ShapeID="_x0000_i10341" DrawAspect="Content" ObjectID="_1690174851" r:id="rId126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D300C87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275D5D7A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1C943ADD" w14:textId="77777777" w:rsidTr="00D2227A">
        <w:tc>
          <w:tcPr>
            <w:tcW w:w="6200" w:type="dxa"/>
            <w:shd w:val="clear" w:color="auto" w:fill="auto"/>
          </w:tcPr>
          <w:p w14:paraId="4BE9E6A3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11: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0F2F93E8">
                <v:shape id="_x0000_i10342" type="#_x0000_t75" style="width:23.25pt;height:15.75pt" o:ole="">
                  <v:imagedata r:id="rId1262" o:title=""/>
                </v:shape>
                <o:OLEObject Type="Embed" ProgID="Equation.DSMT4" ShapeID="_x0000_i10342" DrawAspect="Content" ObjectID="_1690174852" r:id="rId126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phương trình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F49F35D">
                <v:shape id="_x0000_i10343" type="#_x0000_t75" style="width:21pt;height:20.25pt" o:ole="">
                  <v:imagedata r:id="rId1264" o:title=""/>
                </v:shape>
                <o:OLEObject Type="Embed" ProgID="Equation.DSMT4" ShapeID="_x0000_i10343" DrawAspect="Content" ObjectID="_1690174853" r:id="rId126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430A0695">
                <v:shape id="_x0000_i10344" type="#_x0000_t75" style="width:20.25pt;height:12.75pt" o:ole="">
                  <v:imagedata r:id="rId1266" o:title=""/>
                </v:shape>
                <o:OLEObject Type="Embed" ProgID="Equation.DSMT4" ShapeID="_x0000_i10344" DrawAspect="Content" ObjectID="_1690174854" r:id="rId126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với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35" w:dyaOrig="405" w14:anchorId="72AB6D20">
                <v:shape id="_x0000_i10345" type="#_x0000_t75" style="width:51.75pt;height:20.25pt" o:ole="">
                  <v:imagedata r:id="rId1268" o:title=""/>
                </v:shape>
                <o:OLEObject Type="Embed" ProgID="Equation.DSMT4" ShapeID="_x0000_i10345" DrawAspect="Content" ObjectID="_1690174855" r:id="rId126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45" w:dyaOrig="405" w14:anchorId="35864D27">
                <v:shape id="_x0000_i10346" type="#_x0000_t75" style="width:47.25pt;height:20.25pt" o:ole="">
                  <v:imagedata r:id="rId1270" o:title=""/>
                </v:shape>
                <o:OLEObject Type="Embed" ProgID="Equation.DSMT4" ShapeID="_x0000_i10346" DrawAspect="Content" ObjectID="_1690174856" r:id="rId127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6741DB7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340" w:dyaOrig="435" w14:anchorId="7C4A93A0">
                <v:shape id="_x0000_i10347" type="#_x0000_t75" style="width:117pt;height:21.75pt" o:ole="">
                  <v:imagedata r:id="rId1272" o:title=""/>
                </v:shape>
                <o:OLEObject Type="Embed" ProgID="Equation.DSMT4" ShapeID="_x0000_i10347" DrawAspect="Content" ObjectID="_1690174857" r:id="rId127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60" w:dyaOrig="435" w14:anchorId="540E65BF">
                <v:shape id="_x0000_i10348" type="#_x0000_t75" style="width:108pt;height:21.75pt" o:ole="">
                  <v:imagedata r:id="rId1274" o:title=""/>
                </v:shape>
                <o:OLEObject Type="Embed" ProgID="Equation.DSMT4" ShapeID="_x0000_i10348" DrawAspect="Content" ObjectID="_1690174858" r:id="rId127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48E80A2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60" w:dyaOrig="435" w14:anchorId="47623DB5">
                <v:shape id="_x0000_i10349" type="#_x0000_t75" style="width:108pt;height:21.75pt" o:ole="">
                  <v:imagedata r:id="rId1276" o:title=""/>
                </v:shape>
                <o:OLEObject Type="Embed" ProgID="Equation.DSMT4" ShapeID="_x0000_i10349" DrawAspect="Content" ObjectID="_1690174859" r:id="rId127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35" w14:anchorId="1EE6231F">
                <v:shape id="_x0000_i10350" type="#_x0000_t75" style="width:108.75pt;height:21.75pt" o:ole="">
                  <v:imagedata r:id="rId1278" o:title=""/>
                </v:shape>
                <o:OLEObject Type="Embed" ProgID="Equation.DSMT4" ShapeID="_x0000_i10350" DrawAspect="Content" ObjectID="_1690174860" r:id="rId127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9E9BD76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27164650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53029833" w14:textId="77777777" w:rsidTr="00D2227A">
        <w:tc>
          <w:tcPr>
            <w:tcW w:w="6200" w:type="dxa"/>
            <w:shd w:val="clear" w:color="auto" w:fill="auto"/>
          </w:tcPr>
          <w:p w14:paraId="7DA2F4EB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12: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tọa độ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65" w:dyaOrig="315" w14:anchorId="7DDE11FB">
                <v:shape id="_x0000_i10351" type="#_x0000_t75" style="width:23.25pt;height:15.75pt" o:ole="">
                  <v:imagedata r:id="rId679" o:title=""/>
                </v:shape>
                <o:OLEObject Type="Embed" ProgID="Equation.DSMT4" ShapeID="_x0000_i10351" DrawAspect="Content" ObjectID="_1690174861" r:id="rId128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95" w:dyaOrig="405" w14:anchorId="4B64D374">
                <v:shape id="_x0000_i10352" type="#_x0000_t75" style="width:39.75pt;height:20.25pt" o:ole="">
                  <v:imagedata r:id="rId1281" o:title=""/>
                </v:shape>
                <o:OLEObject Type="Embed" ProgID="Equation.DSMT4" ShapeID="_x0000_i10352" DrawAspect="Content" ObjectID="_1690174862" r:id="rId128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15" w:dyaOrig="405" w14:anchorId="7610D9FC">
                <v:shape id="_x0000_i10353" type="#_x0000_t75" style="width:45.75pt;height:20.25pt" o:ole="">
                  <v:imagedata r:id="rId1283" o:title=""/>
                </v:shape>
                <o:OLEObject Type="Embed" ProgID="Equation.DSMT4" ShapeID="_x0000_i10353" DrawAspect="Content" ObjectID="_1690174863" r:id="rId128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tròn đường kính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05" w:dyaOrig="255" w14:anchorId="7F87985F">
                <v:shape id="_x0000_i10354" type="#_x0000_t75" style="width:20.25pt;height:12.75pt" o:ole="">
                  <v:imagedata r:id="rId1285" o:title=""/>
                </v:shape>
                <o:OLEObject Type="Embed" ProgID="Equation.DSMT4" ShapeID="_x0000_i10354" DrawAspect="Content" ObjectID="_1690174864" r:id="rId1286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?</w:t>
            </w:r>
          </w:p>
          <w:p w14:paraId="6F9AC3E5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60" w:dyaOrig="360" w14:anchorId="0FED7039">
                <v:shape id="_x0000_i10355" type="#_x0000_t75" style="width:123pt;height:18pt" o:ole="">
                  <v:imagedata r:id="rId1287" o:title=""/>
                </v:shape>
                <o:OLEObject Type="Embed" ProgID="Equation.DSMT4" ShapeID="_x0000_i10355" DrawAspect="Content" ObjectID="_1690174865" r:id="rId128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75" w:dyaOrig="360" w14:anchorId="22F6E9FD">
                <v:shape id="_x0000_i10356" type="#_x0000_t75" style="width:123.75pt;height:18pt" o:ole="">
                  <v:imagedata r:id="rId1289" o:title=""/>
                </v:shape>
                <o:OLEObject Type="Embed" ProgID="Equation.DSMT4" ShapeID="_x0000_i10356" DrawAspect="Content" ObjectID="_1690174866" r:id="rId1290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1F5A1105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60" w:dyaOrig="360" w14:anchorId="757B59FC">
                <v:shape id="_x0000_i10357" type="#_x0000_t75" style="width:123pt;height:18pt" o:ole="">
                  <v:imagedata r:id="rId1291" o:title=""/>
                </v:shape>
                <o:OLEObject Type="Embed" ProgID="Equation.DSMT4" ShapeID="_x0000_i10357" DrawAspect="Content" ObjectID="_1690174867" r:id="rId129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75" w:dyaOrig="360" w14:anchorId="183818E7">
                <v:shape id="_x0000_i10358" type="#_x0000_t75" style="width:123.75pt;height:18pt" o:ole="">
                  <v:imagedata r:id="rId1293" o:title=""/>
                </v:shape>
                <o:OLEObject Type="Embed" ProgID="Equation.DSMT4" ShapeID="_x0000_i10358" DrawAspect="Content" ObjectID="_1690174868" r:id="rId129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D4BA4C9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9FDA729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70A1C5B4" w14:textId="77777777" w:rsidTr="00D2227A">
        <w:tc>
          <w:tcPr>
            <w:tcW w:w="6200" w:type="dxa"/>
            <w:shd w:val="clear" w:color="auto" w:fill="auto"/>
          </w:tcPr>
          <w:p w14:paraId="2595C13C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650" w:dyaOrig="405" w14:anchorId="3B200F3D">
                <v:shape id="_x0000_i10359" type="#_x0000_t75" style="width:82.5pt;height:20.25pt" o:ole="">
                  <v:imagedata r:id="rId1295" o:title=""/>
                </v:shape>
                <o:OLEObject Type="Embed" ProgID="Equation.DSMT4" ShapeID="_x0000_i10359" DrawAspect="Content" ObjectID="_1690174869" r:id="rId129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đường kính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05" w:dyaOrig="240" w14:anchorId="57F56F46">
                <v:shape id="_x0000_i10360" type="#_x0000_t75" style="width:20.25pt;height:12pt" o:ole="">
                  <v:imagedata r:id="rId1297" o:title=""/>
                </v:shape>
                <o:OLEObject Type="Embed" ProgID="Equation.DSMT4" ShapeID="_x0000_i10360" DrawAspect="Content" ObjectID="_1690174870" r:id="rId1298"/>
              </w:object>
            </w:r>
            <w:r w:rsidRPr="00676FB5">
              <w:rPr>
                <w:rFonts w:ascii="Chu Van An" w:hAnsi="Chu Van An" w:cs="Chu Van An"/>
                <w:szCs w:val="22"/>
              </w:rPr>
              <w:t>là</w:t>
            </w:r>
          </w:p>
          <w:p w14:paraId="7D22D311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7DBAC1A5">
                <v:shape id="_x0000_i10361" type="#_x0000_t75" style="width:135pt;height:19.5pt" o:ole="">
                  <v:imagedata r:id="rId1299" o:title=""/>
                </v:shape>
                <o:OLEObject Type="Embed" ProgID="Equation.DSMT4" ShapeID="_x0000_i10361" DrawAspect="Content" ObjectID="_1690174871" r:id="rId1300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C081CD3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color w:val="000000" w:themeColor="text1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00A3C265">
                <v:shape id="_x0000_i10362" type="#_x0000_t75" style="width:135pt;height:19.5pt" o:ole="">
                  <v:imagedata r:id="rId1301" o:title=""/>
                </v:shape>
                <o:OLEObject Type="Embed" ProgID="Equation.DSMT4" ShapeID="_x0000_i10362" DrawAspect="Content" ObjectID="_1690174872" r:id="rId1302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1E46A8FD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25653C17">
                <v:shape id="_x0000_i10363" type="#_x0000_t75" style="width:135pt;height:19.5pt" o:ole="">
                  <v:imagedata r:id="rId1303" o:title=""/>
                </v:shape>
                <o:OLEObject Type="Embed" ProgID="Equation.DSMT4" ShapeID="_x0000_i10363" DrawAspect="Content" ObjectID="_1690174873" r:id="rId1304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17CDBFB0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700" w:dyaOrig="390" w14:anchorId="37BEF5F4">
                <v:shape id="_x0000_i10364" type="#_x0000_t75" style="width:135pt;height:19.5pt" o:ole="">
                  <v:imagedata r:id="rId1305" o:title=""/>
                </v:shape>
                <o:OLEObject Type="Embed" ProgID="Equation.DSMT4" ShapeID="_x0000_i10364" DrawAspect="Content" ObjectID="_1690174874" r:id="rId1306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4B3F8B3E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5FCDAE3A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4FDAE79F" w14:textId="77777777" w:rsidTr="00D2227A">
        <w:tc>
          <w:tcPr>
            <w:tcW w:w="6200" w:type="dxa"/>
            <w:shd w:val="clear" w:color="auto" w:fill="auto"/>
          </w:tcPr>
          <w:p w14:paraId="092A740B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14:</w:t>
            </w:r>
            <w:r w:rsidRPr="00676FB5">
              <w:rPr>
                <w:rFonts w:ascii="Chu Van An" w:hAnsi="Chu Van An" w:cs="Chu Van An"/>
                <w:szCs w:val="22"/>
              </w:rPr>
              <w:t xml:space="preserve">Lập phương trình đường tròn đường kính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05" w:dyaOrig="255" w14:anchorId="33EE6E71">
                <v:shape id="_x0000_i10365" type="#_x0000_t75" style="width:20.25pt;height:12.75pt" o:ole="">
                  <v:imagedata r:id="rId1307" o:title=""/>
                </v:shape>
                <o:OLEObject Type="Embed" ProgID="Equation.DSMT4" ShapeID="_x0000_i10365" DrawAspect="Content" ObjectID="_1690174875" r:id="rId130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biết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5D0FAA48">
                <v:shape id="_x0000_i10366" type="#_x0000_t75" style="width:38.25pt;height:20.25pt" o:ole="">
                  <v:imagedata r:id="rId1309" o:title=""/>
                </v:shape>
                <o:OLEObject Type="Embed" ProgID="Equation.DSMT4" ShapeID="_x0000_i10366" DrawAspect="Content" ObjectID="_1690174876" r:id="rId13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00" w:dyaOrig="405" w14:anchorId="3D048611">
                <v:shape id="_x0000_i10367" type="#_x0000_t75" style="width:45pt;height:20.25pt" o:ole="">
                  <v:imagedata r:id="rId1311" o:title=""/>
                </v:shape>
                <o:OLEObject Type="Embed" ProgID="Equation.DSMT4" ShapeID="_x0000_i10367" DrawAspect="Content" ObjectID="_1690174877" r:id="rId1312"/>
              </w:object>
            </w:r>
          </w:p>
          <w:p w14:paraId="3CB281F8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65" w:dyaOrig="435" w14:anchorId="719801F4">
                <v:shape id="_x0000_i10368" type="#_x0000_t75" style="width:113.25pt;height:21.75pt" o:ole="">
                  <v:imagedata r:id="rId1313" o:title=""/>
                </v:shape>
                <o:OLEObject Type="Embed" ProgID="Equation.DSMT4" ShapeID="_x0000_i10368" DrawAspect="Content" ObjectID="_1690174878" r:id="rId131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35" w:dyaOrig="435" w14:anchorId="6F8FEE4A">
                <v:shape id="_x0000_i10369" type="#_x0000_t75" style="width:111.75pt;height:21.75pt" o:ole="">
                  <v:imagedata r:id="rId1315" o:title=""/>
                </v:shape>
                <o:OLEObject Type="Embed" ProgID="Equation.DSMT4" ShapeID="_x0000_i10369" DrawAspect="Content" ObjectID="_1690174879" r:id="rId131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730D4DF" w14:textId="77777777" w:rsidR="00D2227A" w:rsidRPr="00676FB5" w:rsidRDefault="00D2227A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35" w:dyaOrig="435" w14:anchorId="7FB58870">
                <v:shape id="_x0000_i10370" type="#_x0000_t75" style="width:111.75pt;height:21.75pt" o:ole="">
                  <v:imagedata r:id="rId1317" o:title=""/>
                </v:shape>
                <o:OLEObject Type="Embed" ProgID="Equation.DSMT4" ShapeID="_x0000_i10370" DrawAspect="Content" ObjectID="_1690174880" r:id="rId13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65" w:dyaOrig="435" w14:anchorId="72401EC1">
                <v:shape id="_x0000_i10371" type="#_x0000_t75" style="width:113.25pt;height:21.75pt" o:ole="">
                  <v:imagedata r:id="rId1319" o:title=""/>
                </v:shape>
                <o:OLEObject Type="Embed" ProgID="Equation.DSMT4" ShapeID="_x0000_i10371" DrawAspect="Content" ObjectID="_1690174881" r:id="rId132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7633752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544E0321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5DD378D5" w14:textId="77777777" w:rsidTr="00D2227A">
        <w:tc>
          <w:tcPr>
            <w:tcW w:w="6200" w:type="dxa"/>
            <w:shd w:val="clear" w:color="auto" w:fill="auto"/>
          </w:tcPr>
          <w:p w14:paraId="1BF4A86A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15: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0E8CBE0">
                <v:shape id="_x0000_i10372" type="#_x0000_t75" style="width:23.25pt;height:15.75pt" o:ole="">
                  <v:imagedata r:id="rId1321" o:title=""/>
                </v:shape>
                <o:OLEObject Type="Embed" ProgID="Equation.DSMT4" ShapeID="_x0000_i10372" DrawAspect="Content" ObjectID="_1690174882" r:id="rId132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1DE20A4C">
                <v:shape id="_x0000_i10373" type="#_x0000_t75" style="width:42pt;height:20.25pt" o:ole="">
                  <v:imagedata r:id="rId1323" o:title=""/>
                </v:shape>
                <o:OLEObject Type="Embed" ProgID="Equation.DSMT4" ShapeID="_x0000_i10373" DrawAspect="Content" ObjectID="_1690174883" r:id="rId132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và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03B1C8C0">
                <v:shape id="_x0000_i10374" type="#_x0000_t75" style="width:41.25pt;height:20.25pt" o:ole="">
                  <v:imagedata r:id="rId1325" o:title=""/>
                </v:shape>
                <o:OLEObject Type="Embed" ProgID="Equation.DSMT4" ShapeID="_x0000_i10374" DrawAspect="Content" ObjectID="_1690174884" r:id="rId1326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có phương trình là</w:t>
            </w:r>
          </w:p>
          <w:p w14:paraId="13EDA25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566F17A2">
                <v:shape id="_x0000_i10375" type="#_x0000_t75" style="width:117.75pt;height:18pt" o:ole="">
                  <v:imagedata r:id="rId1327" o:title=""/>
                </v:shape>
                <o:OLEObject Type="Embed" ProgID="Equation.DSMT4" ShapeID="_x0000_i10375" DrawAspect="Content" ObjectID="_1690174885" r:id="rId132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7EEA904B">
                <v:shape id="_x0000_i10376" type="#_x0000_t75" style="width:117.75pt;height:18pt" o:ole="">
                  <v:imagedata r:id="rId1329" o:title=""/>
                </v:shape>
                <o:OLEObject Type="Embed" ProgID="Equation.DSMT4" ShapeID="_x0000_i10376" DrawAspect="Content" ObjectID="_1690174886" r:id="rId133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E7956B8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07AE8369">
                <v:shape id="_x0000_i10377" type="#_x0000_t75" style="width:117.75pt;height:18pt" o:ole="">
                  <v:imagedata r:id="rId1331" o:title=""/>
                </v:shape>
                <o:OLEObject Type="Embed" ProgID="Equation.DSMT4" ShapeID="_x0000_i10377" DrawAspect="Content" ObjectID="_1690174887" r:id="rId13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4CF417DA">
                <v:shape id="_x0000_i10378" type="#_x0000_t75" style="width:117.75pt;height:18pt" o:ole="">
                  <v:imagedata r:id="rId1333" o:title=""/>
                </v:shape>
                <o:OLEObject Type="Embed" ProgID="Equation.DSMT4" ShapeID="_x0000_i10378" DrawAspect="Content" ObjectID="_1690174888" r:id="rId133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000A165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233C5D49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45DE4955" w14:textId="77777777" w:rsidTr="00D2227A">
        <w:tc>
          <w:tcPr>
            <w:tcW w:w="6200" w:type="dxa"/>
            <w:shd w:val="clear" w:color="auto" w:fill="auto"/>
          </w:tcPr>
          <w:p w14:paraId="14CF6FE1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16: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4B43F5B0">
                <v:shape id="_x0000_i10379" type="#_x0000_t75" style="width:23.25pt;height:15.75pt" o:ole="">
                  <v:imagedata r:id="rId1335" o:title=""/>
                </v:shape>
                <o:OLEObject Type="Embed" ProgID="Equation.DSMT4" ShapeID="_x0000_i10379" DrawAspect="Content" ObjectID="_1690174889" r:id="rId133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25" w:dyaOrig="300" w14:anchorId="09354592">
                <v:shape id="_x0000_i10380" type="#_x0000_t75" style="width:41.25pt;height:15pt" o:ole="">
                  <v:imagedata r:id="rId1337" o:title=""/>
                </v:shape>
                <o:OLEObject Type="Embed" ProgID="Equation.DSMT4" ShapeID="_x0000_i10380" DrawAspect="Content" ObjectID="_1690174890" r:id="rId133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765" w:dyaOrig="300" w14:anchorId="5BBAA357">
                <v:shape id="_x0000_i10381" type="#_x0000_t75" style="width:38.25pt;height:15pt" o:ole="">
                  <v:imagedata r:id="rId1339" o:title=""/>
                </v:shape>
                <o:OLEObject Type="Embed" ProgID="Equation.DSMT4" ShapeID="_x0000_i10381" DrawAspect="Content" ObjectID="_1690174891" r:id="rId13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7503BEC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lastRenderedPageBreak/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75" w14:anchorId="22192E61">
                <v:shape id="_x0000_i10382" type="#_x0000_t75" style="width:117.75pt;height:18.75pt" o:ole="">
                  <v:imagedata r:id="rId1341" o:title=""/>
                </v:shape>
                <o:OLEObject Type="Embed" ProgID="Equation.DSMT4" ShapeID="_x0000_i10382" DrawAspect="Content" ObjectID="_1690174892" r:id="rId134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15" w:dyaOrig="375" w14:anchorId="3B14F6B0">
                <v:shape id="_x0000_i10383" type="#_x0000_t75" style="width:120.75pt;height:18.75pt" o:ole="">
                  <v:imagedata r:id="rId1343" o:title=""/>
                </v:shape>
                <o:OLEObject Type="Embed" ProgID="Equation.DSMT4" ShapeID="_x0000_i10383" DrawAspect="Content" ObjectID="_1690174893" r:id="rId1344"/>
              </w:object>
            </w:r>
          </w:p>
          <w:p w14:paraId="2BBC149F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pt-B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75" w14:anchorId="2E48814D">
                <v:shape id="_x0000_i10384" type="#_x0000_t75" style="width:117.75pt;height:18.75pt" o:ole="">
                  <v:imagedata r:id="rId1345" o:title=""/>
                </v:shape>
                <o:OLEObject Type="Embed" ProgID="Equation.DSMT4" ShapeID="_x0000_i10384" DrawAspect="Content" ObjectID="_1690174894" r:id="rId134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pt-B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55" w:dyaOrig="360" w14:anchorId="2E9525C4">
                <v:shape id="_x0000_i10385" type="#_x0000_t75" style="width:117.75pt;height:18pt" o:ole="">
                  <v:imagedata r:id="rId1347" o:title=""/>
                </v:shape>
                <o:OLEObject Type="Embed" ProgID="Equation.DSMT4" ShapeID="_x0000_i10385" DrawAspect="Content" ObjectID="_1690174895" r:id="rId134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96FD055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01982C0B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0ADD8F3E" w14:textId="77777777" w:rsidTr="00D2227A">
        <w:tc>
          <w:tcPr>
            <w:tcW w:w="6200" w:type="dxa"/>
            <w:shd w:val="clear" w:color="auto" w:fill="auto"/>
          </w:tcPr>
          <w:p w14:paraId="7BB02994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17: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2AD68BEC">
                <v:shape id="_x0000_i10386" type="#_x0000_t75" style="width:33.75pt;height:20.25pt" o:ole="">
                  <v:imagedata r:id="rId1349" o:title=""/>
                </v:shape>
                <o:OLEObject Type="Embed" ProgID="Equation.DSMT4" ShapeID="_x0000_i10386" DrawAspect="Content" ObjectID="_1690174896" r:id="rId135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03C2ADA9">
                <v:shape id="_x0000_i10387" type="#_x0000_t75" style="width:38.25pt;height:20.25pt" o:ole="">
                  <v:imagedata r:id="rId1351" o:title=""/>
                </v:shape>
                <o:OLEObject Type="Embed" ProgID="Equation.DSMT4" ShapeID="_x0000_i10387" DrawAspect="Content" ObjectID="_1690174897" r:id="rId135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Viết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5E8CE676">
                <v:shape id="_x0000_i10388" type="#_x0000_t75" style="width:20.25pt;height:12.75pt" o:ole="">
                  <v:imagedata r:id="rId1353" o:title=""/>
                </v:shape>
                <o:OLEObject Type="Embed" ProgID="Equation.DSMT4" ShapeID="_x0000_i10388" DrawAspect="Content" ObjectID="_1690174898" r:id="rId135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038070E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45" w:dyaOrig="360" w14:anchorId="5E72344D">
                <v:shape id="_x0000_i10389" type="#_x0000_t75" style="width:122.25pt;height:18pt" o:ole="">
                  <v:imagedata r:id="rId1355" o:title=""/>
                </v:shape>
                <o:OLEObject Type="Embed" ProgID="Equation.DSMT4" ShapeID="_x0000_i10389" DrawAspect="Content" ObjectID="_1690174899" r:id="rId135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60" w:dyaOrig="360" w14:anchorId="5E4D5C57">
                <v:shape id="_x0000_i10390" type="#_x0000_t75" style="width:123pt;height:18pt" o:ole="">
                  <v:imagedata r:id="rId1357" o:title=""/>
                </v:shape>
                <o:OLEObject Type="Embed" ProgID="Equation.DSMT4" ShapeID="_x0000_i10390" DrawAspect="Content" ObjectID="_1690174900" r:id="rId135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0737A53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60" w:dyaOrig="360" w14:anchorId="58DC64CC">
                <v:shape id="_x0000_i10391" type="#_x0000_t75" style="width:123pt;height:18pt" o:ole="">
                  <v:imagedata r:id="rId1359" o:title=""/>
                </v:shape>
                <o:OLEObject Type="Embed" ProgID="Equation.DSMT4" ShapeID="_x0000_i10391" DrawAspect="Content" ObjectID="_1690174901" r:id="rId136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45" w:dyaOrig="360" w14:anchorId="1A13D53B">
                <v:shape id="_x0000_i10392" type="#_x0000_t75" style="width:122.25pt;height:18pt" o:ole="">
                  <v:imagedata r:id="rId1361" o:title=""/>
                </v:shape>
                <o:OLEObject Type="Embed" ProgID="Equation.DSMT4" ShapeID="_x0000_i10392" DrawAspect="Content" ObjectID="_1690174902" r:id="rId136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928C4FB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4C198A5A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28477399" w14:textId="77777777" w:rsidTr="00D2227A">
        <w:tc>
          <w:tcPr>
            <w:tcW w:w="6200" w:type="dxa"/>
            <w:shd w:val="clear" w:color="auto" w:fill="auto"/>
          </w:tcPr>
          <w:p w14:paraId="70CCEA41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05E7FA39">
                <v:shape id="_x0000_i10393" type="#_x0000_t75" style="width:23.25pt;height:16.5pt" o:ole="">
                  <v:imagedata r:id="rId1363" o:title=""/>
                </v:shape>
                <o:OLEObject Type="Embed" ProgID="Equation.DSMT4" ShapeID="_x0000_i10393" DrawAspect="Content" ObjectID="_1690174903" r:id="rId136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390" w14:anchorId="2F77229E">
                <v:shape id="_x0000_i10394" type="#_x0000_t75" style="width:21pt;height:19.5pt" o:ole="">
                  <v:imagedata r:id="rId1365" o:title=""/>
                </v:shape>
                <o:OLEObject Type="Embed" ProgID="Equation.DSMT4" ShapeID="_x0000_i10394" DrawAspect="Content" ObjectID="_1690174904" r:id="rId136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390" w14:anchorId="0877CCF0">
                <v:shape id="_x0000_i10395" type="#_x0000_t75" style="width:34.5pt;height:19.5pt" o:ole="">
                  <v:imagedata r:id="rId1367" o:title=""/>
                </v:shape>
                <o:OLEObject Type="Embed" ProgID="Equation.DSMT4" ShapeID="_x0000_i10395" DrawAspect="Content" ObjectID="_1690174905" r:id="rId136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390" w14:anchorId="76FDB5E0">
                <v:shape id="_x0000_i10396" type="#_x0000_t75" style="width:40.5pt;height:19.5pt" o:ole="">
                  <v:imagedata r:id="rId1369" o:title=""/>
                </v:shape>
                <o:OLEObject Type="Embed" ProgID="Equation.DSMT4" ShapeID="_x0000_i10396" DrawAspect="Content" ObjectID="_1690174906" r:id="rId137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0043AA51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175" w:dyaOrig="375" w14:anchorId="7E375665">
                <v:shape id="_x0000_i10397" type="#_x0000_t75" style="width:108.75pt;height:18.75pt" o:ole="">
                  <v:imagedata r:id="rId1371" o:title=""/>
                </v:shape>
                <o:OLEObject Type="Embed" ProgID="Equation.DSMT4" ShapeID="_x0000_i10397" DrawAspect="Content" ObjectID="_1690174907" r:id="rId137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175" w:dyaOrig="375" w14:anchorId="2BFA62FE">
                <v:shape id="_x0000_i10398" type="#_x0000_t75" style="width:108.75pt;height:18.75pt" o:ole="">
                  <v:imagedata r:id="rId1373" o:title=""/>
                </v:shape>
                <o:OLEObject Type="Embed" ProgID="Equation.DSMT4" ShapeID="_x0000_i10398" DrawAspect="Content" ObjectID="_1690174908" r:id="rId137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EE98BB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055" w:dyaOrig="375" w14:anchorId="3FB47F51">
                <v:shape id="_x0000_i10399" type="#_x0000_t75" style="width:102.75pt;height:18.75pt" o:ole="">
                  <v:imagedata r:id="rId1375" o:title=""/>
                </v:shape>
                <o:OLEObject Type="Embed" ProgID="Equation.DSMT4" ShapeID="_x0000_i10399" DrawAspect="Content" ObjectID="_1690174909" r:id="rId137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055" w:dyaOrig="375" w14:anchorId="0A85267D">
                <v:shape id="_x0000_i10400" type="#_x0000_t75" style="width:102.75pt;height:18.75pt" o:ole="">
                  <v:imagedata r:id="rId1377" o:title=""/>
                </v:shape>
                <o:OLEObject Type="Embed" ProgID="Equation.DSMT4" ShapeID="_x0000_i10400" DrawAspect="Content" ObjectID="_1690174910" r:id="rId137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0A1BE5B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781066DF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5A128CCB" w14:textId="77777777" w:rsidTr="00D2227A">
        <w:tc>
          <w:tcPr>
            <w:tcW w:w="6200" w:type="dxa"/>
            <w:shd w:val="clear" w:color="auto" w:fill="auto"/>
          </w:tcPr>
          <w:p w14:paraId="582A6E5A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312237A4">
                <v:shape id="_x0000_i10401" type="#_x0000_t75" style="width:22.5pt;height:16.5pt" o:ole="">
                  <v:imagedata r:id="rId1379" o:title=""/>
                </v:shape>
                <o:OLEObject Type="Embed" ProgID="Equation.DSMT4" ShapeID="_x0000_i10401" DrawAspect="Content" ObjectID="_1690174911" r:id="rId138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390" w14:anchorId="08BD6B31">
                <v:shape id="_x0000_i10402" type="#_x0000_t75" style="width:33.75pt;height:19.5pt" o:ole="">
                  <v:imagedata r:id="rId1381" o:title=""/>
                </v:shape>
                <o:OLEObject Type="Embed" ProgID="Equation.DSMT4" ShapeID="_x0000_i10402" DrawAspect="Content" ObjectID="_1690174912" r:id="rId138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390" w14:anchorId="65C5FDC2">
                <v:shape id="_x0000_i10403" type="#_x0000_t75" style="width:39pt;height:19.5pt" o:ole="">
                  <v:imagedata r:id="rId1383" o:title=""/>
                </v:shape>
                <o:OLEObject Type="Embed" ProgID="Equation.DSMT4" ShapeID="_x0000_i10403" DrawAspect="Content" ObjectID="_1690174913" r:id="rId138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6ED84E41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35" w14:anchorId="77A4D5D6">
                <v:shape id="_x0000_i10404" type="#_x0000_t75" style="width:102.75pt;height:21.75pt" o:ole="">
                  <v:imagedata r:id="rId1385" o:title=""/>
                </v:shape>
                <o:OLEObject Type="Embed" ProgID="Equation.DSMT4" ShapeID="_x0000_i10404" DrawAspect="Content" ObjectID="_1690174914" r:id="rId138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09AC7532">
                <v:shape id="_x0000_i10405" type="#_x0000_t75" style="width:111pt;height:21.75pt" o:ole="">
                  <v:imagedata r:id="rId1387" o:title=""/>
                </v:shape>
                <o:OLEObject Type="Embed" ProgID="Equation.DSMT4" ShapeID="_x0000_i10405" DrawAspect="Content" ObjectID="_1690174915" r:id="rId138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B3F1277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50" w:dyaOrig="435" w14:anchorId="3818BBC8">
                <v:shape id="_x0000_i10406" type="#_x0000_t75" style="width:112.5pt;height:21.75pt" o:ole="">
                  <v:imagedata r:id="rId1389" o:title=""/>
                </v:shape>
                <o:OLEObject Type="Embed" ProgID="Equation.DSMT4" ShapeID="_x0000_i10406" DrawAspect="Content" ObjectID="_1690174916" r:id="rId139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70" w:dyaOrig="435" w14:anchorId="27E8BF79">
                <v:shape id="_x0000_i10407" type="#_x0000_t75" style="width:103.5pt;height:21.75pt" o:ole="">
                  <v:imagedata r:id="rId1391" o:title=""/>
                </v:shape>
                <o:OLEObject Type="Embed" ProgID="Equation.DSMT4" ShapeID="_x0000_i10407" DrawAspect="Content" ObjectID="_1690174917" r:id="rId139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DB44D00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48FAD6E3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6D624BE3" w14:textId="77777777" w:rsidTr="00D2227A">
        <w:tc>
          <w:tcPr>
            <w:tcW w:w="6200" w:type="dxa"/>
            <w:shd w:val="clear" w:color="auto" w:fill="auto"/>
          </w:tcPr>
          <w:p w14:paraId="14B028C8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eastAsia="MS Mincho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MS Mincho" w:hAnsi="Chu Van An" w:cs="Chu Van An"/>
                <w:b/>
                <w:color w:val="0000FF"/>
                <w:szCs w:val="22"/>
              </w:rPr>
              <w:t>Câu 20:</w: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465" w:dyaOrig="315" w14:anchorId="27065A4D">
                <v:shape id="_x0000_i10408" type="#_x0000_t75" style="width:23.25pt;height:15.75pt" o:ole="">
                  <v:imagedata r:id="rId1393" o:title=""/>
                </v:shape>
                <o:OLEObject Type="Embed" ProgID="Equation.DSMT4" ShapeID="_x0000_i10408" DrawAspect="Content" ObjectID="_1690174918" r:id="rId1394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eastAsia="MS Mincho" w:hAnsi="Chu Van An" w:cs="Chu Van An"/>
                <w:position w:val="-14"/>
                <w:szCs w:val="22"/>
              </w:rPr>
              <w:object w:dxaOrig="795" w:dyaOrig="405" w14:anchorId="39C3118B">
                <v:shape id="_x0000_i10409" type="#_x0000_t75" style="width:39.75pt;height:20.25pt" o:ole="">
                  <v:imagedata r:id="rId1395" o:title=""/>
                </v:shape>
                <o:OLEObject Type="Embed" ProgID="Equation.DSMT4" ShapeID="_x0000_i10409" DrawAspect="Content" ObjectID="_1690174919" r:id="rId1396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MS Mincho" w:hAnsi="Chu Van An" w:cs="Chu Van An"/>
                <w:position w:val="-14"/>
                <w:szCs w:val="22"/>
              </w:rPr>
              <w:object w:dxaOrig="915" w:dyaOrig="405" w14:anchorId="0B84C59C">
                <v:shape id="_x0000_i10410" type="#_x0000_t75" style="width:45.75pt;height:20.25pt" o:ole="">
                  <v:imagedata r:id="rId1397" o:title=""/>
                </v:shape>
                <o:OLEObject Type="Embed" ProgID="Equation.DSMT4" ShapeID="_x0000_i10410" DrawAspect="Content" ObjectID="_1690174920" r:id="rId1398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 xml:space="preserve">. Viết phương trình đường tròn đường kính </w:t>
            </w:r>
            <w:r w:rsidRPr="00676FB5">
              <w:rPr>
                <w:rFonts w:ascii="Chu Van An" w:eastAsia="MS Mincho" w:hAnsi="Chu Van An" w:cs="Chu Van An"/>
                <w:position w:val="-4"/>
                <w:szCs w:val="22"/>
              </w:rPr>
              <w:object w:dxaOrig="405" w:dyaOrig="255" w14:anchorId="7F9DA96A">
                <v:shape id="_x0000_i10411" type="#_x0000_t75" style="width:20.25pt;height:12.75pt" o:ole="">
                  <v:imagedata r:id="rId1399" o:title=""/>
                </v:shape>
                <o:OLEObject Type="Embed" ProgID="Equation.DSMT4" ShapeID="_x0000_i10411" DrawAspect="Content" ObjectID="_1690174921" r:id="rId1400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</w:p>
          <w:p w14:paraId="45193CC0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MS Mincho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60" w:dyaOrig="360" w14:anchorId="5E794D1A">
                <v:shape id="_x0000_i10412" type="#_x0000_t75" style="width:123pt;height:18pt" o:ole="">
                  <v:imagedata r:id="rId1401" o:title=""/>
                </v:shape>
                <o:OLEObject Type="Embed" ProgID="Equation.DSMT4" ShapeID="_x0000_i10412" DrawAspect="Content" ObjectID="_1690174922" r:id="rId1402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75" w:dyaOrig="360" w14:anchorId="6E8FD98D">
                <v:shape id="_x0000_i10413" type="#_x0000_t75" style="width:123.75pt;height:18pt" o:ole="">
                  <v:imagedata r:id="rId1403" o:title=""/>
                </v:shape>
                <o:OLEObject Type="Embed" ProgID="Equation.DSMT4" ShapeID="_x0000_i10413" DrawAspect="Content" ObjectID="_1690174923" r:id="rId1404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</w:p>
          <w:p w14:paraId="743C5F26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eastAsia="MS Mincho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75" w:dyaOrig="360" w14:anchorId="1F99E0C6">
                <v:shape id="_x0000_i10414" type="#_x0000_t75" style="width:123.75pt;height:18pt" o:ole="">
                  <v:imagedata r:id="rId1405" o:title=""/>
                </v:shape>
                <o:OLEObject Type="Embed" ProgID="Equation.DSMT4" ShapeID="_x0000_i10414" DrawAspect="Content" ObjectID="_1690174924" r:id="rId1406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MS Mincho" w:hAnsi="Chu Van An" w:cs="Chu Van An"/>
                <w:position w:val="-10"/>
                <w:szCs w:val="22"/>
              </w:rPr>
              <w:object w:dxaOrig="2460" w:dyaOrig="360" w14:anchorId="6D50CACB">
                <v:shape id="_x0000_i10415" type="#_x0000_t75" style="width:123pt;height:18pt" o:ole="">
                  <v:imagedata r:id="rId1407" o:title=""/>
                </v:shape>
                <o:OLEObject Type="Embed" ProgID="Equation.DSMT4" ShapeID="_x0000_i10415" DrawAspect="Content" ObjectID="_1690174925" r:id="rId1408"/>
              </w:object>
            </w:r>
            <w:r w:rsidRPr="00676FB5">
              <w:rPr>
                <w:rFonts w:ascii="Chu Van An" w:eastAsia="MS Mincho" w:hAnsi="Chu Van An" w:cs="Chu Van An"/>
                <w:szCs w:val="22"/>
              </w:rPr>
              <w:t>.</w:t>
            </w:r>
          </w:p>
          <w:p w14:paraId="4B1B26FF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6BB3D794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19709BE0" w14:textId="77777777" w:rsidTr="00D2227A">
        <w:tc>
          <w:tcPr>
            <w:tcW w:w="6200" w:type="dxa"/>
            <w:shd w:val="clear" w:color="auto" w:fill="auto"/>
          </w:tcPr>
          <w:p w14:paraId="6F063EDF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21:</w:t>
            </w:r>
            <w:r w:rsidRPr="00676FB5">
              <w:rPr>
                <w:rFonts w:ascii="Chu Van An" w:hAnsi="Chu Van An" w:cs="Chu Van An"/>
                <w:szCs w:val="22"/>
              </w:rPr>
              <w:t xml:space="preserve">Phương trình đường tròn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4F80B6CC">
                <v:shape id="_x0000_i10416" type="#_x0000_t75" style="width:42pt;height:20.25pt" o:ole="">
                  <v:imagedata r:id="rId1409" o:title=""/>
                </v:shape>
                <o:OLEObject Type="Embed" ProgID="Equation.DSMT4" ShapeID="_x0000_i10416" DrawAspect="Content" ObjectID="_1690174926" r:id="rId141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và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17F17D10">
                <v:shape id="_x0000_i10417" type="#_x0000_t75" style="width:42pt;height:20.25pt" o:ole="">
                  <v:imagedata r:id="rId1411" o:title=""/>
                </v:shape>
                <o:OLEObject Type="Embed" ProgID="Equation.DSMT4" ShapeID="_x0000_i10417" DrawAspect="Content" ObjectID="_1690174927" r:id="rId1412"/>
              </w:object>
            </w:r>
            <w:r w:rsidRPr="00676FB5">
              <w:rPr>
                <w:rFonts w:ascii="Chu Van An" w:hAnsi="Chu Van An" w:cs="Chu Van An"/>
                <w:szCs w:val="22"/>
              </w:rPr>
              <w:t>là</w:t>
            </w:r>
          </w:p>
          <w:p w14:paraId="5DA6D125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75" w:dyaOrig="375" w14:anchorId="26579732">
                <v:shape id="_x0000_i10418" type="#_x0000_t75" style="width:123.75pt;height:18.75pt" o:ole="">
                  <v:imagedata r:id="rId1413" o:title=""/>
                </v:shape>
                <o:OLEObject Type="Embed" ProgID="Equation.DSMT4" ShapeID="_x0000_i10418" DrawAspect="Content" ObjectID="_1690174928" r:id="rId141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3B25414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340" w:dyaOrig="375" w14:anchorId="09501E7A">
                <v:shape id="_x0000_i10419" type="#_x0000_t75" style="width:117pt;height:18.75pt" o:ole="">
                  <v:imagedata r:id="rId1415" o:title=""/>
                </v:shape>
                <o:OLEObject Type="Embed" ProgID="Equation.DSMT4" ShapeID="_x0000_i10419" DrawAspect="Content" ObjectID="_1690174929" r:id="rId141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340" w:dyaOrig="375" w14:anchorId="61ADE278">
                <v:shape id="_x0000_i10420" type="#_x0000_t75" style="width:117pt;height:18.75pt" o:ole="">
                  <v:imagedata r:id="rId1417" o:title=""/>
                </v:shape>
                <o:OLEObject Type="Embed" ProgID="Equation.DSMT4" ShapeID="_x0000_i10420" DrawAspect="Content" ObjectID="_1690174930" r:id="rId14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B5062B9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65E83CC7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60BE6D3E" w14:textId="77777777" w:rsidTr="00D2227A">
        <w:tc>
          <w:tcPr>
            <w:tcW w:w="6200" w:type="dxa"/>
            <w:shd w:val="clear" w:color="auto" w:fill="auto"/>
          </w:tcPr>
          <w:p w14:paraId="1018A457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66D5FF9E">
                <v:shape id="_x0000_i10421" type="#_x0000_t75" style="width:42.75pt;height:20.25pt" o:ole="">
                  <v:imagedata r:id="rId1419" o:title=""/>
                </v:shape>
                <o:OLEObject Type="Embed" ProgID="Equation.DSMT4" ShapeID="_x0000_i10421" DrawAspect="Content" ObjectID="_1690174931" r:id="rId142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3ABC2B10">
                <v:shape id="_x0000_i10422" type="#_x0000_t75" style="width:36.75pt;height:20.25pt" o:ole="">
                  <v:imagedata r:id="rId1421" o:title=""/>
                </v:shape>
                <o:OLEObject Type="Embed" ProgID="Equation.DSMT4" ShapeID="_x0000_i10422" DrawAspect="Content" ObjectID="_1690174932" r:id="rId142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Tập hợp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FCCD668">
                <v:shape id="_x0000_i10423" type="#_x0000_t75" style="width:45pt;height:20.25pt" o:ole="">
                  <v:imagedata r:id="rId1423" o:title=""/>
                </v:shape>
                <o:OLEObject Type="Embed" ProgID="Equation.DSMT4" ShapeID="_x0000_i10423" DrawAspect="Content" ObjectID="_1690174933" r:id="rId142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nhìn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504A4C91">
                <v:shape id="_x0000_i10424" type="#_x0000_t75" style="width:20.25pt;height:13.5pt" o:ole="">
                  <v:imagedata r:id="rId1425" o:title=""/>
                </v:shape>
                <o:OLEObject Type="Embed" ProgID="Equation.DSMT4" ShapeID="_x0000_i10424" DrawAspect="Content" ObjectID="_1690174934" r:id="rId14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dưới một góc vuông nằm trên đường tròn có phương trình là</w:t>
            </w:r>
          </w:p>
          <w:p w14:paraId="1C65476B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 xml:space="preserve">A. 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205" w:dyaOrig="360" w14:anchorId="4D682905">
                <v:shape id="_x0000_i10425" type="#_x0000_t75" style="width:110.25pt;height:18pt" o:ole="">
                  <v:imagedata r:id="rId1427" o:title=""/>
                </v:shape>
                <o:OLEObject Type="Embed" ProgID="Equation.DSMT4" ShapeID="_x0000_i10425" DrawAspect="Content" ObjectID="_1690174935" r:id="rId142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47194FB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45" w:dyaOrig="360" w14:anchorId="2FFA968F">
                <v:shape id="_x0000_i10426" type="#_x0000_t75" style="width:122.25pt;height:18pt" o:ole="">
                  <v:imagedata r:id="rId1429" o:title=""/>
                </v:shape>
                <o:OLEObject Type="Embed" ProgID="Equation.DSMT4" ShapeID="_x0000_i10426" DrawAspect="Content" ObjectID="_1690174936" r:id="rId143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205" w:dyaOrig="360" w14:anchorId="3B6EBB73">
                <v:shape id="_x0000_i10427" type="#_x0000_t75" style="width:110.25pt;height:18pt" o:ole="">
                  <v:imagedata r:id="rId1431" o:title=""/>
                </v:shape>
                <o:OLEObject Type="Embed" ProgID="Equation.DSMT4" ShapeID="_x0000_i10427" DrawAspect="Content" ObjectID="_1690174937" r:id="rId14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46D5B77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325ACEDB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14C0A1A9" w14:textId="77777777" w:rsidTr="00D2227A">
        <w:tc>
          <w:tcPr>
            <w:tcW w:w="6200" w:type="dxa"/>
            <w:shd w:val="clear" w:color="auto" w:fill="auto"/>
          </w:tcPr>
          <w:p w14:paraId="0471BA85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>Câu 23: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Viết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2219F9E7">
                <v:shape id="_x0000_i10428" type="#_x0000_t75" style="width:20.25pt;height:12.75pt" o:ole="">
                  <v:imagedata r:id="rId1433" o:title=""/>
                </v:shape>
                <o:OLEObject Type="Embed" ProgID="Equation.DSMT4" ShapeID="_x0000_i10428" DrawAspect="Content" ObjectID="_1690174938" r:id="rId143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biết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645" w:dyaOrig="315" w14:anchorId="5994E590">
                <v:shape id="_x0000_i10429" type="#_x0000_t75" style="width:32.25pt;height:15.75pt" o:ole="">
                  <v:imagedata r:id="rId1435" o:title=""/>
                </v:shape>
                <o:OLEObject Type="Embed" ProgID="Equation.DSMT4" ShapeID="_x0000_i10429" DrawAspect="Content" ObjectID="_1690174939" r:id="rId143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4037AC90">
                <v:shape id="_x0000_i10430" type="#_x0000_t75" style="width:39pt;height:20.25pt" o:ole="">
                  <v:imagedata r:id="rId1437" o:title=""/>
                </v:shape>
                <o:OLEObject Type="Embed" ProgID="Equation.DSMT4" ShapeID="_x0000_i10430" DrawAspect="Content" ObjectID="_1690174940" r:id="rId1438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1A0D2F60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35" w:dyaOrig="450" w14:anchorId="32E3F5B1">
                <v:shape id="_x0000_i10431" type="#_x0000_t75" style="width:111.75pt;height:22.5pt" o:ole="">
                  <v:imagedata r:id="rId1439" o:title=""/>
                </v:shape>
                <o:OLEObject Type="Embed" ProgID="Equation.DSMT4" ShapeID="_x0000_i10431" DrawAspect="Content" ObjectID="_1690174941" r:id="rId1440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20" w:dyaOrig="450" w14:anchorId="6E5557EC">
                <v:shape id="_x0000_i10432" type="#_x0000_t75" style="width:111pt;height:22.5pt" o:ole="">
                  <v:imagedata r:id="rId1441" o:title=""/>
                </v:shape>
                <o:OLEObject Type="Embed" ProgID="Equation.DSMT4" ShapeID="_x0000_i10432" DrawAspect="Content" ObjectID="_1690174942" r:id="rId1442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06DF2C0D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50" w:dyaOrig="450" w14:anchorId="5B1AE3A8">
                <v:shape id="_x0000_i10433" type="#_x0000_t75" style="width:112.5pt;height:22.5pt" o:ole="">
                  <v:imagedata r:id="rId1443" o:title=""/>
                </v:shape>
                <o:OLEObject Type="Embed" ProgID="Equation.DSMT4" ShapeID="_x0000_i10433" DrawAspect="Content" ObjectID="_1690174943" r:id="rId1444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200" w:dyaOrig="360" w14:anchorId="319C85AA">
                <v:shape id="_x0000_i10434" type="#_x0000_t75" style="width:60pt;height:18pt" o:ole="">
                  <v:imagedata r:id="rId1445" o:title=""/>
                </v:shape>
                <o:OLEObject Type="Embed" ProgID="Equation.DSMT4" ShapeID="_x0000_i10434" DrawAspect="Content" ObjectID="_1690174944" r:id="rId1446"/>
              </w:objec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>.</w:t>
            </w:r>
          </w:p>
          <w:p w14:paraId="3AA9AEB6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B008B"/>
                <w:szCs w:val="22"/>
                <w:u w:val="single"/>
              </w:rPr>
            </w:pPr>
          </w:p>
        </w:tc>
        <w:tc>
          <w:tcPr>
            <w:tcW w:w="4568" w:type="dxa"/>
            <w:shd w:val="clear" w:color="auto" w:fill="auto"/>
          </w:tcPr>
          <w:p w14:paraId="1AA05A9B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68E9B6CF" w14:textId="77777777" w:rsidTr="00D2227A">
        <w:tc>
          <w:tcPr>
            <w:tcW w:w="6200" w:type="dxa"/>
            <w:shd w:val="clear" w:color="auto" w:fill="auto"/>
          </w:tcPr>
          <w:p w14:paraId="3D069075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5CC0983B">
                <v:shape id="_x0000_i10435" type="#_x0000_t75" style="width:9.75pt;height:13.5pt" o:ole="">
                  <v:imagedata r:id="rId1447" o:title=""/>
                </v:shape>
                <o:OLEObject Type="Embed" ProgID="Equation.DSMT4" ShapeID="_x0000_i10435" DrawAspect="Content" ObjectID="_1690174945" r:id="rId144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639D0897">
                <v:shape id="_x0000_i10436" type="#_x0000_t75" style="width:45pt;height:20.25pt" o:ole="">
                  <v:imagedata r:id="rId1449" o:title=""/>
                </v:shape>
                <o:OLEObject Type="Embed" ProgID="Equation.DSMT4" ShapeID="_x0000_i10436" DrawAspect="Content" ObjectID="_1690174946" r:id="rId145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1A5F7E0C">
                <v:shape id="_x0000_i10437" type="#_x0000_t75" style="width:45pt;height:20.25pt" o:ole="">
                  <v:imagedata r:id="rId1451" o:title=""/>
                </v:shape>
                <o:OLEObject Type="Embed" ProgID="Equation.DSMT4" ShapeID="_x0000_i10437" DrawAspect="Content" ObjectID="_1690174947" r:id="rId145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5C734921">
                <v:shape id="_x0000_i10438" type="#_x0000_t75" style="width:20.25pt;height:13.5pt" o:ole="">
                  <v:imagedata r:id="rId1453" o:title=""/>
                </v:shape>
                <o:OLEObject Type="Embed" ProgID="Equation.DSMT4" ShapeID="_x0000_i10438" DrawAspect="Content" ObjectID="_1690174948" r:id="rId145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29701A8F" w14:textId="6A0288F5" w:rsidR="00D2227A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A.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475" w:dyaOrig="360" w14:anchorId="4DC96EB9">
                <v:shape id="_x0000_i10439" type="#_x0000_t75" style="width:123.75pt;height:18pt" o:ole="">
                  <v:imagedata r:id="rId1455" o:title=""/>
                </v:shape>
                <o:OLEObject Type="Embed" ProgID="Equation.DSMT4" ShapeID="_x0000_i10439" DrawAspect="Content" ObjectID="_1690174949" r:id="rId145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</w:p>
          <w:p w14:paraId="3FE0BDF5" w14:textId="2983340A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505" w:dyaOrig="360" w14:anchorId="43A99316">
                <v:shape id="_x0000_i10440" type="#_x0000_t75" style="width:125.25pt;height:18pt" o:ole="">
                  <v:imagedata r:id="rId1457" o:title=""/>
                </v:shape>
                <o:OLEObject Type="Embed" ProgID="Equation.DSMT4" ShapeID="_x0000_i10440" DrawAspect="Content" ObjectID="_1690174950" r:id="rId145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5E81EF9F" w14:textId="56111FEC" w:rsidR="00D2227A" w:rsidRDefault="00D2227A" w:rsidP="00D2227A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C. 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</w:r>
          </w:p>
          <w:p w14:paraId="6D35A905" w14:textId="508A2388" w:rsidR="00D2227A" w:rsidRPr="00D2227A" w:rsidRDefault="00D2227A" w:rsidP="00D2227A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505" w:dyaOrig="360" w14:anchorId="5B7C91B3">
                <v:shape id="_x0000_i10441" type="#_x0000_t75" style="width:125.25pt;height:18pt" o:ole="">
                  <v:imagedata r:id="rId1459" o:title=""/>
                </v:shape>
                <o:OLEObject Type="Embed" ProgID="Equation.DSMT4" ShapeID="_x0000_i10441" DrawAspect="Content" ObjectID="_1690174951" r:id="rId146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</w:tc>
        <w:tc>
          <w:tcPr>
            <w:tcW w:w="4568" w:type="dxa"/>
            <w:shd w:val="clear" w:color="auto" w:fill="auto"/>
          </w:tcPr>
          <w:p w14:paraId="3EA206C0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5C819D09" w14:textId="77777777" w:rsidTr="00D2227A">
        <w:tc>
          <w:tcPr>
            <w:tcW w:w="6200" w:type="dxa"/>
            <w:shd w:val="clear" w:color="auto" w:fill="auto"/>
          </w:tcPr>
          <w:p w14:paraId="691712D7" w14:textId="77777777" w:rsidR="00D2227A" w:rsidRPr="00676FB5" w:rsidRDefault="00D2227A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Câu 25: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420" w:dyaOrig="405" w14:anchorId="54EE70A5">
                <v:shape id="_x0000_i10442" type="#_x0000_t75" style="width:21pt;height:20.25pt" o:ole="">
                  <v:imagedata r:id="rId1461" o:title=""/>
                </v:shape>
                <o:OLEObject Type="Embed" ProgID="Equation.DSMT4" ShapeID="_x0000_i10442" DrawAspect="Content" ObjectID="_1690174952" r:id="rId146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có tâm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645" w:dyaOrig="405" w14:anchorId="5A644401">
                <v:shape id="_x0000_i10443" type="#_x0000_t75" style="width:32.25pt;height:20.25pt" o:ole="">
                  <v:imagedata r:id="rId1463" o:title=""/>
                </v:shape>
                <o:OLEObject Type="Embed" ProgID="Equation.DSMT4" ShapeID="_x0000_i10443" DrawAspect="Content" ObjectID="_1690174953" r:id="rId1464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420" w:dyaOrig="405" w14:anchorId="5391C0F0">
                <v:shape id="_x0000_i10444" type="#_x0000_t75" style="width:21pt;height:20.25pt" o:ole="">
                  <v:imagedata r:id="rId1461" o:title=""/>
                </v:shape>
                <o:OLEObject Type="Embed" ProgID="Equation.DSMT4" ShapeID="_x0000_i10444" DrawAspect="Content" ObjectID="_1690174954" r:id="rId146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cắt đường thẳng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0"/>
                <w:szCs w:val="22"/>
                <w:lang w:val="vi-VN"/>
              </w:rPr>
              <w:object w:dxaOrig="1815" w:dyaOrig="315" w14:anchorId="19A3AA94">
                <v:shape id="_x0000_i10445" type="#_x0000_t75" style="width:90.75pt;height:15.75pt" o:ole="">
                  <v:imagedata r:id="rId1466" o:title=""/>
                </v:shape>
                <o:OLEObject Type="Embed" ProgID="Equation.DSMT4" ShapeID="_x0000_i10445" DrawAspect="Content" ObjectID="_1690174955" r:id="rId146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theo một dây cung có độ dài bằng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6"/>
                <w:szCs w:val="22"/>
                <w:lang w:val="vi-VN"/>
              </w:rPr>
              <w:object w:dxaOrig="195" w:dyaOrig="285" w14:anchorId="36D3BF1E">
                <v:shape id="_x0000_i10446" type="#_x0000_t75" style="width:9.75pt;height:14.25pt" o:ole="">
                  <v:imagedata r:id="rId1468" o:title=""/>
                </v:shape>
                <o:OLEObject Type="Embed" ProgID="Equation.DSMT4" ShapeID="_x0000_i10446" DrawAspect="Content" ObjectID="_1690174956" r:id="rId1469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. Phường trình của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420" w:dyaOrig="405" w14:anchorId="7457A315">
                <v:shape id="_x0000_i10447" type="#_x0000_t75" style="width:21pt;height:20.25pt" o:ole="">
                  <v:imagedata r:id="rId1461" o:title=""/>
                </v:shape>
                <o:OLEObject Type="Embed" ProgID="Equation.DSMT4" ShapeID="_x0000_i10447" DrawAspect="Content" ObjectID="_1690174957" r:id="rId1470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là</w:t>
            </w:r>
          </w:p>
          <w:p w14:paraId="353AB4AC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160" w:dyaOrig="435" w14:anchorId="61185DE1">
                <v:shape id="_x0000_i10448" type="#_x0000_t75" style="width:108pt;height:21.75pt" o:ole="">
                  <v:imagedata r:id="rId1471" o:title=""/>
                </v:shape>
                <o:OLEObject Type="Embed" ProgID="Equation.DSMT4" ShapeID="_x0000_i10448" DrawAspect="Content" ObjectID="_1690174958" r:id="rId1472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040" w:dyaOrig="435" w14:anchorId="7ED66750">
                <v:shape id="_x0000_i10449" type="#_x0000_t75" style="width:102pt;height:21.75pt" o:ole="">
                  <v:imagedata r:id="rId1473" o:title=""/>
                </v:shape>
                <o:OLEObject Type="Embed" ProgID="Equation.DSMT4" ShapeID="_x0000_i10449" DrawAspect="Content" ObjectID="_1690174959" r:id="rId1474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04D27CE" w14:textId="21E5FBD5" w:rsidR="00D2227A" w:rsidRPr="00D2227A" w:rsidRDefault="00D2227A" w:rsidP="00D2227A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145" w:dyaOrig="435" w14:anchorId="02465B75">
                <v:shape id="_x0000_i10450" type="#_x0000_t75" style="width:107.25pt;height:21.75pt" o:ole="">
                  <v:imagedata r:id="rId1475" o:title=""/>
                </v:shape>
                <o:OLEObject Type="Embed" ProgID="Equation.DSMT4" ShapeID="_x0000_i10450" DrawAspect="Content" ObjectID="_1690174960" r:id="rId1476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4"/>
                <w:szCs w:val="22"/>
                <w:lang w:val="vi-VN"/>
              </w:rPr>
              <w:object w:dxaOrig="2040" w:dyaOrig="435" w14:anchorId="602F407D">
                <v:shape id="_x0000_i10451" type="#_x0000_t75" style="width:102pt;height:21.75pt" o:ole="">
                  <v:imagedata r:id="rId1477" o:title=""/>
                </v:shape>
                <o:OLEObject Type="Embed" ProgID="Equation.DSMT4" ShapeID="_x0000_i10451" DrawAspect="Content" ObjectID="_1690174961" r:id="rId1478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</w:tc>
        <w:tc>
          <w:tcPr>
            <w:tcW w:w="4568" w:type="dxa"/>
            <w:shd w:val="clear" w:color="auto" w:fill="auto"/>
          </w:tcPr>
          <w:p w14:paraId="4AFCBA3D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  <w:tr w:rsidR="00D2227A" w:rsidRPr="00676FB5" w14:paraId="78537B9E" w14:textId="77777777" w:rsidTr="00D2227A">
        <w:tc>
          <w:tcPr>
            <w:tcW w:w="6200" w:type="dxa"/>
            <w:shd w:val="clear" w:color="auto" w:fill="auto"/>
          </w:tcPr>
          <w:p w14:paraId="73724B2B" w14:textId="77777777" w:rsidR="00D2227A" w:rsidRPr="00676FB5" w:rsidRDefault="00D2227A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  <w:lang w:val="x-none" w:eastAsia="x-none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26: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FC9E2F7">
                <v:shape id="_x0000_i10452" type="#_x0000_t75" style="width:21pt;height:20.25pt" o:ole="">
                  <v:imagedata r:id="rId1479" o:title=""/>
                </v:shape>
                <o:OLEObject Type="Embed" ProgID="Equation.DSMT4" ShapeID="_x0000_i10452" DrawAspect="Content" ObjectID="_1690174962" r:id="rId148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30" w:dyaOrig="405" w14:anchorId="4F14E942">
                <v:shape id="_x0000_i10453" type="#_x0000_t75" style="width:31.5pt;height:20.25pt" o:ole="">
                  <v:imagedata r:id="rId1481" o:title=""/>
                </v:shape>
                <o:OLEObject Type="Embed" ProgID="Equation.DSMT4" ShapeID="_x0000_i10453" DrawAspect="Content" ObjectID="_1690174963" r:id="rId148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0456669">
                <v:shape id="_x0000_i10454" type="#_x0000_t75" style="width:21pt;height:20.25pt" o:ole="">
                  <v:imagedata r:id="rId1479" o:title=""/>
                </v:shape>
                <o:OLEObject Type="Embed" ProgID="Equation.DSMT4" ShapeID="_x0000_i10454" DrawAspect="Content" ObjectID="_1690174964" r:id="rId148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cắt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30" w14:anchorId="3176B764">
                <v:shape id="_x0000_i10455" type="#_x0000_t75" style="width:93pt;height:16.5pt" o:ole="">
                  <v:imagedata r:id="rId1484" o:title=""/>
                </v:shape>
                <o:OLEObject Type="Embed" ProgID="Equation.DSMT4" ShapeID="_x0000_i10455" DrawAspect="Content" ObjectID="_1690174965" r:id="rId148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theo một dây cung có độ dài bằng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32664AE0">
                <v:shape id="_x0000_i10456" type="#_x0000_t75" style="width:9.75pt;height:14.25pt" o:ole="">
                  <v:imagedata r:id="rId1486" o:title=""/>
                </v:shape>
                <o:OLEObject Type="Embed" ProgID="Equation.DSMT4" ShapeID="_x0000_i10456" DrawAspect="Content" ObjectID="_1690174966" r:id="rId148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của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9533B29">
                <v:shape id="_x0000_i10457" type="#_x0000_t75" style="width:21pt;height:20.25pt" o:ole="">
                  <v:imagedata r:id="rId1479" o:title=""/>
                </v:shape>
                <o:OLEObject Type="Embed" ProgID="Equation.DSMT4" ShapeID="_x0000_i10457" DrawAspect="Content" ObjectID="_1690174967" r:id="rId148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là:</w:t>
            </w:r>
          </w:p>
          <w:p w14:paraId="02BA95DA" w14:textId="77777777" w:rsidR="00D2227A" w:rsidRPr="00676FB5" w:rsidRDefault="00D2227A" w:rsidP="00136803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  <w:lang w:val="x-none" w:eastAsia="x-none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45" w:dyaOrig="450" w14:anchorId="291147D2">
                <v:shape id="_x0000_i10458" type="#_x0000_t75" style="width:107.25pt;height:22.5pt" o:ole="">
                  <v:imagedata r:id="rId1489" o:title=""/>
                </v:shape>
                <o:OLEObject Type="Embed" ProgID="Equation.DSMT4" ShapeID="_x0000_i10458" DrawAspect="Content" ObjectID="_1690174968" r:id="rId149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40" w:dyaOrig="450" w14:anchorId="16FD1869">
                <v:shape id="_x0000_i10459" type="#_x0000_t75" style="width:102pt;height:22.5pt" o:ole="">
                  <v:imagedata r:id="rId1491" o:title=""/>
                </v:shape>
                <o:OLEObject Type="Embed" ProgID="Equation.DSMT4" ShapeID="_x0000_i10459" DrawAspect="Content" ObjectID="_1690174969" r:id="rId149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86020C7" w14:textId="06811A98" w:rsidR="00D2227A" w:rsidRPr="00D2227A" w:rsidRDefault="00D2227A" w:rsidP="00D2227A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  <w:lang w:val="x-none" w:eastAsia="x-none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60" w:dyaOrig="450" w14:anchorId="069E34D0">
                <v:shape id="_x0000_i10460" type="#_x0000_t75" style="width:108pt;height:22.5pt" o:ole="">
                  <v:imagedata r:id="rId1493" o:title=""/>
                </v:shape>
                <o:OLEObject Type="Embed" ProgID="Equation.DSMT4" ShapeID="_x0000_i10460" DrawAspect="Content" ObjectID="_1690174970" r:id="rId149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40" w:dyaOrig="450" w14:anchorId="7E5CB9AB">
                <v:shape id="_x0000_i10461" type="#_x0000_t75" style="width:102pt;height:22.5pt" o:ole="">
                  <v:imagedata r:id="rId1495" o:title=""/>
                </v:shape>
                <o:OLEObject Type="Embed" ProgID="Equation.DSMT4" ShapeID="_x0000_i10461" DrawAspect="Content" ObjectID="_1690174971" r:id="rId149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</w:tc>
        <w:tc>
          <w:tcPr>
            <w:tcW w:w="4568" w:type="dxa"/>
            <w:shd w:val="clear" w:color="auto" w:fill="auto"/>
          </w:tcPr>
          <w:p w14:paraId="2AD63F9F" w14:textId="77777777" w:rsidR="00D2227A" w:rsidRPr="00676FB5" w:rsidRDefault="00D2227A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u w:val="single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>Lời giải</w:t>
            </w:r>
            <w:r w:rsidRPr="00676FB5">
              <w:rPr>
                <w:rFonts w:ascii="Chu Van An" w:hAnsi="Chu Van An" w:cs="Chu Van An"/>
                <w:color w:val="0000FF"/>
                <w:szCs w:val="22"/>
                <w:u w:val="single"/>
              </w:rPr>
              <w:t xml:space="preserve"> </w:t>
            </w:r>
          </w:p>
        </w:tc>
      </w:tr>
    </w:tbl>
    <w:p w14:paraId="50BA5942" w14:textId="77777777" w:rsidR="00D2227A" w:rsidRPr="00E67A79" w:rsidRDefault="00D2227A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2A91A664" w14:textId="77777777" w:rsidR="009C13E3" w:rsidRPr="00E67A79" w:rsidRDefault="009C13E3" w:rsidP="00E73CB1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1F8F903" wp14:editId="0EE1C81B">
                <wp:extent cx="6547104" cy="2390775"/>
                <wp:effectExtent l="0" t="19050" r="25400" b="28575"/>
                <wp:docPr id="10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390775"/>
                          <a:chOff x="0" y="0"/>
                          <a:chExt cx="6547104" cy="2323044"/>
                        </a:xfrm>
                      </wpg:grpSpPr>
                      <wps:wsp>
                        <wps:cNvPr id="10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7"/>
                            <a:ext cx="6547104" cy="206233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6686DC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650957D" w14:textId="6372F454" w:rsidR="009C13E3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9161FD" w:rsidRPr="003E46C8" w14:paraId="6BF13872" w14:textId="77777777" w:rsidTr="00CB7E43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3826C8C3" w14:textId="77777777" w:rsidR="009161FD" w:rsidRPr="00585511" w:rsidRDefault="009161FD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120" w:after="120"/>
                                      <w:ind w:left="314" w:firstLine="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405" w:dyaOrig="375" w14:anchorId="3A189053">
                                        <v:shape id="_x0000_i2239" type="#_x0000_t75" style="width:170.25pt;height:18.75pt" o:ole="">
                                          <v:imagedata r:id="rId121" o:title=""/>
                                        </v:shape>
                                        <o:OLEObject Type="Embed" ProgID="Equation.DSMT4" ShapeID="_x0000_i2239" DrawAspect="Content" ObjectID="_1690175798" r:id="rId1497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</w:t>
                                    </w:r>
                                    <w:r w:rsidRPr="00585511">
                                      <w:rPr>
                                        <w:position w:val="-10"/>
                                      </w:rPr>
                                      <w:object w:dxaOrig="315" w:dyaOrig="315" w14:anchorId="5B659A37">
                                        <v:shape id="_x0000_i2241" type="#_x0000_t75" style="width:15.75pt;height:15.75pt" o:ole="">
                                          <v:imagedata r:id="rId123" o:title=""/>
                                        </v:shape>
                                        <o:OLEObject Type="Embed" ProgID="Equation.DSMT4" ShapeID="_x0000_i2241" DrawAspect="Content" ObjectID="_1690175799" r:id="rId1498"/>
                                      </w:object>
                                    </w:r>
                                  </w:p>
                                  <w:p w14:paraId="42F0C17F" w14:textId="77777777" w:rsidR="009161FD" w:rsidRPr="00585511" w:rsidRDefault="009161FD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Trong đó tâm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20" w:dyaOrig="330" w14:anchorId="63DA168E">
                                        <v:shape id="_x0000_i2243" type="#_x0000_t75" style="width:36pt;height:16.5pt" o:ole="">
                                          <v:imagedata r:id="rId125" o:title=""/>
                                        </v:shape>
                                        <o:OLEObject Type="Embed" ProgID="Equation.DSMT4" ShapeID="_x0000_i2243" DrawAspect="Content" ObjectID="_1690175800" r:id="rId1499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bán kính </w:t>
                                    </w:r>
                                    <w:r w:rsidRPr="003E46C8">
                                      <w:rPr>
                                        <w:position w:val="-8"/>
                                      </w:rPr>
                                      <w:object w:dxaOrig="2325" w:dyaOrig="420" w14:anchorId="40A038FA">
                                        <v:shape id="_x0000_i2245" type="#_x0000_t75" style="width:116.25pt;height:21pt" o:ole="">
                                          <v:imagedata r:id="rId127" o:title=""/>
                                        </v:shape>
                                        <o:OLEObject Type="Embed" ProgID="Equation.DSMT4" ShapeID="_x0000_i2245" DrawAspect="Content" ObjectID="_1690175801" r:id="rId1500"/>
                                      </w:object>
                                    </w:r>
                                  </w:p>
                                  <w:p w14:paraId="293C0B1E" w14:textId="77777777" w:rsidR="009161FD" w:rsidRPr="00585511" w:rsidRDefault="009161FD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Thay tọa độ ba điểm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5DB69E2B">
                                        <v:shape id="_x0000_i2247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2247" DrawAspect="Content" ObjectID="_1690175802" r:id="rId1501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giải hệ phương trình và giải tìm được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825" w:dyaOrig="330" w14:anchorId="41DEBF2C">
                                        <v:shape id="_x0000_i2249" type="#_x0000_t75" style="width:41.25pt;height:16.5pt" o:ole="">
                                          <v:imagedata r:id="rId131" o:title=""/>
                                        </v:shape>
                                        <o:OLEObject Type="Embed" ProgID="Equation.DSMT4" ShapeID="_x0000_i2249" DrawAspect="Content" ObjectID="_1690175803" r:id="rId1502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7F83398A" w14:textId="77777777" w:rsidR="009161FD" w:rsidRPr="00585511" w:rsidRDefault="009161FD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Thế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780" w:dyaOrig="330" w14:anchorId="1958D5E0">
                                        <v:shape id="_x0000_i2251" type="#_x0000_t75" style="width:39pt;height:16.5pt" o:ole="">
                                          <v:imagedata r:id="rId133" o:title=""/>
                                        </v:shape>
                                        <o:OLEObject Type="Embed" ProgID="Equation.DSMT4" ShapeID="_x0000_i2251" DrawAspect="Content" ObjectID="_1690175804" r:id="rId1503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vào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330" w:dyaOrig="330" w14:anchorId="0011B285">
                                        <v:shape id="_x0000_i2253" type="#_x0000_t75" style="width:16.5pt;height:16.5pt" o:ole="">
                                          <v:imagedata r:id="rId129" o:title=""/>
                                        </v:shape>
                                        <o:OLEObject Type="Embed" ProgID="Equation.DSMT4" ShapeID="_x0000_i2253" DrawAspect="Content" ObjectID="_1690175805" r:id="rId1504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suy ra phương trình đường tròn </w:t>
                                    </w:r>
                                    <w:r w:rsidRPr="003E46C8">
                                      <w:rPr>
                                        <w:position w:val="-10"/>
                                      </w:rPr>
                                      <w:object w:dxaOrig="405" w:dyaOrig="330" w14:anchorId="41FA3803">
                                        <v:shape id="_x0000_i2255" type="#_x0000_t75" style="width:20.25pt;height:16.5pt" o:ole="">
                                          <v:imagedata r:id="rId136" o:title=""/>
                                        </v:shape>
                                        <o:OLEObject Type="Embed" ProgID="Equation.DSMT4" ShapeID="_x0000_i2255" DrawAspect="Content" ObjectID="_1690175806" r:id="rId1505"/>
                                      </w:object>
                                    </w:r>
                                    <w:r w:rsidRPr="0058551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cần tìm.</w:t>
                                    </w:r>
                                  </w:p>
                                  <w:p w14:paraId="68435373" w14:textId="77777777" w:rsidR="009161FD" w:rsidRDefault="009161FD" w:rsidP="009161FD">
                                    <w:pPr>
                                      <w:rPr>
                                        <w:rFonts w:ascii="Cambria Math" w:hAnsi="Cambria Math" w:cs="Chu Van An"/>
                                        <w:b/>
                                        <w:bCs/>
                                        <w:color w:val="FF0000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79E54767" w14:textId="77777777" w:rsidR="009161FD" w:rsidRPr="003E46C8" w:rsidRDefault="009161FD" w:rsidP="009161FD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200F5B56" wp14:editId="082FB7B4">
                                          <wp:extent cx="1219200" cy="1213747"/>
                                          <wp:effectExtent l="0" t="0" r="0" b="0"/>
                                          <wp:docPr id="164" name="Picture 16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8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850" cy="121738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C141939" w14:textId="77777777" w:rsidR="009161FD" w:rsidRPr="00892025" w:rsidRDefault="009161FD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7B812C5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BB4E1FC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654E7941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10" name="Group 110"/>
                        <wpg:cNvGrpSpPr/>
                        <wpg:grpSpPr>
                          <a:xfrm>
                            <a:off x="150812" y="0"/>
                            <a:ext cx="5326063" cy="571533"/>
                            <a:chOff x="150812" y="0"/>
                            <a:chExt cx="5326380" cy="571533"/>
                          </a:xfrm>
                        </wpg:grpSpPr>
                        <wpg:grpSp>
                          <wpg:cNvPr id="111" name="Group 111"/>
                          <wpg:cNvGrpSpPr/>
                          <wpg:grpSpPr>
                            <a:xfrm>
                              <a:off x="150812" y="0"/>
                              <a:ext cx="5326380" cy="485775"/>
                              <a:chOff x="150812" y="0"/>
                              <a:chExt cx="5326380" cy="485775"/>
                            </a:xfrm>
                          </wpg:grpSpPr>
                          <wpg:grpSp>
                            <wpg:cNvPr id="112" name="Group 112"/>
                            <wpg:cNvGrpSpPr/>
                            <wpg:grpSpPr>
                              <a:xfrm>
                                <a:off x="184078" y="0"/>
                                <a:ext cx="5293114" cy="485775"/>
                                <a:chOff x="184078" y="0"/>
                                <a:chExt cx="5293114" cy="485775"/>
                              </a:xfrm>
                            </wpg:grpSpPr>
                            <wps:wsp>
                              <wps:cNvPr id="113" name="Rectangle: Single Corner Snipped 113"/>
                              <wps:cNvSpPr/>
                              <wps:spPr>
                                <a:xfrm>
                                  <a:off x="184078" y="38089"/>
                                  <a:ext cx="5293114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14" name="Group 114"/>
                              <wpg:cNvGrpSpPr/>
                              <wpg:grpSpPr>
                                <a:xfrm>
                                  <a:off x="1502180" y="0"/>
                                  <a:ext cx="3851179" cy="485775"/>
                                  <a:chOff x="1502180" y="0"/>
                                  <a:chExt cx="3851179" cy="485775"/>
                                </a:xfrm>
                              </wpg:grpSpPr>
                              <wpg:grpSp>
                                <wpg:cNvPr id="115" name="Group 115"/>
                                <wpg:cNvGrpSpPr/>
                                <wpg:grpSpPr>
                                  <a:xfrm>
                                    <a:off x="1611714" y="104387"/>
                                    <a:ext cx="3741645" cy="369570"/>
                                    <a:chOff x="1611714" y="104387"/>
                                    <a:chExt cx="3741645" cy="369570"/>
                                  </a:xfrm>
                                </wpg:grpSpPr>
                                <wps:wsp>
                                  <wps:cNvPr id="116" name="Arrow: Chevron 116"/>
                                  <wps:cNvSpPr/>
                                  <wps:spPr>
                                    <a:xfrm>
                                      <a:off x="1761051" y="105159"/>
                                      <a:ext cx="35923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146E66E" w14:textId="69BBB0F1" w:rsidR="009C13E3" w:rsidRPr="009161FD" w:rsidRDefault="009161FD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161F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qua hai, ba điểm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17" name="Group 11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8" name="Freeform: Shape 11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FB0DAC0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20" name="Group 12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1" name="Freeform: Shape 12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22" name="Flowchart: Terminator 12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23" name="Flowchart: Direct Access Storage 12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24" name="Group 12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25" name="Flowchart: Preparation 12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2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124CE74" w14:textId="107BB85F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9161FD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1F8F903" id="_x0000_s1161" style="width:515.5pt;height:188.25pt;mso-position-horizontal-relative:char;mso-position-vertical-relative:line" coordsize="65471,23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">
                <v:shape id="Rectangle: Diagonal Corners Rounded 1" o:spid="_x0000_s1162" style="position:absolute;top:2607;width:65471;height:206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48281;6547104,2042807;6532329,2062337;112179,2062337;0,1914056;0,19530;14775,0" o:connectangles="0,0,0,0,0,0,0,0,0" textboxrect="0,0,6435090,1533525"/>
                  <v:textbox>
                    <w:txbxContent>
                      <w:p w14:paraId="766686DC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650957D" w14:textId="6372F454" w:rsidR="009C13E3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9161FD" w:rsidRPr="003E46C8" w14:paraId="6BF13872" w14:textId="77777777" w:rsidTr="00CB7E43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3826C8C3" w14:textId="77777777" w:rsidR="009161FD" w:rsidRPr="00585511" w:rsidRDefault="009161FD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120" w:after="120"/>
                                <w:ind w:left="314" w:firstLine="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Gọi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405" w:dyaOrig="375" w14:anchorId="3A189053">
                                  <v:shape id="_x0000_i2239" type="#_x0000_t75" style="width:170.25pt;height:18.75pt" o:ole="">
                                    <v:imagedata r:id="rId121" o:title=""/>
                                  </v:shape>
                                  <o:OLEObject Type="Embed" ProgID="Equation.DSMT4" ShapeID="_x0000_i2239" DrawAspect="Content" ObjectID="_1690175798" r:id="rId1506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</w:t>
                              </w:r>
                              <w:r w:rsidRPr="00585511">
                                <w:rPr>
                                  <w:position w:val="-10"/>
                                </w:rPr>
                                <w:object w:dxaOrig="315" w:dyaOrig="315" w14:anchorId="5B659A37">
                                  <v:shape id="_x0000_i2241" type="#_x0000_t75" style="width:15.75pt;height:15.75pt" o:ole="">
                                    <v:imagedata r:id="rId123" o:title=""/>
                                  </v:shape>
                                  <o:OLEObject Type="Embed" ProgID="Equation.DSMT4" ShapeID="_x0000_i2241" DrawAspect="Content" ObjectID="_1690175799" r:id="rId1507"/>
                                </w:object>
                              </w:r>
                            </w:p>
                            <w:p w14:paraId="42F0C17F" w14:textId="77777777" w:rsidR="009161FD" w:rsidRPr="00585511" w:rsidRDefault="009161FD" w:rsidP="00F9332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Trong đó tâm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20" w:dyaOrig="330" w14:anchorId="63DA168E">
                                  <v:shape id="_x0000_i2243" type="#_x0000_t75" style="width:36pt;height:16.5pt" o:ole="">
                                    <v:imagedata r:id="rId125" o:title=""/>
                                  </v:shape>
                                  <o:OLEObject Type="Embed" ProgID="Equation.DSMT4" ShapeID="_x0000_i2243" DrawAspect="Content" ObjectID="_1690175800" r:id="rId1508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bán kính </w:t>
                              </w:r>
                              <w:r w:rsidRPr="003E46C8">
                                <w:rPr>
                                  <w:position w:val="-8"/>
                                </w:rPr>
                                <w:object w:dxaOrig="2325" w:dyaOrig="420" w14:anchorId="40A038FA">
                                  <v:shape id="_x0000_i2245" type="#_x0000_t75" style="width:116.25pt;height:21pt" o:ole="">
                                    <v:imagedata r:id="rId127" o:title=""/>
                                  </v:shape>
                                  <o:OLEObject Type="Embed" ProgID="Equation.DSMT4" ShapeID="_x0000_i2245" DrawAspect="Content" ObjectID="_1690175801" r:id="rId1509"/>
                                </w:object>
                              </w:r>
                            </w:p>
                            <w:p w14:paraId="293C0B1E" w14:textId="77777777" w:rsidR="009161FD" w:rsidRPr="00585511" w:rsidRDefault="009161FD" w:rsidP="00F9332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Thay tọa độ ba điểm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5DB69E2B">
                                  <v:shape id="_x0000_i2247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2247" DrawAspect="Content" ObjectID="_1690175802" r:id="rId1510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giải hệ phương trình và giải tìm được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825" w:dyaOrig="330" w14:anchorId="41DEBF2C">
                                  <v:shape id="_x0000_i2249" type="#_x0000_t75" style="width:41.25pt;height:16.5pt" o:ole="">
                                    <v:imagedata r:id="rId131" o:title=""/>
                                  </v:shape>
                                  <o:OLEObject Type="Embed" ProgID="Equation.DSMT4" ShapeID="_x0000_i2249" DrawAspect="Content" ObjectID="_1690175803" r:id="rId1511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F83398A" w14:textId="77777777" w:rsidR="009161FD" w:rsidRPr="00585511" w:rsidRDefault="009161FD" w:rsidP="00F9332A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before="120" w:after="12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Thế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780" w:dyaOrig="330" w14:anchorId="1958D5E0">
                                  <v:shape id="_x0000_i2251" type="#_x0000_t75" style="width:39pt;height:16.5pt" o:ole="">
                                    <v:imagedata r:id="rId133" o:title=""/>
                                  </v:shape>
                                  <o:OLEObject Type="Embed" ProgID="Equation.DSMT4" ShapeID="_x0000_i2251" DrawAspect="Content" ObjectID="_1690175804" r:id="rId1512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vào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330" w:dyaOrig="330" w14:anchorId="0011B285">
                                  <v:shape id="_x0000_i2253" type="#_x0000_t75" style="width:16.5pt;height:16.5pt" o:ole="">
                                    <v:imagedata r:id="rId129" o:title=""/>
                                  </v:shape>
                                  <o:OLEObject Type="Embed" ProgID="Equation.DSMT4" ShapeID="_x0000_i2253" DrawAspect="Content" ObjectID="_1690175805" r:id="rId1513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suy ra phương trình đường tròn </w:t>
                              </w:r>
                              <w:r w:rsidRPr="003E46C8">
                                <w:rPr>
                                  <w:position w:val="-10"/>
                                </w:rPr>
                                <w:object w:dxaOrig="405" w:dyaOrig="330" w14:anchorId="41FA3803">
                                  <v:shape id="_x0000_i2255" type="#_x0000_t75" style="width:20.25pt;height:16.5pt" o:ole="">
                                    <v:imagedata r:id="rId136" o:title=""/>
                                  </v:shape>
                                  <o:OLEObject Type="Embed" ProgID="Equation.DSMT4" ShapeID="_x0000_i2255" DrawAspect="Content" ObjectID="_1690175806" r:id="rId1514"/>
                                </w:object>
                              </w:r>
                              <w:r w:rsidRPr="0058551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cần tìm.</w:t>
                              </w:r>
                            </w:p>
                            <w:p w14:paraId="68435373" w14:textId="77777777" w:rsidR="009161FD" w:rsidRDefault="009161FD" w:rsidP="009161FD">
                              <w:pPr>
                                <w:rPr>
                                  <w:rFonts w:ascii="Cambria Math" w:hAnsi="Cambria Math" w:cs="Chu Van An"/>
                                  <w:b/>
                                  <w:bCs/>
                                  <w:color w:val="FF0000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79E54767" w14:textId="77777777" w:rsidR="009161FD" w:rsidRPr="003E46C8" w:rsidRDefault="009161FD" w:rsidP="009161FD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200F5B56" wp14:editId="082FB7B4">
                                    <wp:extent cx="1219200" cy="1213747"/>
                                    <wp:effectExtent l="0" t="0" r="0" b="0"/>
                                    <wp:docPr id="164" name="Picture 1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850" cy="12173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C141939" w14:textId="77777777" w:rsidR="009161FD" w:rsidRPr="00892025" w:rsidRDefault="009161FD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7B812C5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BB4E1FC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654E7941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10" o:spid="_x0000_s1163" style="position:absolute;left:1508;width:53260;height:5715" coordorigin="1508" coordsize="5326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group id="Group 111" o:spid="_x0000_s1164" style="position:absolute;left:1508;width:53263;height:4857" coordorigin="1508" coordsize="5326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  <v:group id="Group 112" o:spid="_x0000_s1165" style="position:absolute;left:1840;width:52931;height:4857" coordorigin="1840" coordsize="52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<v:shape id="Rectangle: Single Corner Snipped 113" o:spid="_x0000_s1166" style="position:absolute;left:1840;top:380;width:52931;height:4476;visibility:visible;mso-wrap-style:square;v-text-anchor:middle" coordsize="529311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" path="m,l5138390,r154724,154724l5293114,447554,,447554,,xe" fillcolor="#efddf6 [663]" stroked="f" strokeweight="1.25pt">
                        <v:fill r:id="rId182" o:title="" color2="#fffff7" type="pattern"/>
                        <v:path arrowok="t" o:connecttype="custom" o:connectlocs="0,0;5138390,0;5293114,154724;5293114,447554;0,447554;0,0" o:connectangles="0,0,0,0,0,0"/>
                      </v:shape>
                      <v:group id="Group 114" o:spid="_x0000_s1167" style="position:absolute;left:15021;width:38512;height:4857" coordorigin="15021" coordsize="385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  <v:group id="Group 115" o:spid="_x0000_s1168" style="position:absolute;left:16117;top:1043;width:37416;height:3696" coordorigin="16117,1043" coordsize="374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        <v:shape id="Arrow: Chevron 116" o:spid="_x0000_s1169" type="#_x0000_t55" style="position:absolute;left:17610;top:1051;width:3592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" adj="2121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146E66E" w14:textId="69BBB0F1" w:rsidR="009C13E3" w:rsidRPr="009161FD" w:rsidRDefault="009161FD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9161FD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qua hai, ba điểm</w:t>
                                  </w:r>
                                </w:p>
                              </w:txbxContent>
                            </v:textbox>
                          </v:shape>
                          <v:group id="Group 117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          <v:shape id="Freeform: Shape 118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pkV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tPKMTKCXNwAAAP//AwBQSwECLQAUAAYACAAAACEA2+H2y+4AAACFAQAAEwAAAAAAAAAA&#10;AAAAAAAAAAAAW0NvbnRlbnRfVHlwZXNdLnhtbFBLAQItABQABgAIAAAAIQBa9CxbvwAAABUBAAAL&#10;AAAAAAAAAAAAAAAAAB8BAABfcmVscy8ucmVsc1BLAQItABQABgAIAAAAIQCcDpkV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yCg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i/&#10;P4bnM/ECOXsAAAD//wMAUEsBAi0AFAAGAAgAAAAhANvh9svuAAAAhQEAABMAAAAAAAAAAAAAAAAA&#10;AAAAAFtDb250ZW50X1R5cGVzXS54bWxQSwECLQAUAAYACAAAACEAWvQsW78AAAAVAQAACwAAAAAA&#10;AAAAAAAAAAAfAQAAX3JlbHMvLnJlbHNQSwECLQAUAAYACAAAACEA+LMgoMAAAADcAAAADwAAAAAA&#10;AAAAAAAAAAAHAgAAZHJzL2Rvd25yZXYueG1sUEsFBgAAAAADAAMAtwAAAPQCAAAAAA==&#10;" filled="f" stroked="f">
                              <v:textbox>
                                <w:txbxContent>
                                  <w:p w14:paraId="4FB0DAC0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20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      <v:shape id="Freeform: Shape 121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22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23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24" o:spid="_x0000_s117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<v:shape id="Flowchart: Preparation 125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7124CE74" w14:textId="107BB85F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9161FD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0A9188E" w14:textId="77777777" w:rsidR="009C13E3" w:rsidRPr="00E67A79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45419E7" w14:textId="12B2D218" w:rsidR="00646680" w:rsidRPr="00E67A79" w:rsidRDefault="009C13E3" w:rsidP="00E73CB1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646680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="00646680"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="00646680"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="00646680" w:rsidRPr="00E67A79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="00646680" w:rsidRPr="00E67A79">
        <w:rPr>
          <w:rFonts w:ascii="Chu Van An" w:hAnsi="Chu Van An" w:cs="Chu Van An"/>
          <w:i/>
          <w:sz w:val="24"/>
          <w:szCs w:val="24"/>
          <w:lang w:val="nl-NL"/>
        </w:rPr>
        <w:t xml:space="preserve">(Oxy), </w:t>
      </w:r>
      <w:r w:rsidR="00646680" w:rsidRPr="00E67A79">
        <w:rPr>
          <w:rFonts w:ascii="Chu Van An" w:hAnsi="Chu Van An" w:cs="Chu Van An"/>
          <w:sz w:val="24"/>
          <w:szCs w:val="24"/>
          <w:lang w:val="nl-NL"/>
        </w:rPr>
        <w:t xml:space="preserve">cho hai điểm </w:t>
      </w:r>
      <w:r w:rsidR="00646680"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800" w:dyaOrig="405" w14:anchorId="77B13D4B">
          <v:shape id="_x0000_i2256" type="#_x0000_t75" style="width:90pt;height:20.25pt" o:ole="">
            <v:imagedata r:id="rId1515" o:title=""/>
          </v:shape>
          <o:OLEObject Type="Embed" ProgID="Equation.DSMT4" ShapeID="_x0000_i2256" DrawAspect="Content" ObjectID="_1690174972" r:id="rId1516"/>
        </w:object>
      </w:r>
      <w:r w:rsidR="00646680" w:rsidRPr="00E67A79">
        <w:rPr>
          <w:rFonts w:ascii="Chu Van An" w:hAnsi="Chu Van An" w:cs="Chu Van An"/>
          <w:sz w:val="24"/>
          <w:szCs w:val="24"/>
          <w:lang w:val="nl-NL"/>
        </w:rPr>
        <w:t xml:space="preserve"> Viết phương trình đường tròn đường kính </w:t>
      </w:r>
      <w:r w:rsidR="00646680" w:rsidRPr="00E67A79">
        <w:rPr>
          <w:rFonts w:ascii="Chu Van An" w:hAnsi="Chu Van An" w:cs="Chu Van An"/>
          <w:i/>
          <w:sz w:val="24"/>
          <w:szCs w:val="24"/>
          <w:lang w:val="nl-NL"/>
        </w:rPr>
        <w:t>A</w:t>
      </w:r>
    </w:p>
    <w:p w14:paraId="297277C7" w14:textId="77777777" w:rsidR="00646680" w:rsidRPr="00E67A79" w:rsidRDefault="00646680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6589542A">
          <v:shape id="_x0000_i2257" type="#_x0000_t75" style="width:125.25pt;height:18.75pt" o:ole="">
            <v:imagedata r:id="rId1517" o:title=""/>
          </v:shape>
          <o:OLEObject Type="Embed" ProgID="Equation.DSMT4" ShapeID="_x0000_i2257" DrawAspect="Content" ObjectID="_1690174973" r:id="rId1518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505" w:dyaOrig="375" w14:anchorId="606EBB14">
          <v:shape id="_x0000_i2258" type="#_x0000_t75" style="width:125.25pt;height:18.75pt" o:ole="">
            <v:imagedata r:id="rId1519" o:title=""/>
          </v:shape>
          <o:OLEObject Type="Embed" ProgID="Equation.DSMT4" ShapeID="_x0000_i2258" DrawAspect="Content" ObjectID="_1690174974" r:id="rId152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2769E45D" w14:textId="77777777" w:rsidR="00646680" w:rsidRPr="00E67A79" w:rsidRDefault="00646680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130BD6B8">
          <v:shape id="_x0000_i2259" type="#_x0000_t75" style="width:124.5pt;height:18.75pt" o:ole="">
            <v:imagedata r:id="rId1521" o:title=""/>
          </v:shape>
          <o:OLEObject Type="Embed" ProgID="Equation.DSMT4" ShapeID="_x0000_i2259" DrawAspect="Content" ObjectID="_1690174975" r:id="rId1522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48390C43">
          <v:shape id="_x0000_i2260" type="#_x0000_t75" style="width:124.5pt;height:18.75pt" o:ole="">
            <v:imagedata r:id="rId1523" o:title=""/>
          </v:shape>
          <o:OLEObject Type="Embed" ProgID="Equation.DSMT4" ShapeID="_x0000_i2260" DrawAspect="Content" ObjectID="_1690174976" r:id="rId1524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>.</w:t>
      </w:r>
    </w:p>
    <w:p w14:paraId="246A79CF" w14:textId="1A2F12AA" w:rsidR="00646680" w:rsidRPr="00E67A79" w:rsidRDefault="00E67A79" w:rsidP="00E73CB1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Lời giải</w:t>
      </w:r>
    </w:p>
    <w:p w14:paraId="23CFD29E" w14:textId="77777777" w:rsidR="00646680" w:rsidRPr="00E67A79" w:rsidRDefault="00646680" w:rsidP="00E73CB1">
      <w:pPr>
        <w:pStyle w:val="ListParagraph"/>
        <w:spacing w:after="0"/>
        <w:ind w:left="1000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76CFB7C2" w14:textId="77777777" w:rsidR="00646680" w:rsidRPr="00E67A79" w:rsidRDefault="00646680" w:rsidP="00E73CB1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Đường tròn đường kính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có tâm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660" w:dyaOrig="405" w14:anchorId="4F9841C0">
          <v:shape id="_x0000_i2261" type="#_x0000_t75" style="width:33pt;height:20.25pt" o:ole="">
            <v:imagedata r:id="rId1525" o:title=""/>
          </v:shape>
          <o:OLEObject Type="Embed" ProgID="Equation.DSMT4" ShapeID="_x0000_i2261" DrawAspect="Content" ObjectID="_1690174977" r:id="rId1526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. (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I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là trung điểm của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>)</w:t>
      </w:r>
    </w:p>
    <w:p w14:paraId="19C98ECE" w14:textId="77777777" w:rsidR="00646680" w:rsidRPr="00E67A79" w:rsidRDefault="00646680" w:rsidP="00E73CB1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Và bán kính là </w:t>
      </w:r>
      <w:r w:rsidRPr="00E67A79">
        <w:rPr>
          <w:rFonts w:ascii="Chu Van An" w:eastAsia="Calibri" w:hAnsi="Chu Van An" w:cs="Chu Van An"/>
          <w:position w:val="-24"/>
          <w:sz w:val="24"/>
          <w:szCs w:val="24"/>
        </w:rPr>
        <w:object w:dxaOrig="2895" w:dyaOrig="630" w14:anchorId="1F1F53AB">
          <v:shape id="_x0000_i2262" type="#_x0000_t75" style="width:144.75pt;height:31.5pt" o:ole="">
            <v:imagedata r:id="rId1527" o:title=""/>
          </v:shape>
          <o:OLEObject Type="Embed" ProgID="Equation.DSMT4" ShapeID="_x0000_i2262" DrawAspect="Content" ObjectID="_1690174978" r:id="rId1528"/>
        </w:object>
      </w:r>
    </w:p>
    <w:p w14:paraId="64783C17" w14:textId="77777777" w:rsidR="00646680" w:rsidRPr="00E67A79" w:rsidRDefault="00646680" w:rsidP="00E73CB1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sz w:val="24"/>
          <w:szCs w:val="24"/>
          <w:lang w:val="nl-NL"/>
        </w:rPr>
        <w:t xml:space="preserve">Phương trình đường tròn đường kính </w:t>
      </w:r>
      <w:r w:rsidRPr="00E67A79">
        <w:rPr>
          <w:rFonts w:ascii="Chu Van An" w:hAnsi="Chu Van An" w:cs="Chu Van An"/>
          <w:i/>
          <w:sz w:val="24"/>
          <w:szCs w:val="24"/>
          <w:lang w:val="nl-NL"/>
        </w:rPr>
        <w:t>AB</w: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280" w:dyaOrig="435" w14:anchorId="0FD996B3">
          <v:shape id="_x0000_i2263" type="#_x0000_t75" style="width:114pt;height:21.75pt" o:ole="">
            <v:imagedata r:id="rId1529" o:title=""/>
          </v:shape>
          <o:OLEObject Type="Embed" ProgID="Equation.DSMT4" ShapeID="_x0000_i2263" DrawAspect="Content" ObjectID="_1690174979" r:id="rId1530"/>
        </w:object>
      </w:r>
      <w:r w:rsidRPr="00E67A79">
        <w:rPr>
          <w:rFonts w:ascii="Chu Van An" w:hAnsi="Chu Van An" w:cs="Chu Van An"/>
          <w:sz w:val="24"/>
          <w:szCs w:val="24"/>
          <w:lang w:val="nl-NL"/>
        </w:rPr>
        <w:t xml:space="preserve"> hay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490" w:dyaOrig="375" w14:anchorId="297700C2">
          <v:shape id="_x0000_i2264" type="#_x0000_t75" style="width:124.5pt;height:18.75pt" o:ole="">
            <v:imagedata r:id="rId1521" o:title=""/>
          </v:shape>
          <o:OLEObject Type="Embed" ProgID="Equation.DSMT4" ShapeID="_x0000_i2264" DrawAspect="Content" ObjectID="_1690174980" r:id="rId1531"/>
        </w:object>
      </w:r>
    </w:p>
    <w:p w14:paraId="73A63497" w14:textId="4DFF546E" w:rsidR="00646680" w:rsidRPr="00E67A79" w:rsidRDefault="00646680" w:rsidP="00E73CB1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Phương trình đường tròn đi qua ba điểm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390" w14:anchorId="5564E100">
          <v:shape id="_x0000_i2265" type="#_x0000_t75" style="width:42pt;height:19.5pt" o:ole="">
            <v:imagedata r:id="rId1532" o:title=""/>
          </v:shape>
          <o:OLEObject Type="Embed" ProgID="Equation.DSMT4" ShapeID="_x0000_i2265" DrawAspect="Content" ObjectID="_1690174981" r:id="rId153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390" w14:anchorId="1A18A4A1">
          <v:shape id="_x0000_i2266" type="#_x0000_t75" style="width:42pt;height:19.5pt" o:ole="">
            <v:imagedata r:id="rId1534" o:title=""/>
          </v:shape>
          <o:OLEObject Type="Embed" ProgID="Equation.DSMT4" ShapeID="_x0000_i2266" DrawAspect="Content" ObjectID="_1690174982" r:id="rId153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390" w14:anchorId="3E706FFB">
          <v:shape id="_x0000_i2267" type="#_x0000_t75" style="width:49.5pt;height:19.5pt" o:ole="">
            <v:imagedata r:id="rId1536" o:title=""/>
          </v:shape>
          <o:OLEObject Type="Embed" ProgID="Equation.DSMT4" ShapeID="_x0000_i2267" DrawAspect="Content" ObjectID="_1690174983" r:id="rId153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</w:t>
      </w:r>
    </w:p>
    <w:p w14:paraId="4A3C76D2" w14:textId="77777777" w:rsidR="00646680" w:rsidRPr="00E67A79" w:rsidRDefault="00646680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40" w:dyaOrig="450" w14:anchorId="7A84D290">
          <v:shape id="_x0000_i2268" type="#_x0000_t75" style="width:102pt;height:22.5pt" o:ole="">
            <v:imagedata r:id="rId1538" o:title=""/>
          </v:shape>
          <o:OLEObject Type="Embed" ProgID="Equation.DSMT4" ShapeID="_x0000_i2268" DrawAspect="Content" ObjectID="_1690174984" r:id="rId153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50" w14:anchorId="548ECB1C">
          <v:shape id="_x0000_i2269" type="#_x0000_t75" style="width:103.5pt;height:22.5pt" o:ole="">
            <v:imagedata r:id="rId1540" o:title=""/>
          </v:shape>
          <o:OLEObject Type="Embed" ProgID="Equation.DSMT4" ShapeID="_x0000_i2269" DrawAspect="Content" ObjectID="_1690174985" r:id="rId154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CA73AC5" w14:textId="77777777" w:rsidR="00646680" w:rsidRPr="00E67A79" w:rsidRDefault="00646680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50" w14:anchorId="0512C120">
          <v:shape id="_x0000_i2270" type="#_x0000_t75" style="width:103.5pt;height:22.5pt" o:ole="">
            <v:imagedata r:id="rId1542" o:title=""/>
          </v:shape>
          <o:OLEObject Type="Embed" ProgID="Equation.DSMT4" ShapeID="_x0000_i2270" DrawAspect="Content" ObjectID="_1690174986" r:id="rId154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1110" w:dyaOrig="360" w14:anchorId="3B8794D5">
          <v:shape id="_x0000_i2271" type="#_x0000_t75" style="width:55.5pt;height:18pt" o:ole="">
            <v:imagedata r:id="rId1544" o:title=""/>
          </v:shape>
          <o:OLEObject Type="Embed" ProgID="Equation.DSMT4" ShapeID="_x0000_i2271" DrawAspect="Content" ObjectID="_1690174987" r:id="rId154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686614D" w14:textId="60E3FED4" w:rsidR="00646680" w:rsidRPr="00E67A79" w:rsidRDefault="00E67A79" w:rsidP="00E73CB1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C4F7041" w14:textId="77777777" w:rsidR="00646680" w:rsidRPr="00E67A79" w:rsidRDefault="00646680" w:rsidP="00E73CB1">
      <w:pPr>
        <w:pStyle w:val="msolistparagraph0"/>
        <w:ind w:left="1000"/>
        <w:rPr>
          <w:rFonts w:ascii="Chu Van An" w:hAnsi="Chu Van An" w:cs="Chu Van An"/>
          <w:b/>
          <w:color w:val="0033CC"/>
        </w:rPr>
      </w:pPr>
      <w:r w:rsidRPr="00E67A79">
        <w:rPr>
          <w:rFonts w:ascii="Chu Van An" w:hAnsi="Chu Van An" w:cs="Chu Van An"/>
          <w:b/>
          <w:color w:val="0033CC"/>
        </w:rPr>
        <w:t>Chọn D</w:t>
      </w:r>
    </w:p>
    <w:p w14:paraId="3E92710A" w14:textId="77777777" w:rsidR="00646680" w:rsidRPr="00E67A79" w:rsidRDefault="00646680" w:rsidP="00E73CB1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Giả sử đường tròn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5B658FA9">
          <v:shape id="_x0000_i2272" type="#_x0000_t75" style="width:21pt;height:19.5pt" o:ole="">
            <v:imagedata r:id="rId1546" o:title=""/>
          </v:shape>
          <o:OLEObject Type="Embed" ProgID="Equation.DSMT4" ShapeID="_x0000_i2272" DrawAspect="Content" ObjectID="_1690174988" r:id="rId1547"/>
        </w:object>
      </w:r>
      <w:r w:rsidRPr="00E67A79">
        <w:rPr>
          <w:rFonts w:ascii="Chu Van An" w:hAnsi="Chu Van An" w:cs="Chu Van An"/>
        </w:rPr>
        <w:t xml:space="preserve"> đi qua ba điểm </w:t>
      </w:r>
      <w:r w:rsidRPr="00E67A79">
        <w:rPr>
          <w:rFonts w:ascii="Chu Van An" w:hAnsi="Chu Van An" w:cs="Chu Van An"/>
          <w:position w:val="-14"/>
          <w:lang w:val="en-US"/>
        </w:rPr>
        <w:object w:dxaOrig="840" w:dyaOrig="390" w14:anchorId="62452FE4">
          <v:shape id="_x0000_i2273" type="#_x0000_t75" style="width:42pt;height:19.5pt" o:ole="">
            <v:imagedata r:id="rId1532" o:title=""/>
          </v:shape>
          <o:OLEObject Type="Embed" ProgID="Equation.DSMT4" ShapeID="_x0000_i2273" DrawAspect="Content" ObjectID="_1690174989" r:id="rId1548"/>
        </w:object>
      </w:r>
      <w:r w:rsidRPr="00E67A79">
        <w:rPr>
          <w:rFonts w:ascii="Chu Van An" w:hAnsi="Chu Van An" w:cs="Chu Van An"/>
        </w:rPr>
        <w:t xml:space="preserve">, </w:t>
      </w:r>
      <w:r w:rsidRPr="00E67A79">
        <w:rPr>
          <w:rFonts w:ascii="Chu Van An" w:hAnsi="Chu Van An" w:cs="Chu Van An"/>
          <w:position w:val="-14"/>
          <w:lang w:val="en-US"/>
        </w:rPr>
        <w:object w:dxaOrig="840" w:dyaOrig="390" w14:anchorId="134B3471">
          <v:shape id="_x0000_i2274" type="#_x0000_t75" style="width:42pt;height:19.5pt" o:ole="">
            <v:imagedata r:id="rId1534" o:title=""/>
          </v:shape>
          <o:OLEObject Type="Embed" ProgID="Equation.DSMT4" ShapeID="_x0000_i2274" DrawAspect="Content" ObjectID="_1690174990" r:id="rId1549"/>
        </w:object>
      </w:r>
      <w:r w:rsidRPr="00E67A79">
        <w:rPr>
          <w:rFonts w:ascii="Chu Van An" w:hAnsi="Chu Van An" w:cs="Chu Van An"/>
        </w:rPr>
        <w:t xml:space="preserve">, </w:t>
      </w:r>
      <w:r w:rsidRPr="00E67A79">
        <w:rPr>
          <w:rFonts w:ascii="Chu Van An" w:hAnsi="Chu Van An" w:cs="Chu Van An"/>
          <w:position w:val="-14"/>
          <w:lang w:val="en-US"/>
        </w:rPr>
        <w:object w:dxaOrig="990" w:dyaOrig="390" w14:anchorId="47279B22">
          <v:shape id="_x0000_i2275" type="#_x0000_t75" style="width:49.5pt;height:19.5pt" o:ole="">
            <v:imagedata r:id="rId1536" o:title=""/>
          </v:shape>
          <o:OLEObject Type="Embed" ProgID="Equation.DSMT4" ShapeID="_x0000_i2275" DrawAspect="Content" ObjectID="_1690174991" r:id="rId1550"/>
        </w:object>
      </w:r>
      <w:r w:rsidRPr="00E67A79">
        <w:rPr>
          <w:rFonts w:ascii="Chu Van An" w:hAnsi="Chu Van An" w:cs="Chu Van An"/>
        </w:rPr>
        <w:t xml:space="preserve"> có phương trình:</w:t>
      </w:r>
    </w:p>
    <w:p w14:paraId="13075731" w14:textId="77777777" w:rsidR="00646680" w:rsidRPr="00E67A79" w:rsidRDefault="00646680" w:rsidP="00E73CB1">
      <w:pPr>
        <w:pStyle w:val="msolistparagraph0"/>
        <w:ind w:left="1000"/>
        <w:jc w:val="center"/>
        <w:rPr>
          <w:rFonts w:ascii="Chu Van An" w:hAnsi="Chu Van An" w:cs="Chu Van An"/>
        </w:rPr>
      </w:pPr>
      <w:r w:rsidRPr="00E67A79">
        <w:rPr>
          <w:rFonts w:ascii="Chu Van An" w:hAnsi="Chu Van An" w:cs="Chu Van An"/>
          <w:position w:val="-10"/>
          <w:lang w:val="en-US"/>
        </w:rPr>
        <w:object w:dxaOrig="2520" w:dyaOrig="360" w14:anchorId="55773726">
          <v:shape id="_x0000_i2276" type="#_x0000_t75" style="width:126pt;height:18pt" o:ole="">
            <v:imagedata r:id="rId1551" o:title=""/>
          </v:shape>
          <o:OLEObject Type="Embed" ProgID="Equation.DSMT4" ShapeID="_x0000_i2276" DrawAspect="Content" ObjectID="_1690174992" r:id="rId1552"/>
        </w:object>
      </w:r>
      <w:r w:rsidRPr="00E67A79">
        <w:rPr>
          <w:rFonts w:ascii="Chu Van An" w:hAnsi="Chu Van An" w:cs="Chu Van An"/>
        </w:rPr>
        <w:t>.</w:t>
      </w:r>
    </w:p>
    <w:p w14:paraId="1BA89C04" w14:textId="77777777" w:rsidR="00646680" w:rsidRPr="00E67A79" w:rsidRDefault="00646680" w:rsidP="00E73CB1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Ta có hệ phương trình: </w:t>
      </w:r>
      <w:r w:rsidRPr="00E67A79">
        <w:rPr>
          <w:rFonts w:ascii="Chu Van An" w:hAnsi="Chu Van An" w:cs="Chu Van An"/>
          <w:position w:val="-50"/>
          <w:lang w:val="en-US"/>
        </w:rPr>
        <w:object w:dxaOrig="2940" w:dyaOrig="1110" w14:anchorId="598B97CD">
          <v:shape id="_x0000_i2277" type="#_x0000_t75" style="width:147pt;height:55.5pt" o:ole="">
            <v:imagedata r:id="rId1553" o:title=""/>
          </v:shape>
          <o:OLEObject Type="Embed" ProgID="Equation.DSMT4" ShapeID="_x0000_i2277" DrawAspect="Content" ObjectID="_1690174993" r:id="rId1554"/>
        </w:object>
      </w:r>
      <w:r w:rsidRPr="00E67A79">
        <w:rPr>
          <w:rFonts w:ascii="Chu Van An" w:hAnsi="Chu Van An" w:cs="Chu Van An"/>
        </w:rPr>
        <w:t>.</w:t>
      </w:r>
    </w:p>
    <w:p w14:paraId="2E75F52F" w14:textId="77777777" w:rsidR="00646680" w:rsidRPr="00E67A79" w:rsidRDefault="00646680" w:rsidP="00E73CB1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Suy ra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5B4B7BFF">
          <v:shape id="_x0000_i2278" type="#_x0000_t75" style="width:21pt;height:19.5pt" o:ole="">
            <v:imagedata r:id="rId1546" o:title=""/>
          </v:shape>
          <o:OLEObject Type="Embed" ProgID="Equation.DSMT4" ShapeID="_x0000_i2278" DrawAspect="Content" ObjectID="_1690174994" r:id="rId1555"/>
        </w:object>
      </w:r>
      <w:r w:rsidRPr="00E67A79">
        <w:rPr>
          <w:rFonts w:ascii="Chu Van An" w:hAnsi="Chu Van An" w:cs="Chu Van An"/>
        </w:rPr>
        <w:t xml:space="preserve"> có tâm </w:t>
      </w:r>
      <w:r w:rsidRPr="00E67A79">
        <w:rPr>
          <w:rFonts w:ascii="Chu Van An" w:hAnsi="Chu Van An" w:cs="Chu Van An"/>
          <w:position w:val="-14"/>
          <w:lang w:val="en-US"/>
        </w:rPr>
        <w:object w:dxaOrig="780" w:dyaOrig="390" w14:anchorId="79E0CE62">
          <v:shape id="_x0000_i2279" type="#_x0000_t75" style="width:39pt;height:19.5pt" o:ole="">
            <v:imagedata r:id="rId1556" o:title=""/>
          </v:shape>
          <o:OLEObject Type="Embed" ProgID="Equation.DSMT4" ShapeID="_x0000_i2279" DrawAspect="Content" ObjectID="_1690174995" r:id="rId1557"/>
        </w:object>
      </w:r>
      <w:r w:rsidRPr="00E67A79">
        <w:rPr>
          <w:rFonts w:ascii="Chu Van An" w:hAnsi="Chu Van An" w:cs="Chu Van An"/>
        </w:rPr>
        <w:t xml:space="preserve"> và có bán kính </w:t>
      </w:r>
      <w:r w:rsidRPr="00E67A79">
        <w:rPr>
          <w:rFonts w:ascii="Chu Van An" w:hAnsi="Chu Van An" w:cs="Chu Van An"/>
          <w:position w:val="-8"/>
          <w:lang w:val="en-US"/>
        </w:rPr>
        <w:object w:dxaOrig="2220" w:dyaOrig="390" w14:anchorId="405A8342">
          <v:shape id="_x0000_i2280" type="#_x0000_t75" style="width:111pt;height:19.5pt" o:ole="">
            <v:imagedata r:id="rId1558" o:title=""/>
          </v:shape>
          <o:OLEObject Type="Embed" ProgID="Equation.DSMT4" ShapeID="_x0000_i2280" DrawAspect="Content" ObjectID="_1690174996" r:id="rId1559"/>
        </w:object>
      </w:r>
      <w:r w:rsidRPr="00E67A79">
        <w:rPr>
          <w:rFonts w:ascii="Chu Van An" w:hAnsi="Chu Van An" w:cs="Chu Van An"/>
        </w:rPr>
        <w:t>.</w:t>
      </w:r>
    </w:p>
    <w:p w14:paraId="7E4BDA98" w14:textId="77777777" w:rsidR="00646680" w:rsidRPr="00E67A79" w:rsidRDefault="00646680" w:rsidP="00E73CB1">
      <w:pPr>
        <w:pStyle w:val="msolistparagraph0"/>
        <w:ind w:left="1000"/>
        <w:rPr>
          <w:rFonts w:ascii="Chu Van An" w:hAnsi="Chu Van An" w:cs="Chu Van An"/>
        </w:rPr>
      </w:pPr>
      <w:r w:rsidRPr="00E67A79">
        <w:rPr>
          <w:rFonts w:ascii="Chu Van An" w:hAnsi="Chu Van An" w:cs="Chu Van An"/>
        </w:rPr>
        <w:t xml:space="preserve">Vậy </w:t>
      </w:r>
      <w:r w:rsidRPr="00E67A79">
        <w:rPr>
          <w:rFonts w:ascii="Chu Van An" w:hAnsi="Chu Van An" w:cs="Chu Van An"/>
          <w:position w:val="-14"/>
          <w:lang w:val="en-US"/>
        </w:rPr>
        <w:object w:dxaOrig="420" w:dyaOrig="390" w14:anchorId="6B6A45FA">
          <v:shape id="_x0000_i2281" type="#_x0000_t75" style="width:21pt;height:19.5pt" o:ole="">
            <v:imagedata r:id="rId1546" o:title=""/>
          </v:shape>
          <o:OLEObject Type="Embed" ProgID="Equation.DSMT4" ShapeID="_x0000_i2281" DrawAspect="Content" ObjectID="_1690174997" r:id="rId1560"/>
        </w:object>
      </w:r>
      <w:r w:rsidRPr="00E67A79">
        <w:rPr>
          <w:rFonts w:ascii="Chu Van An" w:hAnsi="Chu Van An" w:cs="Chu Van An"/>
        </w:rPr>
        <w:t xml:space="preserve">: </w:t>
      </w:r>
      <w:r w:rsidRPr="00E67A79">
        <w:rPr>
          <w:rFonts w:ascii="Chu Van An" w:hAnsi="Chu Van An" w:cs="Chu Van An"/>
          <w:position w:val="-10"/>
          <w:lang w:val="en-US"/>
        </w:rPr>
        <w:object w:dxaOrig="1110" w:dyaOrig="360" w14:anchorId="670B8134">
          <v:shape id="_x0000_i2282" type="#_x0000_t75" style="width:55.5pt;height:18pt" o:ole="">
            <v:imagedata r:id="rId1544" o:title=""/>
          </v:shape>
          <o:OLEObject Type="Embed" ProgID="Equation.DSMT4" ShapeID="_x0000_i2282" DrawAspect="Content" ObjectID="_1690174998" r:id="rId1561"/>
        </w:object>
      </w:r>
      <w:r w:rsidRPr="00E67A79">
        <w:rPr>
          <w:rFonts w:ascii="Chu Van An" w:hAnsi="Chu Van An" w:cs="Chu Van An"/>
        </w:rPr>
        <w:t>.</w:t>
      </w:r>
    </w:p>
    <w:p w14:paraId="3F0E0735" w14:textId="00B7CEE0" w:rsidR="00646680" w:rsidRPr="00E67A79" w:rsidRDefault="00646680" w:rsidP="00E73CB1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>3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465" w:dyaOrig="315" w14:anchorId="3F688B9F">
          <v:shape id="_x0000_i2283" type="#_x0000_t75" style="width:23.25pt;height:15.75pt" o:ole="">
            <v:imagedata r:id="rId1562" o:title=""/>
          </v:shape>
          <o:OLEObject Type="Embed" ProgID="Equation.DSMT4" ShapeID="_x0000_i2283" DrawAspect="Content" ObjectID="_1690174999" r:id="rId1563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cho các điểm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28C12389">
          <v:shape id="_x0000_i2284" type="#_x0000_t75" style="width:51pt;height:20.25pt" o:ole="">
            <v:imagedata r:id="rId1564" o:title=""/>
          </v:shape>
          <o:OLEObject Type="Embed" ProgID="Equation.DSMT4" ShapeID="_x0000_i2284" DrawAspect="Content" ObjectID="_1690175000" r:id="rId1565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800" w:dyaOrig="405" w14:anchorId="147D1145">
          <v:shape id="_x0000_i2285" type="#_x0000_t75" style="width:90pt;height:20.25pt" o:ole="">
            <v:imagedata r:id="rId1566" o:title=""/>
          </v:shape>
          <o:OLEObject Type="Embed" ProgID="Equation.DSMT4" ShapeID="_x0000_i2285" DrawAspect="Content" ObjectID="_1690175001" r:id="rId1567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 xml:space="preserve">. Trong các phương trình dưới đây, phương trình nào là phương trình của đường tròn ngoại tiếp tam giác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675" w:dyaOrig="315" w14:anchorId="1D0C3705">
          <v:shape id="_x0000_i2286" type="#_x0000_t75" style="width:33.75pt;height:15.75pt" o:ole="">
            <v:imagedata r:id="rId1568" o:title=""/>
          </v:shape>
          <o:OLEObject Type="Embed" ProgID="Equation.DSMT4" ShapeID="_x0000_i2286" DrawAspect="Content" ObjectID="_1690175002" r:id="rId1569"/>
        </w:object>
      </w:r>
    </w:p>
    <w:p w14:paraId="18375E30" w14:textId="77777777" w:rsidR="00646680" w:rsidRPr="00E67A79" w:rsidRDefault="00646680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fr-FR"/>
        </w:rPr>
        <w:object w:dxaOrig="2355" w:dyaOrig="735" w14:anchorId="78A78212">
          <v:shape id="_x0000_i2287" type="#_x0000_t75" style="width:117.75pt;height:36.75pt" o:ole="">
            <v:imagedata r:id="rId1570" o:title=""/>
          </v:shape>
          <o:OLEObject Type="Embed" ProgID="Equation.DSMT4" ShapeID="_x0000_i2287" DrawAspect="Content" ObjectID="_1690175003" r:id="rId1571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E67A79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fr-FR"/>
        </w:rPr>
        <w:object w:dxaOrig="2100" w:dyaOrig="420" w14:anchorId="4D35E2C7">
          <v:shape id="_x0000_i2288" type="#_x0000_t75" style="width:105pt;height:21pt" o:ole="">
            <v:imagedata r:id="rId1572" o:title=""/>
          </v:shape>
          <o:OLEObject Type="Embed" ProgID="Equation.DSMT4" ShapeID="_x0000_i2288" DrawAspect="Content" ObjectID="_1690175004" r:id="rId1573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1F251A6D" w14:textId="77777777" w:rsidR="00646680" w:rsidRPr="00E67A79" w:rsidRDefault="00646680" w:rsidP="00E73CB1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C. </w:t>
      </w: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fr-FR"/>
        </w:rPr>
        <w:object w:dxaOrig="2385" w:dyaOrig="360" w14:anchorId="2749B80C">
          <v:shape id="_x0000_i2289" type="#_x0000_t75" style="width:119.25pt;height:18pt" o:ole="">
            <v:imagedata r:id="rId1574" o:title=""/>
          </v:shape>
          <o:OLEObject Type="Embed" ProgID="Equation.DSMT4" ShapeID="_x0000_i2289" DrawAspect="Content" ObjectID="_1690175005" r:id="rId1575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fr-FR"/>
        </w:rPr>
        <w:object w:dxaOrig="885" w:dyaOrig="315" w14:anchorId="52267056">
          <v:shape id="_x0000_i2290" type="#_x0000_t75" style="width:44.25pt;height:15.75pt" o:ole="">
            <v:imagedata r:id="rId1576" o:title=""/>
          </v:shape>
          <o:OLEObject Type="Embed" ProgID="Equation.DSMT4" ShapeID="_x0000_i2290" DrawAspect="Content" ObjectID="_1690175006" r:id="rId1577"/>
        </w:object>
      </w:r>
      <w:r w:rsidRPr="00E67A7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6D7389E8" w14:textId="0336E206" w:rsidR="00646680" w:rsidRPr="00E67A79" w:rsidRDefault="00E67A79" w:rsidP="00E73CB1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  <w:lang w:val="vi-VN"/>
        </w:rPr>
        <w:t>Lời giải</w:t>
      </w:r>
    </w:p>
    <w:p w14:paraId="047E7FF9" w14:textId="77777777" w:rsidR="00646680" w:rsidRPr="00E67A79" w:rsidRDefault="00646680" w:rsidP="00E73CB1">
      <w:pPr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04001C26" w14:textId="77777777" w:rsidR="00646680" w:rsidRPr="00E67A79" w:rsidRDefault="00646680" w:rsidP="00E73CB1">
      <w:pPr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67A79">
        <w:rPr>
          <w:rFonts w:ascii="Chu Van An" w:hAnsi="Chu Van An" w:cs="Chu Van An"/>
          <w:sz w:val="24"/>
          <w:szCs w:val="24"/>
          <w:lang w:val="vi-VN"/>
        </w:rPr>
        <w:t xml:space="preserve">Gọi phương trình đường tròn ngoại tiếp tam giác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7B07420">
          <v:shape id="_x0000_i2291" type="#_x0000_t75" style="width:29.25pt;height:14.25pt" o:ole="">
            <v:imagedata r:id="rId1578" o:title=""/>
          </v:shape>
          <o:OLEObject Type="Embed" ProgID="Equation.DSMT4" ShapeID="_x0000_i2291" DrawAspect="Content" ObjectID="_1690175007" r:id="rId1579"/>
        </w:object>
      </w:r>
      <w:r w:rsidRPr="00E67A79">
        <w:rPr>
          <w:rFonts w:ascii="Chu Van An" w:hAnsi="Chu Van An" w:cs="Chu Van An"/>
          <w:sz w:val="24"/>
          <w:szCs w:val="24"/>
          <w:lang w:val="vi-VN"/>
        </w:rPr>
        <w:t>có dạng:</w:t>
      </w:r>
    </w:p>
    <w:p w14:paraId="1344831F" w14:textId="77777777" w:rsidR="00646680" w:rsidRPr="00E67A79" w:rsidRDefault="00646680" w:rsidP="00E73CB1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3763C425">
          <v:shape id="_x0000_i2292" type="#_x0000_t75" style="width:26.25pt;height:20.25pt" o:ole="">
            <v:imagedata r:id="rId1580" o:title=""/>
          </v:shape>
          <o:OLEObject Type="Embed" ProgID="Equation.DSMT4" ShapeID="_x0000_i2292" DrawAspect="Content" ObjectID="_1690175008" r:id="rId1581"/>
        </w:objec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565" w:dyaOrig="360" w14:anchorId="09689517">
          <v:shape id="_x0000_i2293" type="#_x0000_t75" style="width:128.25pt;height:18pt" o:ole="">
            <v:imagedata r:id="rId1582" o:title=""/>
          </v:shape>
          <o:OLEObject Type="Embed" ProgID="Equation.DSMT4" ShapeID="_x0000_i2293" DrawAspect="Content" ObjectID="_1690175009" r:id="rId1583"/>
        </w:object>
      </w:r>
      <w:r w:rsidRPr="00E67A79">
        <w:rPr>
          <w:rFonts w:ascii="Chu Van An" w:eastAsia="Times New Roman" w:hAnsi="Chu Van An" w:cs="Chu Van An"/>
          <w:position w:val="-16"/>
          <w:sz w:val="24"/>
          <w:szCs w:val="24"/>
        </w:rPr>
        <w:object w:dxaOrig="1620" w:dyaOrig="420" w14:anchorId="0C2C3813">
          <v:shape id="_x0000_i2294" type="#_x0000_t75" style="width:81pt;height:21pt" o:ole="">
            <v:imagedata r:id="rId1584" o:title=""/>
          </v:shape>
          <o:OLEObject Type="Embed" ProgID="Equation.DSMT4" ShapeID="_x0000_i2294" DrawAspect="Content" ObjectID="_1690175010" r:id="rId1585"/>
        </w:object>
      </w:r>
    </w:p>
    <w:p w14:paraId="46670145" w14:textId="77777777" w:rsidR="00646680" w:rsidRPr="00E67A79" w:rsidRDefault="00646680" w:rsidP="00E73CB1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3540" w:dyaOrig="1080" w14:anchorId="176FE488">
          <v:shape id="_x0000_i2295" type="#_x0000_t75" style="width:177pt;height:54pt" o:ole="">
            <v:imagedata r:id="rId1586" o:title=""/>
          </v:shape>
          <o:OLEObject Type="Embed" ProgID="Equation.DSMT4" ShapeID="_x0000_i2295" DrawAspect="Content" ObjectID="_1690175011" r:id="rId1587"/>
        </w:object>
      </w:r>
      <w:r w:rsidRPr="00E67A79">
        <w:rPr>
          <w:rFonts w:ascii="Chu Van An" w:eastAsia="Times New Roman" w:hAnsi="Chu Van An" w:cs="Chu Van An"/>
          <w:position w:val="-48"/>
          <w:sz w:val="24"/>
          <w:szCs w:val="24"/>
        </w:rPr>
        <w:object w:dxaOrig="1125" w:dyaOrig="1080" w14:anchorId="3A9EEEA7">
          <v:shape id="_x0000_i2296" type="#_x0000_t75" style="width:56.25pt;height:54pt" o:ole="">
            <v:imagedata r:id="rId1588" o:title=""/>
          </v:shape>
          <o:OLEObject Type="Embed" ProgID="Equation.DSMT4" ShapeID="_x0000_i2296" DrawAspect="Content" ObjectID="_1690175012" r:id="rId15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8A89911" w14:textId="77777777" w:rsidR="00646680" w:rsidRPr="00E67A79" w:rsidRDefault="00646680" w:rsidP="00E73CB1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Vậy: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05" w14:anchorId="7E364DD0">
          <v:shape id="_x0000_i2297" type="#_x0000_t75" style="width:143.25pt;height:20.25pt" o:ole="">
            <v:imagedata r:id="rId1590" o:title=""/>
          </v:shape>
          <o:OLEObject Type="Embed" ProgID="Equation.DSMT4" ShapeID="_x0000_i2297" DrawAspect="Content" ObjectID="_1690175013" r:id="rId159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21FCB56" w14:textId="77051BAE" w:rsidR="009C13E3" w:rsidRPr="00E67A79" w:rsidRDefault="009C13E3" w:rsidP="00E73CB1">
      <w:pPr>
        <w:widowControl w:val="0"/>
        <w:rPr>
          <w:rFonts w:ascii="Chu Van An" w:hAnsi="Chu Van An" w:cs="Chu Van An"/>
          <w:sz w:val="24"/>
          <w:szCs w:val="24"/>
        </w:rPr>
      </w:pPr>
    </w:p>
    <w:p w14:paraId="78C89494" w14:textId="1BF9DADA" w:rsidR="009C13E3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0D6B5B" w:rsidRPr="00676FB5" w14:paraId="077D64C1" w14:textId="77777777" w:rsidTr="000D6B5B">
        <w:tc>
          <w:tcPr>
            <w:tcW w:w="6200" w:type="dxa"/>
            <w:shd w:val="clear" w:color="auto" w:fill="auto"/>
          </w:tcPr>
          <w:p w14:paraId="5B5412DA" w14:textId="77777777" w:rsidR="000D6B5B" w:rsidRPr="00676FB5" w:rsidRDefault="000D6B5B" w:rsidP="00136803">
            <w:pPr>
              <w:contextualSpacing/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4CDBA3D1">
                <v:shape id="_x0000_i12908" type="#_x0000_t75" style="width:21.75pt;height:19.5pt" o:ole="">
                  <v:imagedata r:id="rId1592" o:title=""/>
                </v:shape>
                <o:OLEObject Type="Embed" ProgID="Equation.DSMT4" ShapeID="_x0000_i12908" DrawAspect="Content" ObjectID="_1690175014" r:id="rId1593"/>
              </w:objec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đi qua </w:t>
            </w:r>
            <w:r w:rsidRPr="00676FB5">
              <w:rPr>
                <w:rFonts w:ascii="Chu Van An" w:hAnsi="Chu Van An" w:cs="Chu Van An"/>
                <w:spacing w:val="-2"/>
                <w:szCs w:val="22"/>
                <w:lang w:val="vi-VN"/>
              </w:rPr>
              <w:t xml:space="preserve">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50" w:dyaOrig="390" w14:anchorId="21285B33">
                <v:shape id="_x0000_i12909" type="#_x0000_t75" style="width:82.5pt;height:19.5pt" o:ole="">
                  <v:imagedata r:id="rId1594" o:title=""/>
                </v:shape>
                <o:OLEObject Type="Embed" ProgID="Equation.DSMT4" ShapeID="_x0000_i12909" DrawAspect="Content" ObjectID="_1690175015" r:id="rId1595"/>
              </w:object>
            </w:r>
            <w:r w:rsidRPr="00676FB5">
              <w:rPr>
                <w:rFonts w:ascii="Chu Van An" w:hAnsi="Chu Van An" w:cs="Chu Van An"/>
                <w:spacing w:val="-2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và tâm 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15" w14:anchorId="243F77F0">
                <v:shape id="_x0000_i12910" type="#_x0000_t75" style="width:88.5pt;height:15.75pt" o:ole="">
                  <v:imagedata r:id="rId1596" o:title=""/>
                </v:shape>
                <o:OLEObject Type="Embed" ProgID="Equation.DSMT4" ShapeID="_x0000_i12910" DrawAspect="Content" ObjectID="_1690175016" r:id="rId159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.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31E905CF">
                <v:shape id="_x0000_i12911" type="#_x0000_t75" style="width:21.75pt;height:19.5pt" o:ole="">
                  <v:imagedata r:id="rId1598" o:title=""/>
                </v:shape>
                <o:OLEObject Type="Embed" ProgID="Equation.DSMT4" ShapeID="_x0000_i12911" DrawAspect="Content" ObjectID="_1690175017" r:id="rId159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bán kính bằng</w:t>
            </w:r>
          </w:p>
          <w:p w14:paraId="43641720" w14:textId="77777777" w:rsidR="000D6B5B" w:rsidRPr="00676FB5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75" w14:anchorId="5390A4F3">
                <v:shape id="_x0000_i12912" type="#_x0000_t75" style="width:23.25pt;height:18.75pt" o:ole="">
                  <v:imagedata r:id="rId1600" o:title=""/>
                </v:shape>
                <o:OLEObject Type="Embed" ProgID="Equation.DSMT4" ShapeID="_x0000_i12912" DrawAspect="Content" ObjectID="_1690175018" r:id="rId160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75" w14:anchorId="6F14D471">
                <v:shape id="_x0000_i12913" type="#_x0000_t75" style="width:23.25pt;height:18.75pt" o:ole="">
                  <v:imagedata r:id="rId1602" o:title=""/>
                </v:shape>
                <o:OLEObject Type="Embed" ProgID="Equation.DSMT4" ShapeID="_x0000_i12913" DrawAspect="Content" ObjectID="_1690175019" r:id="rId160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465" w:dyaOrig="330" w14:anchorId="0D26EEE9">
                <v:shape id="_x0000_i12914" type="#_x0000_t75" style="width:23.25pt;height:16.5pt" o:ole="">
                  <v:imagedata r:id="rId1604" o:title=""/>
                </v:shape>
                <o:OLEObject Type="Embed" ProgID="Equation.DSMT4" ShapeID="_x0000_i12914" DrawAspect="Content" ObjectID="_1690175020" r:id="rId160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10" w:dyaOrig="330" w14:anchorId="29A81DDD">
                <v:shape id="_x0000_i12915" type="#_x0000_t75" style="width:25.5pt;height:16.5pt" o:ole="">
                  <v:imagedata r:id="rId1606" o:title=""/>
                </v:shape>
                <o:OLEObject Type="Embed" ProgID="Equation.DSMT4" ShapeID="_x0000_i12915" DrawAspect="Content" ObjectID="_1690175021" r:id="rId160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71D80FF9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8E9AC23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08353208" w14:textId="77777777" w:rsidTr="000D6B5B">
        <w:tc>
          <w:tcPr>
            <w:tcW w:w="6200" w:type="dxa"/>
            <w:shd w:val="clear" w:color="auto" w:fill="auto"/>
          </w:tcPr>
          <w:p w14:paraId="708EEFC4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25" w:dyaOrig="375" w14:anchorId="318E6A1F">
                <v:shape id="_x0000_i12916" type="#_x0000_t75" style="width:41.25pt;height:18.75pt" o:ole="">
                  <v:imagedata r:id="rId1608" o:title=""/>
                </v:shape>
                <o:OLEObject Type="Embed" ProgID="Equation.DSMT4" ShapeID="_x0000_i12916" DrawAspect="Content" ObjectID="_1690175022" r:id="rId160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3F8A0200">
                <v:shape id="_x0000_i12917" type="#_x0000_t75" style="width:42pt;height:18.75pt" o:ole="">
                  <v:imagedata r:id="rId1610" o:title=""/>
                </v:shape>
                <o:OLEObject Type="Embed" ProgID="Equation.DSMT4" ShapeID="_x0000_i12917" DrawAspect="Content" ObjectID="_1690175023" r:id="rId161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2C7B9291">
                <v:shape id="_x0000_i12918" type="#_x0000_t75" style="width:42pt;height:18.75pt" o:ole="">
                  <v:imagedata r:id="rId1612" o:title=""/>
                </v:shape>
                <o:OLEObject Type="Embed" ProgID="Equation.DSMT4" ShapeID="_x0000_i12918" DrawAspect="Content" ObjectID="_1690175024" r:id="rId161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300" w14:anchorId="1BB292FA">
                <v:shape id="_x0000_i12919" type="#_x0000_t75" style="width:27pt;height:15pt" o:ole="">
                  <v:imagedata r:id="rId1614" o:title=""/>
                </v:shape>
                <o:OLEObject Type="Embed" ProgID="Equation.DSMT4" ShapeID="_x0000_i12919" DrawAspect="Content" ObjectID="_1690175025" r:id="rId161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36912020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700" w:dyaOrig="375" w14:anchorId="2CBD538B">
                <v:shape id="_x0000_i12920" type="#_x0000_t75" style="width:135pt;height:18.75pt" o:ole="">
                  <v:imagedata r:id="rId1616" o:title=""/>
                </v:shape>
                <o:OLEObject Type="Embed" ProgID="Equation.DSMT4" ShapeID="_x0000_i12920" DrawAspect="Content" ObjectID="_1690175026" r:id="rId161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88A3115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910" w:dyaOrig="375" w14:anchorId="763AC359">
                <v:shape id="_x0000_i12921" type="#_x0000_t75" style="width:145.5pt;height:18.75pt" o:ole="">
                  <v:imagedata r:id="rId1618" o:title=""/>
                </v:shape>
                <o:OLEObject Type="Embed" ProgID="Equation.DSMT4" ShapeID="_x0000_i12921" DrawAspect="Content" ObjectID="_1690175027" r:id="rId161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889DB14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700" w:dyaOrig="375" w14:anchorId="476534F4">
                <v:shape id="_x0000_i12922" type="#_x0000_t75" style="width:135pt;height:18.75pt" o:ole="">
                  <v:imagedata r:id="rId1620" o:title=""/>
                </v:shape>
                <o:OLEObject Type="Embed" ProgID="Equation.DSMT4" ShapeID="_x0000_i12922" DrawAspect="Content" ObjectID="_1690175028" r:id="rId162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BA67033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910" w:dyaOrig="375" w14:anchorId="10AD45CB">
                <v:shape id="_x0000_i12923" type="#_x0000_t75" style="width:145.5pt;height:18.75pt" o:ole="">
                  <v:imagedata r:id="rId1622" o:title=""/>
                </v:shape>
                <o:OLEObject Type="Embed" ProgID="Equation.DSMT4" ShapeID="_x0000_i12923" DrawAspect="Content" ObjectID="_1690175029" r:id="rId162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B2B1784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F31E545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63EB159B" w14:textId="77777777" w:rsidTr="000D6B5B">
        <w:tc>
          <w:tcPr>
            <w:tcW w:w="6200" w:type="dxa"/>
            <w:shd w:val="clear" w:color="auto" w:fill="auto"/>
          </w:tcPr>
          <w:p w14:paraId="7BCD0597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676FB5">
              <w:rPr>
                <w:rFonts w:ascii="Chu Van An" w:hAnsi="Chu Van An" w:cs="Chu Van An"/>
                <w:szCs w:val="22"/>
              </w:rPr>
              <w:t xml:space="preserve">Viết phương trình đường tròn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625B255B">
                <v:shape id="_x0000_i12924" type="#_x0000_t75" style="width:21pt;height:20.25pt" o:ole="">
                  <v:imagedata r:id="rId1624" o:title=""/>
                </v:shape>
                <o:OLEObject Type="Embed" ProgID="Equation.DSMT4" ShapeID="_x0000_i12924" DrawAspect="Content" ObjectID="_1690175030" r:id="rId162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2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20" w:dyaOrig="405" w14:anchorId="5DB4FF21">
                <v:shape id="_x0000_i12925" type="#_x0000_t75" style="width:36pt;height:20.25pt" o:ole="">
                  <v:imagedata r:id="rId1626" o:title=""/>
                </v:shape>
                <o:OLEObject Type="Embed" ProgID="Equation.DSMT4" ShapeID="_x0000_i12925" DrawAspect="Content" ObjectID="_1690175031" r:id="rId162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20" w:dyaOrig="405" w14:anchorId="03AC847C">
                <v:shape id="_x0000_i12926" type="#_x0000_t75" style="width:36pt;height:20.25pt" o:ole="">
                  <v:imagedata r:id="rId1628" o:title=""/>
                </v:shape>
                <o:OLEObject Type="Embed" ProgID="Equation.DSMT4" ShapeID="_x0000_i12926" DrawAspect="Content" ObjectID="_1690175032" r:id="rId162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và có tâm nằm trên đường thẳng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650" w:dyaOrig="315" w14:anchorId="0C634751">
                <v:shape id="_x0000_i12927" type="#_x0000_t75" style="width:82.5pt;height:15.75pt" o:ole="">
                  <v:imagedata r:id="rId1630" o:title=""/>
                </v:shape>
                <o:OLEObject Type="Embed" ProgID="Equation.DSMT4" ShapeID="_x0000_i12927" DrawAspect="Content" ObjectID="_1690175033" r:id="rId163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35C63E6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2F8E"/>
                <w:position w:val="-14"/>
                <w:szCs w:val="22"/>
              </w:rPr>
              <w:object w:dxaOrig="2370" w:dyaOrig="435" w14:anchorId="57B39FBA">
                <v:shape id="_x0000_i12928" type="#_x0000_t75" style="width:118.5pt;height:21.75pt" o:ole="">
                  <v:imagedata r:id="rId1632" o:title=""/>
                </v:shape>
                <o:OLEObject Type="Embed" ProgID="Equation.DSMT4" ShapeID="_x0000_i12928" DrawAspect="Content" ObjectID="_1690175034" r:id="rId1633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b/>
                <w:color w:val="002F8E"/>
                <w:position w:val="-14"/>
                <w:szCs w:val="22"/>
              </w:rPr>
              <w:object w:dxaOrig="2235" w:dyaOrig="435" w14:anchorId="21039058">
                <v:shape id="_x0000_i12929" type="#_x0000_t75" style="width:111.75pt;height:21.75pt" o:ole="">
                  <v:imagedata r:id="rId1634" o:title=""/>
                </v:shape>
                <o:OLEObject Type="Embed" ProgID="Equation.DSMT4" ShapeID="_x0000_i12929" DrawAspect="Content" ObjectID="_1690175035" r:id="rId1635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</w:p>
          <w:p w14:paraId="0A7133B8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2F8E"/>
                <w:position w:val="-14"/>
                <w:szCs w:val="22"/>
              </w:rPr>
              <w:object w:dxaOrig="2235" w:dyaOrig="435" w14:anchorId="20C5376B">
                <v:shape id="_x0000_i12930" type="#_x0000_t75" style="width:111.75pt;height:21.75pt" o:ole="">
                  <v:imagedata r:id="rId1636" o:title=""/>
                </v:shape>
                <o:OLEObject Type="Embed" ProgID="Equation.DSMT4" ShapeID="_x0000_i12930" DrawAspect="Content" ObjectID="_1690175036" r:id="rId1637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pl-PL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b/>
                <w:color w:val="002F8E"/>
                <w:position w:val="-14"/>
                <w:szCs w:val="22"/>
              </w:rPr>
              <w:object w:dxaOrig="2370" w:dyaOrig="435" w14:anchorId="48EBC73B">
                <v:shape id="_x0000_i12931" type="#_x0000_t75" style="width:118.5pt;height:21.75pt" o:ole="">
                  <v:imagedata r:id="rId1638" o:title=""/>
                </v:shape>
                <o:OLEObject Type="Embed" ProgID="Equation.DSMT4" ShapeID="_x0000_i12931" DrawAspect="Content" ObjectID="_1690175037" r:id="rId1639"/>
              </w:object>
            </w:r>
            <w:r w:rsidRPr="00676FB5">
              <w:rPr>
                <w:rFonts w:ascii="Chu Van An" w:hAnsi="Chu Van An" w:cs="Chu Van An"/>
                <w:szCs w:val="22"/>
                <w:lang w:val="pl-PL"/>
              </w:rPr>
              <w:t>.</w:t>
            </w:r>
          </w:p>
          <w:p w14:paraId="33D9C00F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3A9CB5A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468932C7" w14:textId="77777777" w:rsidTr="000D6B5B">
        <w:tc>
          <w:tcPr>
            <w:tcW w:w="6200" w:type="dxa"/>
            <w:shd w:val="clear" w:color="auto" w:fill="auto"/>
          </w:tcPr>
          <w:p w14:paraId="4CA8DA50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4: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18470797">
                <v:shape id="_x0000_i12932" type="#_x0000_t75" style="width:22.5pt;height:15.75pt" o:ole="">
                  <v:imagedata r:id="rId1640" o:title=""/>
                </v:shape>
                <o:OLEObject Type="Embed" ProgID="Equation.DSMT4" ShapeID="_x0000_i12932" DrawAspect="Content" ObjectID="_1690175038" r:id="rId164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viết phương trình đường tròn đi qua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00" w:dyaOrig="405" w14:anchorId="77FAE792">
                <v:shape id="_x0000_i12933" type="#_x0000_t75" style="width:120pt;height:20.25pt" o:ole="">
                  <v:imagedata r:id="rId1642" o:title=""/>
                </v:shape>
                <o:OLEObject Type="Embed" ProgID="Equation.DSMT4" ShapeID="_x0000_i12933" DrawAspect="Content" ObjectID="_1690175039" r:id="rId164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4CC0456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80" w:dyaOrig="375" w14:anchorId="6F92C353">
                <v:shape id="_x0000_i12934" type="#_x0000_t75" style="width:129pt;height:18.75pt" o:ole="">
                  <v:imagedata r:id="rId1644" o:title=""/>
                </v:shape>
                <o:OLEObject Type="Embed" ProgID="Equation.DSMT4" ShapeID="_x0000_i12934" DrawAspect="Content" ObjectID="_1690175040" r:id="rId164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80" w:dyaOrig="375" w14:anchorId="6C5C2795">
                <v:shape id="_x0000_i12935" type="#_x0000_t75" style="width:129pt;height:18.75pt" o:ole="">
                  <v:imagedata r:id="rId1646" o:title=""/>
                </v:shape>
                <o:OLEObject Type="Embed" ProgID="Equation.DSMT4" ShapeID="_x0000_i12935" DrawAspect="Content" ObjectID="_1690175041" r:id="rId1647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21CEFF7B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055" w:dyaOrig="375" w14:anchorId="266776A4">
                <v:shape id="_x0000_i12936" type="#_x0000_t75" style="width:102.75pt;height:18.75pt" o:ole="">
                  <v:imagedata r:id="rId1648" o:title=""/>
                </v:shape>
                <o:OLEObject Type="Embed" ProgID="Equation.DSMT4" ShapeID="_x0000_i12936" DrawAspect="Content" ObjectID="_1690175042" r:id="rId1649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6A3F40A0">
                <v:shape id="_x0000_i12937" type="#_x0000_t75" style="width:119.25pt;height:18.75pt" o:ole="">
                  <v:imagedata r:id="rId1650" o:title=""/>
                </v:shape>
                <o:OLEObject Type="Embed" ProgID="Equation.DSMT4" ShapeID="_x0000_i12937" DrawAspect="Content" ObjectID="_1690175043" r:id="rId1651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1D2BD9EB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653C3BE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1DD51C79" w14:textId="77777777" w:rsidTr="000D6B5B">
        <w:tc>
          <w:tcPr>
            <w:tcW w:w="6200" w:type="dxa"/>
            <w:shd w:val="clear" w:color="auto" w:fill="auto"/>
          </w:tcPr>
          <w:p w14:paraId="186DE592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5:</w:t>
            </w:r>
            <w:r w:rsidRPr="00676FB5">
              <w:rPr>
                <w:rFonts w:ascii="Chu Van An" w:hAnsi="Chu Van An" w:cs="Chu Van An"/>
                <w:szCs w:val="22"/>
              </w:rPr>
              <w:t xml:space="preserve">Tìm bán kính đường tròn đi qua ba điểm </w:t>
            </w:r>
            <w:r w:rsidRPr="00676FB5">
              <w:rPr>
                <w:rFonts w:ascii="Chu Van An" w:eastAsia="Times New Roman" w:hAnsi="Chu Van An" w:cs="Chu Van An"/>
                <w:color w:val="0000FF"/>
                <w:position w:val="-10"/>
                <w:szCs w:val="22"/>
              </w:rPr>
              <w:object w:dxaOrig="2250" w:dyaOrig="315" w14:anchorId="179F2C2B">
                <v:shape id="_x0000_i12938" type="#_x0000_t75" style="width:112.5pt;height:15.75pt" o:ole="">
                  <v:imagedata r:id="rId1652" o:title=""/>
                </v:shape>
                <o:OLEObject Type="Embed" ProgID="Equation.DSMT4" ShapeID="_x0000_i12938" DrawAspect="Content" ObjectID="_1690175044" r:id="rId1653"/>
              </w:object>
            </w:r>
          </w:p>
          <w:p w14:paraId="4B0CCD62" w14:textId="77777777" w:rsidR="000D6B5B" w:rsidRPr="00676FB5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240" w:dyaOrig="630" w14:anchorId="506E32A1">
                <v:shape id="_x0000_i12939" type="#_x0000_t75" style="width:12pt;height:31.5pt" o:ole="">
                  <v:imagedata r:id="rId1654" o:title=""/>
                </v:shape>
                <o:OLEObject Type="Embed" ProgID="Equation.DSMT4" ShapeID="_x0000_i12939" DrawAspect="Content" ObjectID="_1690175045" r:id="rId165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szCs w:val="22"/>
              </w:rPr>
              <w:t>3.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2"/>
              </w:rPr>
              <w:object w:dxaOrig="510" w:dyaOrig="690" w14:anchorId="2E992F7E">
                <v:shape id="_x0000_i12940" type="#_x0000_t75" style="width:25.5pt;height:34.5pt" o:ole="">
                  <v:imagedata r:id="rId1656" o:title=""/>
                </v:shape>
                <o:OLEObject Type="Embed" ProgID="Equation.DSMT4" ShapeID="_x0000_i12940" DrawAspect="Content" ObjectID="_1690175046" r:id="rId165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45BFC8EB">
                <v:shape id="_x0000_i12941" type="#_x0000_t75" style="width:9pt;height:14.25pt" o:ole="">
                  <v:imagedata r:id="rId1658" o:title=""/>
                </v:shape>
                <o:OLEObject Type="Embed" ProgID="Equation.DSMT4" ShapeID="_x0000_i12941" DrawAspect="Content" ObjectID="_1690175047" r:id="rId165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52FFD0C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D0B8408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2174040D" w14:textId="77777777" w:rsidTr="000D6B5B">
        <w:tc>
          <w:tcPr>
            <w:tcW w:w="6200" w:type="dxa"/>
            <w:shd w:val="clear" w:color="auto" w:fill="auto"/>
          </w:tcPr>
          <w:p w14:paraId="13B20136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color w:val="000000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6: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Phương trình đường tròn đi qua ba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730" w:dyaOrig="435" w14:anchorId="698BB889">
                <v:shape id="_x0000_i12942" type="#_x0000_t75" style="width:136.5pt;height:21.75pt" o:ole="">
                  <v:imagedata r:id="rId1660" o:title=""/>
                </v:shape>
                <o:OLEObject Type="Embed" ProgID="Equation.DSMT4" ShapeID="_x0000_i12942" DrawAspect="Content" ObjectID="_1690175048" r:id="rId1661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 là:</w:t>
            </w:r>
          </w:p>
          <w:p w14:paraId="2EE53163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25" w:dyaOrig="450" w14:anchorId="30333F74">
                <v:shape id="_x0000_i12943" type="#_x0000_t75" style="width:101.25pt;height:22.5pt" o:ole="">
                  <v:imagedata r:id="rId1662" o:title=""/>
                </v:shape>
                <o:OLEObject Type="Embed" ProgID="Equation.DSMT4" ShapeID="_x0000_i12943" DrawAspect="Content" ObjectID="_1690175049" r:id="rId1663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50" w14:anchorId="39161D42">
                <v:shape id="_x0000_i12944" type="#_x0000_t75" style="width:102.75pt;height:22.5pt" o:ole="">
                  <v:imagedata r:id="rId1664" o:title=""/>
                </v:shape>
                <o:OLEObject Type="Embed" ProgID="Equation.DSMT4" ShapeID="_x0000_i12944" DrawAspect="Content" ObjectID="_1690175050" r:id="rId1665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29A4625B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50" w14:anchorId="206D37D5">
                <v:shape id="_x0000_i12945" type="#_x0000_t75" style="width:102.75pt;height:22.5pt" o:ole="">
                  <v:imagedata r:id="rId1666" o:title=""/>
                </v:shape>
                <o:OLEObject Type="Embed" ProgID="Equation.DSMT4" ShapeID="_x0000_i12945" DrawAspect="Content" ObjectID="_1690175051" r:id="rId1667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noProof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155" w:dyaOrig="285" w14:anchorId="1903AB77">
                <v:shape id="_x0000_i12946" type="#_x0000_t75" style="width:57.75pt;height:14.25pt" o:ole="">
                  <v:imagedata r:id="rId1668" o:title=""/>
                </v:shape>
                <o:OLEObject Type="Embed" ProgID="Equation.DSMT4" ShapeID="_x0000_i12946" DrawAspect="Content" ObjectID="_1690175052" r:id="rId1669"/>
              </w:object>
            </w:r>
            <w:r w:rsidRPr="00676FB5">
              <w:rPr>
                <w:rFonts w:ascii="Chu Van An" w:hAnsi="Chu Van An" w:cs="Chu Van An"/>
                <w:noProof/>
                <w:color w:val="002060"/>
                <w:szCs w:val="22"/>
              </w:rPr>
              <w:t>.</w:t>
            </w:r>
          </w:p>
          <w:p w14:paraId="225E0A29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CB89D37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178D6A18" w14:textId="77777777" w:rsidTr="000D6B5B">
        <w:tc>
          <w:tcPr>
            <w:tcW w:w="6200" w:type="dxa"/>
            <w:shd w:val="clear" w:color="auto" w:fill="auto"/>
          </w:tcPr>
          <w:p w14:paraId="7ACC1B9E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7: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3CD5B9D7">
                <v:shape id="_x0000_i12947" type="#_x0000_t75" style="width:23.25pt;height:15.75pt" o:ole="">
                  <v:imagedata r:id="rId1670" o:title=""/>
                </v:shape>
                <o:OLEObject Type="Embed" ProgID="Equation.DSMT4" ShapeID="_x0000_i12947" DrawAspect="Content" ObjectID="_1690175053" r:id="rId167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6E473D20">
                <v:shape id="_x0000_i12948" type="#_x0000_t75" style="width:33.75pt;height:20.25pt" o:ole="">
                  <v:imagedata r:id="rId1672" o:title=""/>
                </v:shape>
                <o:OLEObject Type="Embed" ProgID="Equation.DSMT4" ShapeID="_x0000_i12948" DrawAspect="Content" ObjectID="_1690175054" r:id="rId167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3E00F487">
                <v:shape id="_x0000_i12949" type="#_x0000_t75" style="width:44.25pt;height:20.25pt" o:ole="">
                  <v:imagedata r:id="rId1674" o:title=""/>
                </v:shape>
                <o:OLEObject Type="Embed" ProgID="Equation.DSMT4" ShapeID="_x0000_i12949" DrawAspect="Content" ObjectID="_1690175055" r:id="rId167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45B1BB48">
                <v:shape id="_x0000_i12950" type="#_x0000_t75" style="width:20.25pt;height:12.75pt" o:ole="">
                  <v:imagedata r:id="rId1676" o:title=""/>
                </v:shape>
                <o:OLEObject Type="Embed" ProgID="Equation.DSMT4" ShapeID="_x0000_i12950" DrawAspect="Content" ObjectID="_1690175056" r:id="rId167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034C85BF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4E6A83A2">
                <v:shape id="_x0000_i12951" type="#_x0000_t75" style="width:104.25pt;height:21.75pt" o:ole="">
                  <v:imagedata r:id="rId1678" o:title=""/>
                </v:shape>
                <o:OLEObject Type="Embed" ProgID="Equation.DSMT4" ShapeID="_x0000_i12951" DrawAspect="Content" ObjectID="_1690175057" r:id="rId167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6748CCD1">
                <v:shape id="_x0000_i12952" type="#_x0000_t75" style="width:111pt;height:21.75pt" o:ole="">
                  <v:imagedata r:id="rId1680" o:title=""/>
                </v:shape>
                <o:OLEObject Type="Embed" ProgID="Equation.DSMT4" ShapeID="_x0000_i12952" DrawAspect="Content" ObjectID="_1690175058" r:id="rId168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9B3A1EA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400" w:dyaOrig="435" w14:anchorId="6EE66E80">
                <v:shape id="_x0000_i12953" type="#_x0000_t75" style="width:120pt;height:21.75pt" o:ole="">
                  <v:imagedata r:id="rId1682" o:title=""/>
                </v:shape>
                <o:OLEObject Type="Embed" ProgID="Equation.DSMT4" ShapeID="_x0000_i12953" DrawAspect="Content" ObjectID="_1690175059" r:id="rId168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192A1904">
                <v:shape id="_x0000_i12954" type="#_x0000_t75" style="width:104.25pt;height:21.75pt" o:ole="">
                  <v:imagedata r:id="rId1684" o:title=""/>
                </v:shape>
                <o:OLEObject Type="Embed" ProgID="Equation.DSMT4" ShapeID="_x0000_i12954" DrawAspect="Content" ObjectID="_1690175060" r:id="rId168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B576A52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396B43E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2F02AAEE" w14:textId="77777777" w:rsidTr="000D6B5B">
        <w:tc>
          <w:tcPr>
            <w:tcW w:w="6200" w:type="dxa"/>
            <w:shd w:val="clear" w:color="auto" w:fill="auto"/>
          </w:tcPr>
          <w:p w14:paraId="272BDDB5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8: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7F0E734F">
                <v:shape id="_x0000_i12955" type="#_x0000_t75" style="width:10.5pt;height:13.5pt" o:ole="">
                  <v:imagedata r:id="rId1246" o:title=""/>
                </v:shape>
                <o:OLEObject Type="Embed" ProgID="Equation.DSMT4" ShapeID="_x0000_i12955" DrawAspect="Content" ObjectID="_1690175061" r:id="rId1686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686A9B21">
                <v:shape id="_x0000_i12956" type="#_x0000_t75" style="width:34.5pt;height:20.25pt" o:ole="">
                  <v:imagedata r:id="rId1248" o:title=""/>
                </v:shape>
                <o:OLEObject Type="Embed" ProgID="Equation.DSMT4" ShapeID="_x0000_i12956" DrawAspect="Content" ObjectID="_1690175062" r:id="rId168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405" w14:anchorId="5CCE1D86">
                <v:shape id="_x0000_i12957" type="#_x0000_t75" style="width:37.5pt;height:20.25pt" o:ole="">
                  <v:imagedata r:id="rId1250" o:title=""/>
                </v:shape>
                <o:OLEObject Type="Embed" ProgID="Equation.DSMT4" ShapeID="_x0000_i12957" DrawAspect="Content" ObjectID="_1690175063" r:id="rId168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6A4F8408">
                <v:shape id="_x0000_i12958" type="#_x0000_t75" style="width:20.25pt;height:13.5pt" o:ole="">
                  <v:imagedata r:id="rId1252" o:title=""/>
                </v:shape>
                <o:OLEObject Type="Embed" ProgID="Equation.DSMT4" ShapeID="_x0000_i12958" DrawAspect="Content" ObjectID="_1690175064" r:id="rId1689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là</w:t>
            </w:r>
          </w:p>
          <w:p w14:paraId="58E52B10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color w:val="0000FF"/>
                <w:position w:val="-10"/>
                <w:szCs w:val="22"/>
              </w:rPr>
              <w:object w:dxaOrig="2445" w:dyaOrig="375" w14:anchorId="07890565">
                <v:shape id="_x0000_i12959" type="#_x0000_t75" style="width:122.25pt;height:18.75pt" o:ole="">
                  <v:imagedata r:id="rId1258" o:title=""/>
                </v:shape>
                <o:OLEObject Type="Embed" ProgID="Equation.DSMT4" ShapeID="_x0000_i12959" DrawAspect="Content" ObjectID="_1690175065" r:id="rId1690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color w:val="0000FF"/>
                <w:position w:val="-10"/>
                <w:szCs w:val="22"/>
              </w:rPr>
              <w:object w:dxaOrig="2445" w:dyaOrig="375" w14:anchorId="2EA0A90B">
                <v:shape id="_x0000_i12960" type="#_x0000_t75" style="width:122.25pt;height:18.75pt" o:ole="">
                  <v:imagedata r:id="rId1260" o:title=""/>
                </v:shape>
                <o:OLEObject Type="Embed" ProgID="Equation.DSMT4" ShapeID="_x0000_i12960" DrawAspect="Content" ObjectID="_1690175066" r:id="rId1691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6AB1FB7F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color w:val="0000FF"/>
                <w:position w:val="-10"/>
                <w:szCs w:val="22"/>
              </w:rPr>
              <w:object w:dxaOrig="2460" w:dyaOrig="375" w14:anchorId="6481CB0F">
                <v:shape id="_x0000_i12961" type="#_x0000_t75" style="width:123pt;height:18.75pt" o:ole="">
                  <v:imagedata r:id="rId1254" o:title=""/>
                </v:shape>
                <o:OLEObject Type="Embed" ProgID="Equation.DSMT4" ShapeID="_x0000_i12961" DrawAspect="Content" ObjectID="_1690175067" r:id="rId169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color w:val="0000FF"/>
                <w:position w:val="-10"/>
                <w:szCs w:val="22"/>
              </w:rPr>
              <w:object w:dxaOrig="2460" w:dyaOrig="375" w14:anchorId="6257E3E6">
                <v:shape id="_x0000_i12962" type="#_x0000_t75" style="width:123pt;height:18.75pt" o:ole="">
                  <v:imagedata r:id="rId1256" o:title=""/>
                </v:shape>
                <o:OLEObject Type="Embed" ProgID="Equation.DSMT4" ShapeID="_x0000_i12962" DrawAspect="Content" ObjectID="_1690175068" r:id="rId1693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490A2C8D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65BE8E7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75B43BBA" w14:textId="77777777" w:rsidTr="000D6B5B">
        <w:tc>
          <w:tcPr>
            <w:tcW w:w="6200" w:type="dxa"/>
            <w:shd w:val="clear" w:color="auto" w:fill="auto"/>
          </w:tcPr>
          <w:p w14:paraId="14642B1B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ba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10" w:dyaOrig="375" w14:anchorId="60CEEC82">
                <v:shape id="_x0000_i12963" type="#_x0000_t75" style="width:40.5pt;height:18.75pt" o:ole="">
                  <v:imagedata r:id="rId1608" o:title=""/>
                </v:shape>
                <o:OLEObject Type="Embed" ProgID="Equation.DSMT4" ShapeID="_x0000_i12963" DrawAspect="Content" ObjectID="_1690175069" r:id="rId169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7D541E06">
                <v:shape id="_x0000_i12964" type="#_x0000_t75" style="width:42pt;height:18.75pt" o:ole="">
                  <v:imagedata r:id="rId1610" o:title=""/>
                </v:shape>
                <o:OLEObject Type="Embed" ProgID="Equation.DSMT4" ShapeID="_x0000_i12964" DrawAspect="Content" ObjectID="_1690175070" r:id="rId169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840" w:dyaOrig="375" w14:anchorId="1F10D47A">
                <v:shape id="_x0000_i12965" type="#_x0000_t75" style="width:42pt;height:18.75pt" o:ole="">
                  <v:imagedata r:id="rId1612" o:title=""/>
                </v:shape>
                <o:OLEObject Type="Embed" ProgID="Equation.DSMT4" ShapeID="_x0000_i12965" DrawAspect="Content" ObjectID="_1690175071" r:id="rId169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55" w:dyaOrig="285" w14:anchorId="63B40F61">
                <v:shape id="_x0000_i12966" type="#_x0000_t75" style="width:27.75pt;height:14.25pt" o:ole="">
                  <v:imagedata r:id="rId1614" o:title=""/>
                </v:shape>
                <o:OLEObject Type="Embed" ProgID="Equation.DSMT4" ShapeID="_x0000_i12966" DrawAspect="Content" ObjectID="_1690175072" r:id="rId1697"/>
              </w:object>
            </w:r>
            <w:r w:rsidRPr="00676FB5">
              <w:rPr>
                <w:rFonts w:ascii="Chu Van An" w:hAnsi="Chu Van An" w:cs="Chu Van An"/>
                <w:szCs w:val="22"/>
              </w:rPr>
              <w:t>có phương trình là</w:t>
            </w:r>
          </w:p>
          <w:p w14:paraId="61D65897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910" w:dyaOrig="375" w14:anchorId="0DBEEBE3">
                <v:shape id="_x0000_i12967" type="#_x0000_t75" style="width:145.5pt;height:18.75pt" o:ole="">
                  <v:imagedata r:id="rId1622" o:title=""/>
                </v:shape>
                <o:OLEObject Type="Embed" ProgID="Equation.DSMT4" ShapeID="_x0000_i12967" DrawAspect="Content" ObjectID="_1690175073" r:id="rId169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7117204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700" w:dyaOrig="375" w14:anchorId="706C094D">
                <v:shape id="_x0000_i12968" type="#_x0000_t75" style="width:135pt;height:18.75pt" o:ole="">
                  <v:imagedata r:id="rId1616" o:title=""/>
                </v:shape>
                <o:OLEObject Type="Embed" ProgID="Equation.DSMT4" ShapeID="_x0000_i12968" DrawAspect="Content" ObjectID="_1690175074" r:id="rId169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350097F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910" w:dyaOrig="375" w14:anchorId="7BADC4C2">
                <v:shape id="_x0000_i12969" type="#_x0000_t75" style="width:145.5pt;height:18.75pt" o:ole="">
                  <v:imagedata r:id="rId1618" o:title=""/>
                </v:shape>
                <o:OLEObject Type="Embed" ProgID="Equation.DSMT4" ShapeID="_x0000_i12969" DrawAspect="Content" ObjectID="_1690175075" r:id="rId170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0894BB0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700" w:dyaOrig="375" w14:anchorId="546234FF">
                <v:shape id="_x0000_i12970" type="#_x0000_t75" style="width:135pt;height:18.75pt" o:ole="">
                  <v:imagedata r:id="rId1620" o:title=""/>
                </v:shape>
                <o:OLEObject Type="Embed" ProgID="Equation.DSMT4" ShapeID="_x0000_i12970" DrawAspect="Content" ObjectID="_1690175076" r:id="rId17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E299733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C9A4775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26E5E515" w14:textId="77777777" w:rsidTr="000D6B5B">
        <w:tc>
          <w:tcPr>
            <w:tcW w:w="6200" w:type="dxa"/>
            <w:shd w:val="clear" w:color="auto" w:fill="auto"/>
          </w:tcPr>
          <w:p w14:paraId="1E6441E3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10: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hệ trục tọa độ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65" w:dyaOrig="330" w14:anchorId="5697F17A">
                <v:shape id="_x0000_i12971" type="#_x0000_t75" style="width:23.25pt;height:16.5pt" o:ole="">
                  <v:imagedata r:id="rId1702" o:title=""/>
                </v:shape>
                <o:OLEObject Type="Embed" ProgID="Equation.DSMT4" ShapeID="_x0000_i12971" DrawAspect="Content" ObjectID="_1690175077" r:id="rId170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70" w:dyaOrig="285" w14:anchorId="1E17C32B">
                <v:shape id="_x0000_i12972" type="#_x0000_t75" style="width:28.5pt;height:14.25pt" o:ole="">
                  <v:imagedata r:id="rId1704" o:title=""/>
                </v:shape>
                <o:OLEObject Type="Embed" ProgID="Equation.DSMT4" ShapeID="_x0000_i12972" DrawAspect="Content" ObjectID="_1690175078" r:id="rId170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35" w:dyaOrig="405" w14:anchorId="10A7070A">
                <v:shape id="_x0000_i12973" type="#_x0000_t75" style="width:36.75pt;height:20.25pt" o:ole="">
                  <v:imagedata r:id="rId1706" o:title=""/>
                </v:shape>
                <o:OLEObject Type="Embed" ProgID="Equation.DSMT4" ShapeID="_x0000_i12973" DrawAspect="Content" ObjectID="_1690175079" r:id="rId170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035" w:dyaOrig="405" w14:anchorId="72C5C9DF">
                <v:shape id="_x0000_i12974" type="#_x0000_t75" style="width:51.75pt;height:20.25pt" o:ole="">
                  <v:imagedata r:id="rId1708" o:title=""/>
                </v:shape>
                <o:OLEObject Type="Embed" ProgID="Equation.DSMT4" ShapeID="_x0000_i12974" DrawAspect="Content" ObjectID="_1690175080" r:id="rId170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20" w:dyaOrig="405" w14:anchorId="28DE558B">
                <v:shape id="_x0000_i12975" type="#_x0000_t75" style="width:36pt;height:20.25pt" o:ole="">
                  <v:imagedata r:id="rId1710" o:title=""/>
                </v:shape>
                <o:OLEObject Type="Embed" ProgID="Equation.DSMT4" ShapeID="_x0000_i12975" DrawAspect="Content" ObjectID="_1690175081" r:id="rId171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70" w:dyaOrig="285" w14:anchorId="74846DC4">
                <v:shape id="_x0000_i12976" type="#_x0000_t75" style="width:28.5pt;height:14.25pt" o:ole="">
                  <v:imagedata r:id="rId1704" o:title=""/>
                </v:shape>
                <o:OLEObject Type="Embed" ProgID="Equation.DSMT4" ShapeID="_x0000_i12976" DrawAspect="Content" ObjectID="_1690175082" r:id="rId171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750" w:dyaOrig="405" w14:anchorId="1773E1DB">
                <v:shape id="_x0000_i12977" type="#_x0000_t75" style="width:37.5pt;height:20.25pt" o:ole="">
                  <v:imagedata r:id="rId1713" o:title=""/>
                </v:shape>
                <o:OLEObject Type="Embed" ProgID="Equation.DSMT4" ShapeID="_x0000_i12977" DrawAspect="Content" ObjectID="_1690175083" r:id="rId171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Giá trị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540" w:dyaOrig="285" w14:anchorId="53AC4687">
                <v:shape id="_x0000_i12978" type="#_x0000_t75" style="width:27pt;height:14.25pt" o:ole="">
                  <v:imagedata r:id="rId1715" o:title=""/>
                </v:shape>
                <o:OLEObject Type="Embed" ProgID="Equation.DSMT4" ShapeID="_x0000_i12978" DrawAspect="Content" ObjectID="_1690175084" r:id="rId171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bằng:</w:t>
            </w:r>
          </w:p>
          <w:p w14:paraId="074069ED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195" w:dyaOrig="285" w14:anchorId="131A9D2F">
                <v:shape id="_x0000_i12979" type="#_x0000_t75" style="width:9.75pt;height:14.25pt" o:ole="">
                  <v:imagedata r:id="rId1717" o:title=""/>
                </v:shape>
                <o:OLEObject Type="Embed" ProgID="Equation.DSMT4" ShapeID="_x0000_i12979" DrawAspect="Content" ObjectID="_1690175085" r:id="rId171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195" w:dyaOrig="255" w14:anchorId="7F0CDC60">
                <v:shape id="_x0000_i12980" type="#_x0000_t75" style="width:9.75pt;height:12.75pt" o:ole="">
                  <v:imagedata r:id="rId1719" o:title=""/>
                </v:shape>
                <o:OLEObject Type="Embed" ProgID="Equation.DSMT4" ShapeID="_x0000_i12980" DrawAspect="Content" ObjectID="_1690175086" r:id="rId172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6"/>
                <w:szCs w:val="22"/>
              </w:rPr>
              <w:object w:dxaOrig="180" w:dyaOrig="285" w14:anchorId="2B6F59F2">
                <v:shape id="_x0000_i12981" type="#_x0000_t75" style="width:9pt;height:14.25pt" o:ole="">
                  <v:imagedata r:id="rId1721" o:title=""/>
                </v:shape>
                <o:OLEObject Type="Embed" ProgID="Equation.DSMT4" ShapeID="_x0000_i12981" DrawAspect="Content" ObjectID="_1690175087" r:id="rId172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135" w:dyaOrig="255" w14:anchorId="69DA512F">
                <v:shape id="_x0000_i12982" type="#_x0000_t75" style="width:6.75pt;height:12.75pt" o:ole="">
                  <v:imagedata r:id="rId1723" o:title=""/>
                </v:shape>
                <o:OLEObject Type="Embed" ProgID="Equation.DSMT4" ShapeID="_x0000_i12982" DrawAspect="Content" ObjectID="_1690175088" r:id="rId172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D2C4F03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7DFFC7C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15C2D54E" w14:textId="77777777" w:rsidTr="000D6B5B">
        <w:tc>
          <w:tcPr>
            <w:tcW w:w="6200" w:type="dxa"/>
            <w:shd w:val="clear" w:color="auto" w:fill="auto"/>
          </w:tcPr>
          <w:p w14:paraId="5C922DC5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11: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Đường tròn nào sau đây đi qua ba điểm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2"/>
                <w:szCs w:val="22"/>
              </w:rPr>
              <w:object w:dxaOrig="810" w:dyaOrig="375" w14:anchorId="776961B8">
                <v:shape id="_x0000_i12983" type="#_x0000_t75" style="width:40.5pt;height:18.75pt" o:ole="">
                  <v:imagedata r:id="rId1725" o:title=""/>
                </v:shape>
                <o:OLEObject Type="Embed" ProgID="Equation.DSMT4" ShapeID="_x0000_i12983" DrawAspect="Content" ObjectID="_1690175089" r:id="rId1726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2"/>
                <w:szCs w:val="22"/>
              </w:rPr>
              <w:object w:dxaOrig="810" w:dyaOrig="375" w14:anchorId="20D6D465">
                <v:shape id="_x0000_i12984" type="#_x0000_t75" style="width:40.5pt;height:18.75pt" o:ole="">
                  <v:imagedata r:id="rId1727" o:title=""/>
                </v:shape>
                <o:OLEObject Type="Embed" ProgID="Equation.DSMT4" ShapeID="_x0000_i12984" DrawAspect="Content" ObjectID="_1690175090" r:id="rId172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color w:val="000000"/>
                <w:position w:val="-12"/>
                <w:szCs w:val="22"/>
              </w:rPr>
              <w:object w:dxaOrig="840" w:dyaOrig="375" w14:anchorId="6C9EE69A">
                <v:shape id="_x0000_i12985" type="#_x0000_t75" style="width:42pt;height:18.75pt" o:ole="">
                  <v:imagedata r:id="rId1729" o:title=""/>
                </v:shape>
                <o:OLEObject Type="Embed" ProgID="Equation.DSMT4" ShapeID="_x0000_i12985" DrawAspect="Content" ObjectID="_1690175091" r:id="rId1730"/>
              </w:object>
            </w:r>
          </w:p>
          <w:p w14:paraId="6EF2C1EB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30" w:dyaOrig="420" w14:anchorId="27019FD4">
                <v:shape id="_x0000_i12986" type="#_x0000_t75" style="width:106.5pt;height:21pt" o:ole="">
                  <v:imagedata r:id="rId1731" o:title=""/>
                </v:shape>
                <o:OLEObject Type="Embed" ProgID="Equation.DSMT4" ShapeID="_x0000_i12986" DrawAspect="Content" ObjectID="_1690175092" r:id="rId1732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30" w:dyaOrig="420" w14:anchorId="045D417D">
                <v:shape id="_x0000_i12987" type="#_x0000_t75" style="width:106.5pt;height:21pt" o:ole="">
                  <v:imagedata r:id="rId1733" o:title=""/>
                </v:shape>
                <o:OLEObject Type="Embed" ProgID="Equation.DSMT4" ShapeID="_x0000_i12987" DrawAspect="Content" ObjectID="_1690175093" r:id="rId1734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2064F07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145" w:dyaOrig="420" w14:anchorId="08A6181A">
                <v:shape id="_x0000_i12988" type="#_x0000_t75" style="width:107.25pt;height:21pt" o:ole="">
                  <v:imagedata r:id="rId1735" o:title=""/>
                </v:shape>
                <o:OLEObject Type="Embed" ProgID="Equation.DSMT4" ShapeID="_x0000_i12988" DrawAspect="Content" ObjectID="_1690175094" r:id="rId1736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70" w:dyaOrig="375" w14:anchorId="66F7600E">
                <v:shape id="_x0000_i12989" type="#_x0000_t75" style="width:118.5pt;height:18.75pt" o:ole="">
                  <v:imagedata r:id="rId1737" o:title=""/>
                </v:shape>
                <o:OLEObject Type="Embed" ProgID="Equation.DSMT4" ShapeID="_x0000_i12989" DrawAspect="Content" ObjectID="_1690175095" r:id="rId173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7712A6B7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192BF55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5B88DA3E" w14:textId="77777777" w:rsidTr="000D6B5B">
        <w:tc>
          <w:tcPr>
            <w:tcW w:w="6200" w:type="dxa"/>
            <w:shd w:val="clear" w:color="auto" w:fill="auto"/>
          </w:tcPr>
          <w:p w14:paraId="6E7DD85E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lastRenderedPageBreak/>
              <w:t>Câu 12: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870" w:dyaOrig="405" w14:anchorId="3B2CE548">
                <v:shape id="_x0000_i12990" type="#_x0000_t75" style="width:43.5pt;height:20.25pt" o:ole="">
                  <v:imagedata r:id="rId1739" o:title=""/>
                </v:shape>
                <o:OLEObject Type="Embed" ProgID="Equation.DSMT4" ShapeID="_x0000_i12990" DrawAspect="Content" ObjectID="_1690175096" r:id="rId17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020" w:dyaOrig="405" w14:anchorId="4464E016">
                <v:shape id="_x0000_i12991" type="#_x0000_t75" style="width:51pt;height:20.25pt" o:ole="">
                  <v:imagedata r:id="rId1741" o:title=""/>
                </v:shape>
                <o:OLEObject Type="Embed" ProgID="Equation.DSMT4" ShapeID="_x0000_i12991" DrawAspect="Content" ObjectID="_1690175097" r:id="rId174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6CF5792A">
                <v:shape id="_x0000_i12992" type="#_x0000_t75" style="width:21pt;height:20.25pt" o:ole="">
                  <v:imagedata r:id="rId1743" o:title=""/>
                </v:shape>
                <o:OLEObject Type="Embed" ProgID="Equation.DSMT4" ShapeID="_x0000_i12992" DrawAspect="Content" ObjectID="_1690175098" r:id="rId174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nhận </w:t>
            </w:r>
            <w:r w:rsidRPr="00676FB5">
              <w:rPr>
                <w:rFonts w:ascii="Chu Van An" w:hAnsi="Chu Van An" w:cs="Chu Van An"/>
                <w:position w:val="-4"/>
                <w:szCs w:val="22"/>
              </w:rPr>
              <w:object w:dxaOrig="405" w:dyaOrig="270" w14:anchorId="203643E9">
                <v:shape id="_x0000_i12993" type="#_x0000_t75" style="width:20.25pt;height:13.5pt" o:ole="">
                  <v:imagedata r:id="rId1745" o:title=""/>
                </v:shape>
                <o:OLEObject Type="Embed" ProgID="Equation.DSMT4" ShapeID="_x0000_i12993" DrawAspect="Content" ObjectID="_1690175099" r:id="rId174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 đường kính có phương trình là</w:t>
            </w:r>
          </w:p>
          <w:p w14:paraId="6CE26F7A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40" w:dyaOrig="435" w14:anchorId="5CD7FAAA">
                <v:shape id="_x0000_i12994" type="#_x0000_t75" style="width:87pt;height:21.75pt" o:ole="">
                  <v:imagedata r:id="rId1747" o:title=""/>
                </v:shape>
                <o:OLEObject Type="Embed" ProgID="Equation.DSMT4" ShapeID="_x0000_i12994" DrawAspect="Content" ObjectID="_1690175100" r:id="rId174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40" w:dyaOrig="435" w14:anchorId="64B82E5D">
                <v:shape id="_x0000_i12995" type="#_x0000_t75" style="width:87pt;height:21.75pt" o:ole="">
                  <v:imagedata r:id="rId1749" o:title=""/>
                </v:shape>
                <o:OLEObject Type="Embed" ProgID="Equation.DSMT4" ShapeID="_x0000_i12995" DrawAspect="Content" ObjectID="_1690175101" r:id="rId175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5DB99B9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20" w:dyaOrig="435" w14:anchorId="08D78120">
                <v:shape id="_x0000_i12996" type="#_x0000_t75" style="width:81pt;height:21.75pt" o:ole="">
                  <v:imagedata r:id="rId1751" o:title=""/>
                </v:shape>
                <o:OLEObject Type="Embed" ProgID="Equation.DSMT4" ShapeID="_x0000_i12996" DrawAspect="Content" ObjectID="_1690175102" r:id="rId175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770" w:dyaOrig="435" w14:anchorId="4E816C36">
                <v:shape id="_x0000_i12997" type="#_x0000_t75" style="width:88.5pt;height:21.75pt" o:ole="">
                  <v:imagedata r:id="rId1753" o:title=""/>
                </v:shape>
                <o:OLEObject Type="Embed" ProgID="Equation.DSMT4" ShapeID="_x0000_i12997" DrawAspect="Content" ObjectID="_1690175103" r:id="rId175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4A53889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1768995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13B48F7F" w14:textId="77777777" w:rsidTr="000D6B5B">
        <w:tc>
          <w:tcPr>
            <w:tcW w:w="6200" w:type="dxa"/>
            <w:shd w:val="clear" w:color="auto" w:fill="auto"/>
          </w:tcPr>
          <w:p w14:paraId="2C295072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13: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Cho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210" w:dyaOrig="270" w14:anchorId="56212750">
                <v:shape id="_x0000_i12998" type="#_x0000_t75" style="width:10.5pt;height:13.5pt" o:ole="">
                  <v:imagedata r:id="rId1447" o:title=""/>
                </v:shape>
                <o:OLEObject Type="Embed" ProgID="Equation.DSMT4" ShapeID="_x0000_i12998" DrawAspect="Content" ObjectID="_1690175104" r:id="rId1755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0EDFDC8">
                <v:shape id="_x0000_i12999" type="#_x0000_t75" style="width:45pt;height:20.25pt" o:ole="">
                  <v:imagedata r:id="rId1449" o:title=""/>
                </v:shape>
                <o:OLEObject Type="Embed" ProgID="Equation.DSMT4" ShapeID="_x0000_i12999" DrawAspect="Content" ObjectID="_1690175105" r:id="rId1756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552DB3B4">
                <v:shape id="_x0000_i13000" type="#_x0000_t75" style="width:45pt;height:20.25pt" o:ole="">
                  <v:imagedata r:id="rId1451" o:title=""/>
                </v:shape>
                <o:OLEObject Type="Embed" ProgID="Equation.DSMT4" ShapeID="_x0000_i13000" DrawAspect="Content" ObjectID="_1690175106" r:id="rId1757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. Phương trình đường tròn đường kính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70" w14:anchorId="5553D642">
                <v:shape id="_x0000_i13001" type="#_x0000_t75" style="width:20.25pt;height:13.5pt" o:ole="">
                  <v:imagedata r:id="rId1453" o:title=""/>
                </v:shape>
                <o:OLEObject Type="Embed" ProgID="Equation.DSMT4" ShapeID="_x0000_i13001" DrawAspect="Content" ObjectID="_1690175107" r:id="rId1758"/>
              </w:objec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là</w:t>
            </w:r>
          </w:p>
          <w:p w14:paraId="47FFE9AC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>Đáp án khác.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color w:val="0000FF"/>
                <w:position w:val="-10"/>
                <w:szCs w:val="22"/>
              </w:rPr>
              <w:object w:dxaOrig="2490" w:dyaOrig="375" w14:anchorId="0C4F81F7">
                <v:shape id="_x0000_i13002" type="#_x0000_t75" style="width:124.5pt;height:18.75pt" o:ole="">
                  <v:imagedata r:id="rId1459" o:title=""/>
                </v:shape>
                <o:OLEObject Type="Embed" ProgID="Equation.DSMT4" ShapeID="_x0000_i13002" DrawAspect="Content" ObjectID="_1690175108" r:id="rId1759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3FB45788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color w:val="0000FF"/>
                <w:position w:val="-10"/>
                <w:szCs w:val="22"/>
              </w:rPr>
              <w:object w:dxaOrig="2475" w:dyaOrig="375" w14:anchorId="613987FE">
                <v:shape id="_x0000_i13003" type="#_x0000_t75" style="width:123.75pt;height:18.75pt" o:ole="">
                  <v:imagedata r:id="rId1455" o:title=""/>
                </v:shape>
                <o:OLEObject Type="Embed" ProgID="Equation.DSMT4" ShapeID="_x0000_i13003" DrawAspect="Content" ObjectID="_1690175109" r:id="rId1760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color w:val="0000FF"/>
                <w:position w:val="-10"/>
                <w:szCs w:val="22"/>
              </w:rPr>
              <w:object w:dxaOrig="2490" w:dyaOrig="375" w14:anchorId="7722FC01">
                <v:shape id="_x0000_i13004" type="#_x0000_t75" style="width:124.5pt;height:18.75pt" o:ole="">
                  <v:imagedata r:id="rId1457" o:title=""/>
                </v:shape>
                <o:OLEObject Type="Embed" ProgID="Equation.DSMT4" ShapeID="_x0000_i13004" DrawAspect="Content" ObjectID="_1690175110" r:id="rId1761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048ED367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7650C578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66925DDD" w14:textId="77777777" w:rsidTr="000D6B5B">
        <w:tc>
          <w:tcPr>
            <w:tcW w:w="6200" w:type="dxa"/>
            <w:shd w:val="clear" w:color="auto" w:fill="auto"/>
          </w:tcPr>
          <w:p w14:paraId="10F1BB34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42A9F50">
                <v:shape id="_x0000_i13005" type="#_x0000_t75" style="width:21pt;height:20.25pt" o:ole="">
                  <v:imagedata r:id="rId1762" o:title=""/>
                </v:shape>
                <o:OLEObject Type="Embed" ProgID="Equation.DSMT4" ShapeID="_x0000_i13005" DrawAspect="Content" ObjectID="_1690175111" r:id="rId176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thuộc đường thẳng </w:t>
            </w:r>
            <w:r w:rsidRPr="00676FB5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335" w:dyaOrig="720" w14:anchorId="422E77BC">
                <v:shape id="_x0000_i13006" type="#_x0000_t75" style="width:66.75pt;height:36pt" o:ole="">
                  <v:imagedata r:id="rId1764" o:title=""/>
                </v:shape>
                <o:OLEObject Type="Embed" ProgID="Equation.DSMT4" ShapeID="_x0000_i13006" DrawAspect="Content" ObjectID="_1690175112" r:id="rId176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0BB43F91">
                <v:shape id="_x0000_i13007" type="#_x0000_t75" style="width:33.75pt;height:20.25pt" o:ole="">
                  <v:imagedata r:id="rId1766" o:title=""/>
                </v:shape>
                <o:OLEObject Type="Embed" ProgID="Equation.DSMT4" ShapeID="_x0000_i13007" DrawAspect="Content" ObjectID="_1690175113" r:id="rId176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1CF7501B">
                <v:shape id="_x0000_i13008" type="#_x0000_t75" style="width:45pt;height:20.25pt" o:ole="">
                  <v:imagedata r:id="rId1768" o:title=""/>
                </v:shape>
                <o:OLEObject Type="Embed" ProgID="Equation.DSMT4" ShapeID="_x0000_i13008" DrawAspect="Content" ObjectID="_1690175114" r:id="rId176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Tính bán kính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6C8D8A6">
                <v:shape id="_x0000_i13009" type="#_x0000_t75" style="width:21pt;height:20.25pt" o:ole="">
                  <v:imagedata r:id="rId1770" o:title=""/>
                </v:shape>
                <o:OLEObject Type="Embed" ProgID="Equation.DSMT4" ShapeID="_x0000_i13009" DrawAspect="Content" ObjectID="_1690175115" r:id="rId1771"/>
              </w:object>
            </w:r>
          </w:p>
          <w:p w14:paraId="24A778FB" w14:textId="77777777" w:rsidR="000D6B5B" w:rsidRPr="00676FB5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720" w:dyaOrig="285" w14:anchorId="722C4506">
                <v:shape id="_x0000_i13010" type="#_x0000_t75" style="width:36pt;height:14.25pt" o:ole="">
                  <v:imagedata r:id="rId1772" o:title=""/>
                </v:shape>
                <o:OLEObject Type="Embed" ProgID="Equation.DSMT4" ShapeID="_x0000_i13010" DrawAspect="Content" ObjectID="_1690175116" r:id="rId177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885" w:dyaOrig="360" w14:anchorId="2760E686">
                <v:shape id="_x0000_i13011" type="#_x0000_t75" style="width:44.25pt;height:18pt" o:ole="">
                  <v:imagedata r:id="rId1774" o:title=""/>
                </v:shape>
                <o:OLEObject Type="Embed" ProgID="Equation.DSMT4" ShapeID="_x0000_i13011" DrawAspect="Content" ObjectID="_1690175117" r:id="rId177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600" w:dyaOrig="255" w14:anchorId="4B787985">
                <v:shape id="_x0000_i13012" type="#_x0000_t75" style="width:30pt;height:12.75pt" o:ole="">
                  <v:imagedata r:id="rId1776" o:title=""/>
                </v:shape>
                <o:OLEObject Type="Embed" ProgID="Equation.DSMT4" ShapeID="_x0000_i13012" DrawAspect="Content" ObjectID="_1690175118" r:id="rId177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1005" w:dyaOrig="360" w14:anchorId="67DAD129">
                <v:shape id="_x0000_i13013" type="#_x0000_t75" style="width:50.25pt;height:18pt" o:ole="">
                  <v:imagedata r:id="rId1778" o:title=""/>
                </v:shape>
                <o:OLEObject Type="Embed" ProgID="Equation.DSMT4" ShapeID="_x0000_i13013" DrawAspect="Content" ObjectID="_1690175119" r:id="rId177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47D90CC6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6CCBEEBB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6E2BD692" w14:textId="77777777" w:rsidTr="000D6B5B">
        <w:tc>
          <w:tcPr>
            <w:tcW w:w="6200" w:type="dxa"/>
            <w:shd w:val="clear" w:color="auto" w:fill="auto"/>
          </w:tcPr>
          <w:p w14:paraId="1827D0B6" w14:textId="77777777" w:rsidR="000D6B5B" w:rsidRPr="00676FB5" w:rsidRDefault="000D6B5B" w:rsidP="0013680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15:</w:t>
            </w:r>
            <w:r w:rsidRPr="00676FB5">
              <w:rPr>
                <w:rFonts w:ascii="Chu Van An" w:hAnsi="Chu Van An" w:cs="Chu Van An"/>
                <w:szCs w:val="22"/>
              </w:rPr>
              <w:t xml:space="preserve">Biết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5096F6AC">
                <v:shape id="_x0000_i13014" type="#_x0000_t75" style="width:21pt;height:20.25pt" o:ole="">
                  <v:imagedata r:id="rId1780" o:title=""/>
                </v:shape>
                <o:OLEObject Type="Embed" ProgID="Equation.DSMT4" ShapeID="_x0000_i13014" DrawAspect="Content" ObjectID="_1690175120" r:id="rId1781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đi qua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4A820A16">
                <v:shape id="_x0000_i13015" type="#_x0000_t75" style="width:36.75pt;height:20.25pt" o:ole="">
                  <v:imagedata r:id="rId1782" o:title=""/>
                </v:shape>
                <o:OLEObject Type="Embed" ProgID="Equation.DSMT4" ShapeID="_x0000_i13015" DrawAspect="Content" ObjectID="_1690175121" r:id="rId1783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79C9D384">
                <v:shape id="_x0000_i13016" type="#_x0000_t75" style="width:39.75pt;height:20.25pt" o:ole="">
                  <v:imagedata r:id="rId1784" o:title=""/>
                </v:shape>
                <o:OLEObject Type="Embed" ProgID="Equation.DSMT4" ShapeID="_x0000_i13016" DrawAspect="Content" ObjectID="_1690175122" r:id="rId1785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và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405" w14:anchorId="4EC473E0">
                <v:shape id="_x0000_i13017" type="#_x0000_t75" style="width:38.25pt;height:20.25pt" o:ole="">
                  <v:imagedata r:id="rId1786" o:title=""/>
                </v:shape>
                <o:OLEObject Type="Embed" ProgID="Equation.DSMT4" ShapeID="_x0000_i13017" DrawAspect="Content" ObjectID="_1690175123" r:id="rId1787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50" w:dyaOrig="315" w14:anchorId="619E3B34">
                <v:shape id="_x0000_i13018" type="#_x0000_t75" style="width:82.5pt;height:15.75pt" o:ole="">
                  <v:imagedata r:id="rId1788" o:title=""/>
                </v:shape>
                <o:OLEObject Type="Embed" ProgID="Equation.DSMT4" ShapeID="_x0000_i13018" DrawAspect="Content" ObjectID="_1690175124" r:id="rId1789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 xml:space="preserve">. Tính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285" w14:anchorId="0E522A23">
                <v:shape id="_x0000_i13019" type="#_x0000_t75" style="width:27pt;height:14.25pt" o:ole="">
                  <v:imagedata r:id="rId1790" o:title=""/>
                </v:shape>
                <o:OLEObject Type="Embed" ProgID="Equation.DSMT4" ShapeID="_x0000_i13019" DrawAspect="Content" ObjectID="_1690175125" r:id="rId1791"/>
              </w:object>
            </w:r>
            <w:r w:rsidRPr="00676FB5">
              <w:rPr>
                <w:rFonts w:ascii="Chu Van An" w:hAnsi="Chu Van An" w:cs="Chu Van An"/>
                <w:noProof/>
                <w:szCs w:val="22"/>
              </w:rPr>
              <w:t>.</w:t>
            </w:r>
          </w:p>
          <w:p w14:paraId="4A7E9F66" w14:textId="77777777" w:rsidR="000D6B5B" w:rsidRPr="00676FB5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315" w:dyaOrig="285" w14:anchorId="012737F1">
                <v:shape id="_x0000_i13020" type="#_x0000_t75" style="width:15.75pt;height:14.25pt" o:ole="">
                  <v:imagedata r:id="rId1792" o:title=""/>
                </v:shape>
                <o:OLEObject Type="Embed" ProgID="Equation.DSMT4" ShapeID="_x0000_i13020" DrawAspect="Content" ObjectID="_1690175126" r:id="rId1793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5899C701">
                <v:shape id="_x0000_i13021" type="#_x0000_t75" style="width:15.75pt;height:12.75pt" o:ole="">
                  <v:imagedata r:id="rId1794" o:title=""/>
                </v:shape>
                <o:OLEObject Type="Embed" ProgID="Equation.DSMT4" ShapeID="_x0000_i13021" DrawAspect="Content" ObjectID="_1690175127" r:id="rId1795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1E7462E2">
                <v:shape id="_x0000_i13022" type="#_x0000_t75" style="width:9pt;height:14.25pt" o:ole="">
                  <v:imagedata r:id="rId1796" o:title=""/>
                </v:shape>
                <o:OLEObject Type="Embed" ProgID="Equation.DSMT4" ShapeID="_x0000_i13022" DrawAspect="Content" ObjectID="_1690175128" r:id="rId1797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210" w:dyaOrig="285" w14:anchorId="72023E28">
                <v:shape id="_x0000_i13023" type="#_x0000_t75" style="width:10.5pt;height:14.25pt" o:ole="">
                  <v:imagedata r:id="rId1798" o:title=""/>
                </v:shape>
                <o:OLEObject Type="Embed" ProgID="Equation.DSMT4" ShapeID="_x0000_i13023" DrawAspect="Content" ObjectID="_1690175129" r:id="rId1799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76B5D841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9362B67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733CE0F9" w14:textId="77777777" w:rsidTr="000D6B5B">
        <w:tc>
          <w:tcPr>
            <w:tcW w:w="6200" w:type="dxa"/>
            <w:shd w:val="clear" w:color="auto" w:fill="auto"/>
          </w:tcPr>
          <w:p w14:paraId="22D39C2C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FF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405" w14:anchorId="5B177E5D">
                <v:shape id="_x0000_i13024" type="#_x0000_t75" style="width:42.75pt;height:20.25pt" o:ole="">
                  <v:imagedata r:id="rId1419" o:title=""/>
                </v:shape>
                <o:OLEObject Type="Embed" ProgID="Equation.DSMT4" ShapeID="_x0000_i13024" DrawAspect="Content" ObjectID="_1690175130" r:id="rId180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2F579D1D">
                <v:shape id="_x0000_i13025" type="#_x0000_t75" style="width:36.75pt;height:20.25pt" o:ole="">
                  <v:imagedata r:id="rId1421" o:title=""/>
                </v:shape>
                <o:OLEObject Type="Embed" ProgID="Equation.DSMT4" ShapeID="_x0000_i13025" DrawAspect="Content" ObjectID="_1690175131" r:id="rId180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Tập hợp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4F332785">
                <v:shape id="_x0000_i13026" type="#_x0000_t75" style="width:45pt;height:20.25pt" o:ole="">
                  <v:imagedata r:id="rId1423" o:title=""/>
                </v:shape>
                <o:OLEObject Type="Embed" ProgID="Equation.DSMT4" ShapeID="_x0000_i13026" DrawAspect="Content" ObjectID="_1690175132" r:id="rId180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nhìn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787FE5D1">
                <v:shape id="_x0000_i13027" type="#_x0000_t75" style="width:20.25pt;height:12.75pt" o:ole="">
                  <v:imagedata r:id="rId1425" o:title=""/>
                </v:shape>
                <o:OLEObject Type="Embed" ProgID="Equation.DSMT4" ShapeID="_x0000_i13027" DrawAspect="Content" ObjectID="_1690175133" r:id="rId1803"/>
              </w:object>
            </w:r>
            <w:r w:rsidRPr="00676FB5">
              <w:rPr>
                <w:rFonts w:ascii="Chu Van An" w:hAnsi="Chu Van An" w:cs="Chu Van An"/>
                <w:szCs w:val="22"/>
              </w:rPr>
              <w:t>dưới một góc vuông nằm trên đường tròn có phương trình là</w:t>
            </w:r>
          </w:p>
          <w:p w14:paraId="2B1B04A6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FF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115" w:dyaOrig="375" w14:anchorId="5DA06E39">
                <v:shape id="_x0000_i13028" type="#_x0000_t75" style="width:105.75pt;height:18.75pt" o:ole="">
                  <v:imagedata r:id="rId1804" o:title=""/>
                </v:shape>
                <o:OLEObject Type="Embed" ProgID="Equation.DSMT4" ShapeID="_x0000_i13028" DrawAspect="Content" ObjectID="_1690175134" r:id="rId180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  <w:lang w:val="vi-VN"/>
              </w:rPr>
              <w:object w:dxaOrig="2130" w:dyaOrig="375" w14:anchorId="6EB15EBD">
                <v:shape id="_x0000_i13029" type="#_x0000_t75" style="width:106.5pt;height:18.75pt" o:ole="">
                  <v:imagedata r:id="rId1806" o:title=""/>
                </v:shape>
                <o:OLEObject Type="Embed" ProgID="Equation.DSMT4" ShapeID="_x0000_i13029" DrawAspect="Content" ObjectID="_1690175135" r:id="rId1807"/>
              </w:objec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.</w:t>
            </w:r>
          </w:p>
          <w:p w14:paraId="468E24C7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  <w:lang w:val="vi-VN"/>
              </w:rPr>
              <w:object w:dxaOrig="2445" w:dyaOrig="375" w14:anchorId="258C774A">
                <v:shape id="_x0000_i13030" type="#_x0000_t75" style="width:122.25pt;height:18.75pt" o:ole="">
                  <v:imagedata r:id="rId1808" o:title=""/>
                </v:shape>
                <o:OLEObject Type="Embed" ProgID="Equation.DSMT4" ShapeID="_x0000_i13030" DrawAspect="Content" ObjectID="_1690175136" r:id="rId180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szCs w:val="22"/>
              </w:rPr>
              <w:t>Đáp án khác.</w:t>
            </w:r>
          </w:p>
          <w:p w14:paraId="5625C347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1C16499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33A645AE" w14:textId="77777777" w:rsidTr="000D6B5B">
        <w:tc>
          <w:tcPr>
            <w:tcW w:w="6200" w:type="dxa"/>
            <w:shd w:val="clear" w:color="auto" w:fill="auto"/>
          </w:tcPr>
          <w:p w14:paraId="018FB4C9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>Câu 17: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15" w14:anchorId="18C92AD3">
                <v:shape id="_x0000_i13031" type="#_x0000_t75" style="width:22.5pt;height:15.75pt" o:ole="">
                  <v:imagedata r:id="rId1810" o:title=""/>
                </v:shape>
                <o:OLEObject Type="Embed" ProgID="Equation.DSMT4" ShapeID="_x0000_i13031" DrawAspect="Content" ObjectID="_1690175137" r:id="rId181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đường tròn đi qua ba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787CAB6D">
                <v:shape id="_x0000_i13032" type="#_x0000_t75" style="width:37.5pt;height:19.5pt" o:ole="">
                  <v:imagedata r:id="rId1812" o:title=""/>
                </v:shape>
                <o:OLEObject Type="Embed" ProgID="Equation.DSMT4" ShapeID="_x0000_i13032" DrawAspect="Content" ObjectID="_1690175138" r:id="rId181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50" w:dyaOrig="390" w14:anchorId="61C97F70">
                <v:shape id="_x0000_i13033" type="#_x0000_t75" style="width:37.5pt;height:19.5pt" o:ole="">
                  <v:imagedata r:id="rId1814" o:title=""/>
                </v:shape>
                <o:OLEObject Type="Embed" ProgID="Equation.DSMT4" ShapeID="_x0000_i13033" DrawAspect="Content" ObjectID="_1690175139" r:id="rId1815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390" w14:anchorId="0A2ADBDC">
                <v:shape id="_x0000_i13034" type="#_x0000_t75" style="width:42.75pt;height:19.5pt" o:ole="">
                  <v:imagedata r:id="rId1816" o:title=""/>
                </v:shape>
                <o:OLEObject Type="Embed" ProgID="Equation.DSMT4" ShapeID="_x0000_i13034" DrawAspect="Content" ObjectID="_1690175140" r:id="rId181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 có phương trình </w: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vi-VN"/>
              </w:rPr>
              <w:t>là</w:t>
            </w:r>
          </w:p>
          <w:p w14:paraId="01174509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295" w:dyaOrig="375" w14:anchorId="2941372D">
                <v:shape id="_x0000_i13035" type="#_x0000_t75" style="width:114.75pt;height:18.75pt" o:ole="">
                  <v:imagedata r:id="rId1818" o:title=""/>
                </v:shape>
                <o:OLEObject Type="Embed" ProgID="Equation.DSMT4" ShapeID="_x0000_i13035" DrawAspect="Content" ObjectID="_1690175141" r:id="rId1819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74C01EB8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00" w:dyaOrig="375" w14:anchorId="45EE924A">
                <v:shape id="_x0000_i13036" type="#_x0000_t75" style="width:120pt;height:18.75pt" o:ole="">
                  <v:imagedata r:id="rId1820" o:title=""/>
                </v:shape>
                <o:OLEObject Type="Embed" ProgID="Equation.DSMT4" ShapeID="_x0000_i13036" DrawAspect="Content" ObjectID="_1690175142" r:id="rId1821"/>
              </w:object>
            </w:r>
            <w:r w:rsidRPr="00676FB5">
              <w:rPr>
                <w:rFonts w:ascii="Chu Van An" w:hAnsi="Chu Van An" w:cs="Chu Van An"/>
                <w:color w:val="0000FF"/>
                <w:szCs w:val="22"/>
                <w:lang w:val="fr-FR"/>
              </w:rPr>
              <w:t>.</w:t>
            </w:r>
          </w:p>
          <w:p w14:paraId="096763E1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805" w:dyaOrig="375" w14:anchorId="6C6EEBA9">
                <v:shape id="_x0000_i13037" type="#_x0000_t75" style="width:140.25pt;height:18.75pt" o:ole="">
                  <v:imagedata r:id="rId1822" o:title=""/>
                </v:shape>
                <o:OLEObject Type="Embed" ProgID="Equation.DSMT4" ShapeID="_x0000_i13037" DrawAspect="Content" ObjectID="_1690175143" r:id="rId1823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5E6F7099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45" w:dyaOrig="375" w14:anchorId="765396DF">
                <v:shape id="_x0000_i13038" type="#_x0000_t75" style="width:122.25pt;height:18.75pt" o:ole="">
                  <v:imagedata r:id="rId1824" o:title=""/>
                </v:shape>
                <o:OLEObject Type="Embed" ProgID="Equation.DSMT4" ShapeID="_x0000_i13038" DrawAspect="Content" ObjectID="_1690175144" r:id="rId1825"/>
              </w:object>
            </w:r>
            <w:r w:rsidRPr="00676FB5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743F90D2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45A3B011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6D5D0CF6" w14:textId="77777777" w:rsidTr="000D6B5B">
        <w:tc>
          <w:tcPr>
            <w:tcW w:w="6200" w:type="dxa"/>
            <w:shd w:val="clear" w:color="auto" w:fill="auto"/>
          </w:tcPr>
          <w:p w14:paraId="0CCC0552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50" w:dyaOrig="330" w14:anchorId="7FCFD92D">
                <v:shape id="_x0000_i13039" type="#_x0000_t75" style="width:22.5pt;height:16.5pt" o:ole="">
                  <v:imagedata r:id="rId1379" o:title=""/>
                </v:shape>
                <o:OLEObject Type="Embed" ProgID="Equation.DSMT4" ShapeID="_x0000_i13039" DrawAspect="Content" ObjectID="_1690175145" r:id="rId182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đi qua ba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575" w:dyaOrig="390" w14:anchorId="63CB9067">
                <v:shape id="_x0000_i13040" type="#_x0000_t75" style="width:78.75pt;height:19.5pt" o:ole="">
                  <v:imagedata r:id="rId1827" o:title=""/>
                </v:shape>
                <o:OLEObject Type="Embed" ProgID="Equation.DSMT4" ShapeID="_x0000_i13040" DrawAspect="Content" ObjectID="_1690175146" r:id="rId182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80" w:dyaOrig="405" w14:anchorId="136F9F67">
                <v:shape id="_x0000_i13041" type="#_x0000_t75" style="width:39pt;height:20.25pt" o:ole="">
                  <v:imagedata r:id="rId1829" o:title=""/>
                </v:shape>
                <o:OLEObject Type="Embed" ProgID="Equation.DSMT4" ShapeID="_x0000_i13041" DrawAspect="Content" ObjectID="_1690175147" r:id="rId183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09F4DDDA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40" w:dyaOrig="345" w14:anchorId="3C43000B">
                <v:shape id="_x0000_i13042" type="#_x0000_t75" style="width:117pt;height:17.25pt" o:ole="">
                  <v:imagedata r:id="rId1831" o:title=""/>
                </v:shape>
                <o:OLEObject Type="Embed" ProgID="Equation.DSMT4" ShapeID="_x0000_i13042" DrawAspect="Content" ObjectID="_1690175148" r:id="rId1832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20" w:dyaOrig="375" w14:anchorId="716586BA">
                <v:shape id="_x0000_i13043" type="#_x0000_t75" style="width:126pt;height:18.75pt" o:ole="">
                  <v:imagedata r:id="rId1833" o:title=""/>
                </v:shape>
                <o:OLEObject Type="Embed" ProgID="Equation.DSMT4" ShapeID="_x0000_i13043" DrawAspect="Content" ObjectID="_1690175149" r:id="rId183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11EFBD7A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20" w:dyaOrig="375" w14:anchorId="5EEE7A84">
                <v:shape id="_x0000_i13044" type="#_x0000_t75" style="width:126pt;height:18.75pt" o:ole="">
                  <v:imagedata r:id="rId1835" o:title=""/>
                </v:shape>
                <o:OLEObject Type="Embed" ProgID="Equation.DSMT4" ShapeID="_x0000_i13044" DrawAspect="Content" ObjectID="_1690175150" r:id="rId183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010" w:dyaOrig="345" w14:anchorId="7DDEF7FC">
                <v:shape id="_x0000_i13045" type="#_x0000_t75" style="width:100.5pt;height:17.25pt" o:ole="">
                  <v:imagedata r:id="rId1837" o:title=""/>
                </v:shape>
                <o:OLEObject Type="Embed" ProgID="Equation.DSMT4" ShapeID="_x0000_i13045" DrawAspect="Content" ObjectID="_1690175151" r:id="rId1838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544BD86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29278D1B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0D6B5B" w:rsidRPr="00676FB5" w14:paraId="423A2F2C" w14:textId="77777777" w:rsidTr="000D6B5B">
        <w:tc>
          <w:tcPr>
            <w:tcW w:w="6200" w:type="dxa"/>
            <w:shd w:val="clear" w:color="auto" w:fill="auto"/>
          </w:tcPr>
          <w:p w14:paraId="25C73680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00" w14:anchorId="6DDC7D2C">
                <v:shape id="_x0000_i13046" type="#_x0000_t75" style="width:23.25pt;height:15pt" o:ole="">
                  <v:imagedata r:id="rId1839" o:title=""/>
                </v:shape>
                <o:OLEObject Type="Embed" ProgID="Equation.DSMT4" ShapeID="_x0000_i13046" DrawAspect="Content" ObjectID="_1690175152" r:id="rId1840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55" w14:anchorId="3EBB004A">
                <v:shape id="_x0000_i13047" type="#_x0000_t75" style="width:28.5pt;height:12.75pt" o:ole="">
                  <v:imagedata r:id="rId1841" o:title=""/>
                </v:shape>
                <o:OLEObject Type="Embed" ProgID="Equation.DSMT4" ShapeID="_x0000_i13047" DrawAspect="Content" ObjectID="_1690175153" r:id="rId1842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05" w:dyaOrig="405" w14:anchorId="2706E1BD">
                <v:shape id="_x0000_i13048" type="#_x0000_t75" style="width:125.25pt;height:20.25pt" o:ole="">
                  <v:imagedata r:id="rId1843" o:title=""/>
                </v:shape>
                <o:OLEObject Type="Embed" ProgID="Equation.DSMT4" ShapeID="_x0000_i13048" DrawAspect="Content" ObjectID="_1690175154" r:id="rId184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Đường tròn ngoại tiếp tam giác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55" w14:anchorId="4E0ED4BE">
                <v:shape id="_x0000_i13049" type="#_x0000_t75" style="width:28.5pt;height:12.75pt" o:ole="">
                  <v:imagedata r:id="rId1841" o:title=""/>
                </v:shape>
                <o:OLEObject Type="Embed" ProgID="Equation.DSMT4" ShapeID="_x0000_i13049" DrawAspect="Content" ObjectID="_1690175155" r:id="rId184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2A0468FF">
                <v:shape id="_x0000_i13050" type="#_x0000_t75" style="width:36.75pt;height:20.25pt" o:ole="">
                  <v:imagedata r:id="rId1846" o:title=""/>
                </v:shape>
                <o:OLEObject Type="Embed" ProgID="Equation.DSMT4" ShapeID="_x0000_i13050" DrawAspect="Content" ObjectID="_1690175156" r:id="rId184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Tính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540" w:dyaOrig="285" w14:anchorId="063CCEAA">
                <v:shape id="_x0000_i13051" type="#_x0000_t75" style="width:27pt;height:14.25pt" o:ole="">
                  <v:imagedata r:id="rId1848" o:title=""/>
                </v:shape>
                <o:OLEObject Type="Embed" ProgID="Equation.DSMT4" ShapeID="_x0000_i13051" DrawAspect="Content" ObjectID="_1690175157" r:id="rId184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6828D29" w14:textId="77777777" w:rsidR="000D6B5B" w:rsidRPr="00676FB5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2"/>
              </w:rPr>
              <w:object w:dxaOrig="135" w:dyaOrig="255" w14:anchorId="65D102EF">
                <v:shape id="_x0000_i13052" type="#_x0000_t75" style="width:6.75pt;height:12.75pt" o:ole="">
                  <v:imagedata r:id="rId1850" o:title=""/>
                </v:shape>
                <o:OLEObject Type="Embed" ProgID="Equation.DSMT4" ShapeID="_x0000_i13052" DrawAspect="Content" ObjectID="_1690175158" r:id="rId185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95" w:dyaOrig="285" w14:anchorId="1E6A66FD">
                <v:shape id="_x0000_i13053" type="#_x0000_t75" style="width:9.75pt;height:14.25pt" o:ole="">
                  <v:imagedata r:id="rId1852" o:title=""/>
                </v:shape>
                <o:OLEObject Type="Embed" ProgID="Equation.DSMT4" ShapeID="_x0000_i13053" DrawAspect="Content" ObjectID="_1690175159" r:id="rId185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72FDBB6B">
                <v:shape id="_x0000_i13054" type="#_x0000_t75" style="width:9.75pt;height:12.75pt" o:ole="">
                  <v:imagedata r:id="rId1854" o:title=""/>
                </v:shape>
                <o:OLEObject Type="Embed" ProgID="Equation.DSMT4" ShapeID="_x0000_i13054" DrawAspect="Content" ObjectID="_1690175160" r:id="rId185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2"/>
              </w:rPr>
              <w:object w:dxaOrig="180" w:dyaOrig="285" w14:anchorId="0B0BEAF7">
                <v:shape id="_x0000_i13055" type="#_x0000_t75" style="width:9pt;height:14.25pt" o:ole="">
                  <v:imagedata r:id="rId1856" o:title=""/>
                </v:shape>
                <o:OLEObject Type="Embed" ProgID="Equation.DSMT4" ShapeID="_x0000_i13055" DrawAspect="Content" ObjectID="_1690175161" r:id="rId185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396E54BB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8B566EB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042DD56C" w14:textId="77777777" w:rsidTr="000D6B5B">
        <w:tc>
          <w:tcPr>
            <w:tcW w:w="6200" w:type="dxa"/>
            <w:shd w:val="clear" w:color="auto" w:fill="auto"/>
          </w:tcPr>
          <w:p w14:paraId="4D3070BE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20:</w:t>
            </w:r>
            <w:r w:rsidRPr="00676FB5">
              <w:rPr>
                <w:rFonts w:ascii="Chu Van An" w:hAnsi="Chu Van An" w:cs="Chu Van An"/>
                <w:szCs w:val="22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341B934">
                <v:shape id="_x0000_i13056" type="#_x0000_t75" style="width:21pt;height:20.25pt" o:ole="">
                  <v:imagedata r:id="rId1858" o:title=""/>
                </v:shape>
                <o:OLEObject Type="Embed" ProgID="Equation.DSMT4" ShapeID="_x0000_i13056" DrawAspect="Content" ObjectID="_1690175162" r:id="rId185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6B6AF7EC">
                <v:shape id="_x0000_i13057" type="#_x0000_t75" style="width:36.75pt;height:20.25pt" o:ole="">
                  <v:imagedata r:id="rId1860" o:title=""/>
                </v:shape>
                <o:OLEObject Type="Embed" ProgID="Equation.DSMT4" ShapeID="_x0000_i13057" DrawAspect="Content" ObjectID="_1690175163" r:id="rId186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05" w14:anchorId="01B6187E">
                <v:shape id="_x0000_i13058" type="#_x0000_t75" style="width:36.75pt;height:20.25pt" o:ole="">
                  <v:imagedata r:id="rId1862" o:title=""/>
                </v:shape>
                <o:OLEObject Type="Embed" ProgID="Equation.DSMT4" ShapeID="_x0000_i13058" DrawAspect="Content" ObjectID="_1690175164" r:id="rId186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có tâm 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15" w14:anchorId="41D641B6">
                <v:shape id="_x0000_i13059" type="#_x0000_t75" style="width:81.75pt;height:15.75pt" o:ole="">
                  <v:imagedata r:id="rId1864" o:title=""/>
                </v:shape>
                <o:OLEObject Type="Embed" ProgID="Equation.DSMT4" ShapeID="_x0000_i13059" DrawAspect="Content" ObjectID="_1690175165" r:id="rId186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566206FC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370" w:dyaOrig="435" w14:anchorId="53A3B5D7">
                <v:shape id="_x0000_i13060" type="#_x0000_t75" style="width:118.5pt;height:21.75pt" o:ole="">
                  <v:imagedata r:id="rId1866" o:title=""/>
                </v:shape>
                <o:OLEObject Type="Embed" ProgID="Equation.DSMT4" ShapeID="_x0000_i13060" DrawAspect="Content" ObjectID="_1690175166" r:id="rId186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370" w:dyaOrig="435" w14:anchorId="4A83D7F7">
                <v:shape id="_x0000_i13061" type="#_x0000_t75" style="width:118.5pt;height:21.75pt" o:ole="">
                  <v:imagedata r:id="rId1868" o:title=""/>
                </v:shape>
                <o:OLEObject Type="Embed" ProgID="Equation.DSMT4" ShapeID="_x0000_i13061" DrawAspect="Content" ObjectID="_1690175167" r:id="rId186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9B2C2D9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35" w:dyaOrig="435" w14:anchorId="3F00F6EC">
                <v:shape id="_x0000_i13062" type="#_x0000_t75" style="width:111.75pt;height:21.75pt" o:ole="">
                  <v:imagedata r:id="rId1870" o:title=""/>
                </v:shape>
                <o:OLEObject Type="Embed" ProgID="Equation.DSMT4" ShapeID="_x0000_i13062" DrawAspect="Content" ObjectID="_1690175168" r:id="rId187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2235" w:dyaOrig="435" w14:anchorId="230D8D8F">
                <v:shape id="_x0000_i13063" type="#_x0000_t75" style="width:111.75pt;height:21.75pt" o:ole="">
                  <v:imagedata r:id="rId1872" o:title=""/>
                </v:shape>
                <o:OLEObject Type="Embed" ProgID="Equation.DSMT4" ShapeID="_x0000_i13063" DrawAspect="Content" ObjectID="_1690175169" r:id="rId187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9E9B562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05E02D13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6DCE5DE4" w14:textId="77777777" w:rsidTr="000D6B5B">
        <w:tc>
          <w:tcPr>
            <w:tcW w:w="6200" w:type="dxa"/>
            <w:shd w:val="clear" w:color="auto" w:fill="auto"/>
          </w:tcPr>
          <w:p w14:paraId="6D614774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65" w:dyaOrig="315" w14:anchorId="59FC67E9">
                <v:shape id="_x0000_i13064" type="#_x0000_t75" style="width:23.25pt;height:15.75pt" o:ole="">
                  <v:imagedata r:id="rId1874" o:title=""/>
                </v:shape>
                <o:OLEObject Type="Embed" ProgID="Equation.DSMT4" ShapeID="_x0000_i13064" DrawAspect="Content" ObjectID="_1690175170" r:id="rId187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bốn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3195" w:dyaOrig="405" w14:anchorId="432B41FE">
                <v:shape id="_x0000_i13065" type="#_x0000_t75" style="width:159.75pt;height:20.25pt" o:ole="">
                  <v:imagedata r:id="rId1876" o:title=""/>
                </v:shape>
                <o:OLEObject Type="Embed" ProgID="Equation.DSMT4" ShapeID="_x0000_i13065" DrawAspect="Content" ObjectID="_1690175171" r:id="rId187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Phương trình đường tròn đi qua bốn điểm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1020" w:dyaOrig="315" w14:anchorId="6D8F79C6">
                <v:shape id="_x0000_i13066" type="#_x0000_t75" style="width:51pt;height:15.75pt" o:ole="">
                  <v:imagedata r:id="rId1878" o:title=""/>
                </v:shape>
                <o:OLEObject Type="Embed" ProgID="Equation.DSMT4" ShapeID="_x0000_i13066" DrawAspect="Content" ObjectID="_1690175172" r:id="rId187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47FF2853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325" w:dyaOrig="360" w14:anchorId="343F8C3A">
                <v:shape id="_x0000_i13067" type="#_x0000_t75" style="width:116.25pt;height:18pt" o:ole="">
                  <v:imagedata r:id="rId1880" o:title=""/>
                </v:shape>
                <o:OLEObject Type="Embed" ProgID="Equation.DSMT4" ShapeID="_x0000_i13067" DrawAspect="Content" ObjectID="_1690175173" r:id="rId188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325" w:dyaOrig="360" w14:anchorId="04F36B1C">
                <v:shape id="_x0000_i13068" type="#_x0000_t75" style="width:116.25pt;height:18pt" o:ole="">
                  <v:imagedata r:id="rId1882" o:title=""/>
                </v:shape>
                <o:OLEObject Type="Embed" ProgID="Equation.DSMT4" ShapeID="_x0000_i13068" DrawAspect="Content" ObjectID="_1690175174" r:id="rId188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2BAC34F" w14:textId="77777777" w:rsidR="000D6B5B" w:rsidRPr="00676FB5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340" w:dyaOrig="360" w14:anchorId="0960C314">
                <v:shape id="_x0000_i13069" type="#_x0000_t75" style="width:117pt;height:18pt" o:ole="">
                  <v:imagedata r:id="rId1884" o:title=""/>
                </v:shape>
                <o:OLEObject Type="Embed" ProgID="Equation.DSMT4" ShapeID="_x0000_i13069" DrawAspect="Content" ObjectID="_1690175175" r:id="rId188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040" w:dyaOrig="360" w14:anchorId="602888B1">
                <v:shape id="_x0000_i13070" type="#_x0000_t75" style="width:102pt;height:18pt" o:ole="">
                  <v:imagedata r:id="rId1886" o:title=""/>
                </v:shape>
                <o:OLEObject Type="Embed" ProgID="Equation.DSMT4" ShapeID="_x0000_i13070" DrawAspect="Content" ObjectID="_1690175176" r:id="rId1887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71E3684A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C24E0BC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4B513771" w14:textId="77777777" w:rsidTr="000D6B5B">
        <w:tc>
          <w:tcPr>
            <w:tcW w:w="6200" w:type="dxa"/>
            <w:shd w:val="clear" w:color="auto" w:fill="auto"/>
          </w:tcPr>
          <w:p w14:paraId="20F4EC9D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22:</w:t>
            </w:r>
            <w:r w:rsidRPr="00676FB5">
              <w:rPr>
                <w:rFonts w:ascii="Chu Van An" w:hAnsi="Chu Van An" w:cs="Chu Van An"/>
                <w:szCs w:val="22"/>
              </w:rPr>
              <w:t xml:space="preserve">Cho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390" w14:anchorId="0E10D182">
                <v:shape id="_x0000_i13071" type="#_x0000_t75" style="width:40.5pt;height:19.5pt" o:ole="">
                  <v:imagedata r:id="rId1888" o:title=""/>
                </v:shape>
                <o:OLEObject Type="Embed" ProgID="Equation.DSMT4" ShapeID="_x0000_i13071" DrawAspect="Content" ObjectID="_1690175177" r:id="rId1889"/>
              </w:objec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390" w14:anchorId="36422E96">
                <v:shape id="_x0000_i13072" type="#_x0000_t75" style="width:43.5pt;height:19.5pt" o:ole="">
                  <v:imagedata r:id="rId1890" o:title=""/>
                </v:shape>
                <o:OLEObject Type="Embed" ProgID="Equation.DSMT4" ShapeID="_x0000_i13072" DrawAspect="Content" ObjectID="_1690175178" r:id="rId1891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2401F979">
                <v:shape id="_x0000_i13073" type="#_x0000_t75" style="width:21.75pt;height:19.5pt" o:ole="">
                  <v:imagedata r:id="rId1892" o:title=""/>
                </v:shape>
                <o:OLEObject Type="Embed" ProgID="Equation.DSMT4" ShapeID="_x0000_i13073" DrawAspect="Content" ObjectID="_1690175179" r:id="rId189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tâm nằm trên trục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30" w14:anchorId="7ACC6DA5">
                <v:shape id="_x0000_i13074" type="#_x0000_t75" style="width:18pt;height:16.5pt" o:ole="">
                  <v:imagedata r:id="rId1894" o:title=""/>
                </v:shape>
                <o:OLEObject Type="Embed" ProgID="Equation.DSMT4" ShapeID="_x0000_i13074" DrawAspect="Content" ObjectID="_1690175180" r:id="rId189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và đi qua hai điểm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0F975937">
                <v:shape id="_x0000_i13075" type="#_x0000_t75" style="width:23.25pt;height:16.5pt" o:ole="">
                  <v:imagedata r:id="rId1896" o:title=""/>
                </v:shape>
                <o:OLEObject Type="Embed" ProgID="Equation.DSMT4" ShapeID="_x0000_i13075" DrawAspect="Content" ObjectID="_1690175181" r:id="rId189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bán kính là</w:t>
            </w:r>
          </w:p>
          <w:p w14:paraId="6F261561" w14:textId="77777777" w:rsidR="000D6B5B" w:rsidRPr="00676FB5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676FB5">
              <w:rPr>
                <w:rFonts w:ascii="Chu Van An" w:hAnsi="Chu Van An" w:cs="Chu Van An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eastAsia="Times New Roman" w:hAnsi="Chu Van An" w:cs="Chu Van An"/>
                <w:position w:val="-6"/>
                <w:szCs w:val="22"/>
              </w:rPr>
              <w:object w:dxaOrig="300" w:dyaOrig="270" w14:anchorId="3C4659A3">
                <v:shape id="_x0000_i13076" type="#_x0000_t75" style="width:15pt;height:13.5pt" o:ole="">
                  <v:imagedata r:id="rId1898" o:title=""/>
                </v:shape>
                <o:OLEObject Type="Embed" ProgID="Equation.DSMT4" ShapeID="_x0000_i13076" DrawAspect="Content" ObjectID="_1690175182" r:id="rId1899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8"/>
                <w:szCs w:val="22"/>
              </w:rPr>
              <w:object w:dxaOrig="465" w:dyaOrig="360" w14:anchorId="71E9A711">
                <v:shape id="_x0000_i13077" type="#_x0000_t75" style="width:23.25pt;height:18pt" o:ole="">
                  <v:imagedata r:id="rId1900" o:title=""/>
                </v:shape>
                <o:OLEObject Type="Embed" ProgID="Equation.DSMT4" ShapeID="_x0000_i13077" DrawAspect="Content" ObjectID="_1690175183" r:id="rId1901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25" w:dyaOrig="675" w14:anchorId="2BBB23C0">
                <v:shape id="_x0000_i13078" type="#_x0000_t75" style="width:26.25pt;height:33.75pt" o:ole="">
                  <v:imagedata r:id="rId1902" o:title=""/>
                </v:shape>
                <o:OLEObject Type="Embed" ProgID="Equation.DSMT4" ShapeID="_x0000_i13078" DrawAspect="Content" ObjectID="_1690175184" r:id="rId1903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30" w:dyaOrig="630" w14:anchorId="455737DE">
                <v:shape id="_x0000_i13079" type="#_x0000_t75" style="width:16.5pt;height:31.5pt" o:ole="">
                  <v:imagedata r:id="rId1904" o:title=""/>
                </v:shape>
                <o:OLEObject Type="Embed" ProgID="Equation.DSMT4" ShapeID="_x0000_i13079" DrawAspect="Content" ObjectID="_1690175185" r:id="rId1905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230F1BFB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5B13BD6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5D0C321E" w14:textId="77777777" w:rsidTr="000D6B5B">
        <w:tc>
          <w:tcPr>
            <w:tcW w:w="6200" w:type="dxa"/>
            <w:shd w:val="clear" w:color="auto" w:fill="auto"/>
          </w:tcPr>
          <w:p w14:paraId="05C8B475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23:</w: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E07258D">
                <v:shape id="_x0000_i13080" type="#_x0000_t75" style="width:21pt;height:20.25pt" o:ole="">
                  <v:imagedata r:id="rId1858" o:title=""/>
                </v:shape>
                <o:OLEObject Type="Embed" ProgID="Equation.DSMT4" ShapeID="_x0000_i13080" DrawAspect="Content" ObjectID="_1690175186" r:id="rId1906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đi qua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33386D43">
                <v:shape id="_x0000_i13081" type="#_x0000_t75" style="width:36pt;height:20.25pt" o:ole="">
                  <v:imagedata r:id="rId1860" o:title=""/>
                </v:shape>
                <o:OLEObject Type="Embed" ProgID="Equation.DSMT4" ShapeID="_x0000_i13081" DrawAspect="Content" ObjectID="_1690175187" r:id="rId1907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16C4716B">
                <v:shape id="_x0000_i13082" type="#_x0000_t75" style="width:36pt;height:20.25pt" o:ole="">
                  <v:imagedata r:id="rId1862" o:title=""/>
                </v:shape>
                <o:OLEObject Type="Embed" ProgID="Equation.DSMT4" ShapeID="_x0000_i13082" DrawAspect="Content" ObjectID="_1690175188" r:id="rId1908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 xml:space="preserve">và có tâm nằm trên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50" w:dyaOrig="330" w14:anchorId="093FD3B1">
                <v:shape id="_x0000_i13083" type="#_x0000_t75" style="width:82.5pt;height:16.5pt" o:ole="">
                  <v:imagedata r:id="rId1864" o:title=""/>
                </v:shape>
                <o:OLEObject Type="Embed" ProgID="Equation.DSMT4" ShapeID="_x0000_i13083" DrawAspect="Content" ObjectID="_1690175189" r:id="rId1909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có phương trình là</w:t>
            </w:r>
          </w:p>
          <w:p w14:paraId="7FBFAE23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50" w:dyaOrig="435" w14:anchorId="70A8DB27">
                <v:shape id="_x0000_i13084" type="#_x0000_t75" style="width:112.5pt;height:21.75pt" o:ole="">
                  <v:imagedata r:id="rId1870" o:title=""/>
                </v:shape>
                <o:OLEObject Type="Embed" ProgID="Equation.DSMT4" ShapeID="_x0000_i13084" DrawAspect="Content" ObjectID="_1690175190" r:id="rId1910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50" w:dyaOrig="435" w14:anchorId="18EC6DAB">
                <v:shape id="_x0000_i13085" type="#_x0000_t75" style="width:112.5pt;height:21.75pt" o:ole="">
                  <v:imagedata r:id="rId1872" o:title=""/>
                </v:shape>
                <o:OLEObject Type="Embed" ProgID="Equation.DSMT4" ShapeID="_x0000_i13085" DrawAspect="Content" ObjectID="_1690175191" r:id="rId1911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77887969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370" w:dyaOrig="435" w14:anchorId="4137EE65">
                <v:shape id="_x0000_i13086" type="#_x0000_t75" style="width:118.5pt;height:21.75pt" o:ole="">
                  <v:imagedata r:id="rId1866" o:title=""/>
                </v:shape>
                <o:OLEObject Type="Embed" ProgID="Equation.DSMT4" ShapeID="_x0000_i13086" DrawAspect="Content" ObjectID="_1690175192" r:id="rId1912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370" w:dyaOrig="435" w14:anchorId="19C17827">
                <v:shape id="_x0000_i13087" type="#_x0000_t75" style="width:118.5pt;height:21.75pt" o:ole="">
                  <v:imagedata r:id="rId1868" o:title=""/>
                </v:shape>
                <o:OLEObject Type="Embed" ProgID="Equation.DSMT4" ShapeID="_x0000_i13087" DrawAspect="Content" ObjectID="_1690175193" r:id="rId1913"/>
              </w:object>
            </w:r>
            <w:r w:rsidRPr="00676FB5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49A6A55C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192289C6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657472AA" w14:textId="77777777" w:rsidTr="000D6B5B">
        <w:tc>
          <w:tcPr>
            <w:tcW w:w="6200" w:type="dxa"/>
            <w:shd w:val="clear" w:color="auto" w:fill="auto"/>
          </w:tcPr>
          <w:p w14:paraId="37EB83CA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>Câu 24: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E2B3361">
                <v:shape id="_x0000_i13088" type="#_x0000_t75" style="width:23.25pt;height:15.75pt" o:ole="">
                  <v:imagedata r:id="rId1914" o:title=""/>
                </v:shape>
                <o:OLEObject Type="Embed" ProgID="Equation.DSMT4" ShapeID="_x0000_i13088" DrawAspect="Content" ObjectID="_1690175194" r:id="rId1915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cho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435" w14:anchorId="4A5EE774">
                <v:shape id="_x0000_i13089" type="#_x0000_t75" style="width:21.75pt;height:21.75pt" o:ole="">
                  <v:imagedata r:id="rId1916" o:title=""/>
                </v:shape>
                <o:OLEObject Type="Embed" ProgID="Equation.DSMT4" ShapeID="_x0000_i13089" DrawAspect="Content" ObjectID="_1690175195" r:id="rId1917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đi qua hai điểm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35" w14:anchorId="35E23777">
                <v:shape id="_x0000_i13090" type="#_x0000_t75" style="width:43.5pt;height:21.75pt" o:ole="">
                  <v:imagedata r:id="rId1918" o:title=""/>
                </v:shape>
                <o:OLEObject Type="Embed" ProgID="Equation.DSMT4" ShapeID="_x0000_i13090" DrawAspect="Content" ObjectID="_1690175196" r:id="rId1919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35" w:dyaOrig="435" w14:anchorId="4276A067">
                <v:shape id="_x0000_i13091" type="#_x0000_t75" style="width:36.75pt;height:21.75pt" o:ole="">
                  <v:imagedata r:id="rId1920" o:title=""/>
                </v:shape>
                <o:OLEObject Type="Embed" ProgID="Equation.DSMT4" ShapeID="_x0000_i13091" DrawAspect="Content" ObjectID="_1690175197" r:id="rId1921"/>
              </w:objec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</w:rPr>
              <w:t>và có tâm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szCs w:val="22"/>
              </w:rPr>
              <w:t xml:space="preserve">thuộc đường thẳng </w:t>
            </w:r>
            <w:r w:rsidRPr="00676FB5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45" w14:anchorId="5BF476E4">
                <v:shape id="_x0000_i13092" type="#_x0000_t75" style="width:81.75pt;height:17.25pt" o:ole="">
                  <v:imagedata r:id="rId1922" o:title=""/>
                </v:shape>
                <o:OLEObject Type="Embed" ProgID="Equation.DSMT4" ShapeID="_x0000_i13092" DrawAspect="Content" ObjectID="_1690175198" r:id="rId1923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. Tìm phương trình của đường tròn </w:t>
            </w:r>
            <w:r w:rsidRPr="00676FB5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435" w14:anchorId="4C82031C">
                <v:shape id="_x0000_i13093" type="#_x0000_t75" style="width:21.75pt;height:21.75pt" o:ole="">
                  <v:imagedata r:id="rId1916" o:title=""/>
                </v:shape>
                <o:OLEObject Type="Embed" ProgID="Equation.DSMT4" ShapeID="_x0000_i13093" DrawAspect="Content" ObjectID="_1690175199" r:id="rId192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612B9C85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205" w:dyaOrig="435" w14:anchorId="32BE33CC">
                <v:shape id="_x0000_i13094" type="#_x0000_t75" style="width:110.25pt;height:21.75pt" o:ole="">
                  <v:imagedata r:id="rId1925" o:title=""/>
                </v:shape>
                <o:OLEObject Type="Embed" ProgID="Equation.DSMT4" ShapeID="_x0000_i13094" DrawAspect="Content" ObjectID="_1690175200" r:id="rId1926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385" w:dyaOrig="435" w14:anchorId="45D5DECB">
                <v:shape id="_x0000_i13095" type="#_x0000_t75" style="width:119.25pt;height:21.75pt" o:ole="">
                  <v:imagedata r:id="rId1927" o:title=""/>
                </v:shape>
                <o:OLEObject Type="Embed" ProgID="Equation.DSMT4" ShapeID="_x0000_i13095" DrawAspect="Content" ObjectID="_1690175201" r:id="rId1928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612086BC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190" w:dyaOrig="435" w14:anchorId="38D0E8BD">
                <v:shape id="_x0000_i13096" type="#_x0000_t75" style="width:109.5pt;height:21.75pt" o:ole="">
                  <v:imagedata r:id="rId1929" o:title=""/>
                </v:shape>
                <o:OLEObject Type="Embed" ProgID="Equation.DSMT4" ShapeID="_x0000_i13096" DrawAspect="Content" ObjectID="_1690175202" r:id="rId1930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685" w:dyaOrig="435" w14:anchorId="417D7014">
                <v:shape id="_x0000_i13097" type="#_x0000_t75" style="width:134.25pt;height:21.75pt" o:ole="">
                  <v:imagedata r:id="rId1931" o:title=""/>
                </v:shape>
                <o:OLEObject Type="Embed" ProgID="Equation.DSMT4" ShapeID="_x0000_i13097" DrawAspect="Content" ObjectID="_1690175203" r:id="rId1932"/>
              </w:object>
            </w:r>
            <w:r w:rsidRPr="00676FB5">
              <w:rPr>
                <w:rFonts w:ascii="Chu Van An" w:hAnsi="Chu Van An" w:cs="Chu Van An"/>
                <w:color w:val="000000" w:themeColor="text1"/>
                <w:szCs w:val="22"/>
              </w:rPr>
              <w:t>.</w:t>
            </w:r>
          </w:p>
          <w:p w14:paraId="37DDD422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541FDD2A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676FB5" w14:paraId="2094E21C" w14:textId="77777777" w:rsidTr="000D6B5B">
        <w:tc>
          <w:tcPr>
            <w:tcW w:w="6200" w:type="dxa"/>
            <w:shd w:val="clear" w:color="auto" w:fill="auto"/>
          </w:tcPr>
          <w:p w14:paraId="3F5FDEDE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25:</w:t>
            </w:r>
            <w:r w:rsidRPr="00676FB5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495" w:dyaOrig="315" w14:anchorId="04418BCE">
                <v:shape id="_x0000_i13098" type="#_x0000_t75" style="width:24.75pt;height:15.75pt" o:ole="">
                  <v:imagedata r:id="rId1933" o:title=""/>
                </v:shape>
                <o:OLEObject Type="Embed" ProgID="Equation.DSMT4" ShapeID="_x0000_i13098" DrawAspect="Content" ObjectID="_1690175204" r:id="rId1934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đường tròn đi qua ba điểm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1755" w:dyaOrig="405" w14:anchorId="619D1DD3">
                <v:shape id="_x0000_i13099" type="#_x0000_t75" style="width:87.75pt;height:20.25pt" o:ole="">
                  <v:imagedata r:id="rId1935" o:title=""/>
                </v:shape>
                <o:OLEObject Type="Embed" ProgID="Equation.DSMT4" ShapeID="_x0000_i13099" DrawAspect="Content" ObjectID="_1690175205" r:id="rId1936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, </w:t>
            </w:r>
            <w:r w:rsidRPr="00676FB5">
              <w:rPr>
                <w:rFonts w:ascii="Chu Van An" w:hAnsi="Chu Van An" w:cs="Chu Van An"/>
                <w:position w:val="-14"/>
                <w:szCs w:val="22"/>
              </w:rPr>
              <w:object w:dxaOrig="975" w:dyaOrig="405" w14:anchorId="638E0623">
                <v:shape id="_x0000_i13100" type="#_x0000_t75" style="width:48.75pt;height:20.25pt" o:ole="">
                  <v:imagedata r:id="rId1937" o:title=""/>
                </v:shape>
                <o:OLEObject Type="Embed" ProgID="Equation.DSMT4" ShapeID="_x0000_i13100" DrawAspect="Content" ObjectID="_1690175206" r:id="rId1938"/>
              </w:object>
            </w:r>
            <w:r w:rsidRPr="00676FB5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5BF5AED5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position w:val="-50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355" w:dyaOrig="360" w14:anchorId="5A8E486D">
                <v:shape id="_x0000_i13101" type="#_x0000_t75" style="width:117.75pt;height:18pt" o:ole="">
                  <v:imagedata r:id="rId1939" o:title=""/>
                </v:shape>
                <o:OLEObject Type="Embed" ProgID="Equation.DSMT4" ShapeID="_x0000_i13101" DrawAspect="Content" ObjectID="_1690175207" r:id="rId1940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position w:val="-50"/>
                <w:szCs w:val="22"/>
              </w:rPr>
              <w:tab/>
              <w:t xml:space="preserve">B.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265" w:dyaOrig="360" w14:anchorId="1F7D6407">
                <v:shape id="_x0000_i13102" type="#_x0000_t75" style="width:113.25pt;height:18pt" o:ole="">
                  <v:imagedata r:id="rId1941" o:title=""/>
                </v:shape>
                <o:OLEObject Type="Embed" ProgID="Equation.DSMT4" ShapeID="_x0000_i13102" DrawAspect="Content" ObjectID="_1690175208" r:id="rId1942"/>
              </w:object>
            </w:r>
          </w:p>
          <w:p w14:paraId="7B410674" w14:textId="77777777" w:rsidR="000D6B5B" w:rsidRPr="00676FB5" w:rsidRDefault="000D6B5B" w:rsidP="0013680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676FB5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295" w:dyaOrig="360" w14:anchorId="28731FA2">
                <v:shape id="_x0000_i13103" type="#_x0000_t75" style="width:114.75pt;height:18pt" o:ole="">
                  <v:imagedata r:id="rId1943" o:title=""/>
                </v:shape>
                <o:OLEObject Type="Embed" ProgID="Equation.DSMT4" ShapeID="_x0000_i13103" DrawAspect="Content" ObjectID="_1690175209" r:id="rId1944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  <w:r w:rsidRPr="00676FB5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676FB5">
              <w:rPr>
                <w:rFonts w:ascii="Chu Van An" w:hAnsi="Chu Van An" w:cs="Chu Van An"/>
                <w:position w:val="-10"/>
                <w:szCs w:val="22"/>
              </w:rPr>
              <w:object w:dxaOrig="2700" w:dyaOrig="360" w14:anchorId="63916171">
                <v:shape id="_x0000_i13104" type="#_x0000_t75" style="width:135pt;height:18pt" o:ole="">
                  <v:imagedata r:id="rId1945" o:title=""/>
                </v:shape>
                <o:OLEObject Type="Embed" ProgID="Equation.DSMT4" ShapeID="_x0000_i13104" DrawAspect="Content" ObjectID="_1690175210" r:id="rId1946"/>
              </w:object>
            </w:r>
            <w:r w:rsidRPr="00676FB5">
              <w:rPr>
                <w:rFonts w:ascii="Chu Van An" w:hAnsi="Chu Van An" w:cs="Chu Van An"/>
                <w:szCs w:val="22"/>
              </w:rPr>
              <w:t>.</w:t>
            </w:r>
          </w:p>
          <w:p w14:paraId="08A1919F" w14:textId="77777777" w:rsidR="000D6B5B" w:rsidRPr="00676FB5" w:rsidRDefault="000D6B5B" w:rsidP="00136803">
            <w:pPr>
              <w:mirrorIndents/>
              <w:rPr>
                <w:rFonts w:ascii="Chu Van An" w:hAnsi="Chu Van An" w:cs="Chu Van An"/>
                <w:b/>
                <w:color w:val="8B008B"/>
                <w:szCs w:val="22"/>
              </w:rPr>
            </w:pPr>
          </w:p>
        </w:tc>
        <w:tc>
          <w:tcPr>
            <w:tcW w:w="4710" w:type="dxa"/>
            <w:shd w:val="clear" w:color="auto" w:fill="auto"/>
          </w:tcPr>
          <w:p w14:paraId="395C2F71" w14:textId="77777777" w:rsidR="000D6B5B" w:rsidRPr="00676FB5" w:rsidRDefault="000D6B5B" w:rsidP="00136803">
            <w:pPr>
              <w:spacing w:before="200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676FB5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</w:tbl>
    <w:p w14:paraId="5B4DA5B9" w14:textId="77777777" w:rsidR="000D6B5B" w:rsidRPr="00E67A79" w:rsidRDefault="000D6B5B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9A2F2AB" w14:textId="77777777" w:rsidR="009C13E3" w:rsidRPr="00E67A79" w:rsidRDefault="009C13E3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A867875" wp14:editId="6BD14F9C">
                <wp:extent cx="6547104" cy="2476500"/>
                <wp:effectExtent l="0" t="19050" r="25400" b="19050"/>
                <wp:docPr id="12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476500"/>
                          <a:chOff x="0" y="0"/>
                          <a:chExt cx="6547104" cy="2406341"/>
                        </a:xfrm>
                      </wpg:grpSpPr>
                      <wps:wsp>
                        <wps:cNvPr id="12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8"/>
                            <a:ext cx="6547104" cy="214563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4A6906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BABE88A" w14:textId="62D7D882" w:rsidR="009C13E3" w:rsidRDefault="009C13E3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tbl>
                              <w:tblPr>
                                <w:tblStyle w:val="TableGrid"/>
                                <w:tblW w:w="10136" w:type="dxa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190"/>
                              </w:tblGrid>
                              <w:tr w:rsidR="001D348A" w14:paraId="53539289" w14:textId="77777777" w:rsidTr="00CB7E43">
                                <w:trPr>
                                  <w:trHeight w:val="2293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189E1EE9" w14:textId="77777777" w:rsidR="001D348A" w:rsidRPr="002D0C92" w:rsidRDefault="001D348A" w:rsidP="00F9332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before="240" w:after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D0C92">
                                      <w:rPr>
                                        <w:position w:val="-56"/>
                                      </w:rPr>
                                      <w:object w:dxaOrig="5340" w:dyaOrig="1245" w14:anchorId="60AD533A">
                                        <v:shape id="_x0000_i2774" type="#_x0000_t75" style="width:267pt;height:62.25pt" o:ole="">
                                          <v:imagedata r:id="rId117" o:title=""/>
                                        </v:shape>
                                        <o:OLEObject Type="Embed" ProgID="Equation.DSMT4" ShapeID="_x0000_i2774" DrawAspect="Content" ObjectID="_1690175807" r:id="rId1947"/>
                                      </w:object>
                                    </w:r>
                                  </w:p>
                                  <w:p w14:paraId="05149B34" w14:textId="77777777" w:rsidR="001D348A" w:rsidRPr="00585511" w:rsidRDefault="001D348A" w:rsidP="001D348A">
                                    <w:pPr>
                                      <w:spacing w:before="240" w:after="240"/>
                                      <w:ind w:left="28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    </w:t>
                                    </w:r>
                                    <w:r w:rsidRPr="003E46C8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360" w:dyaOrig="375" w14:anchorId="745EB128">
                                        <v:shape id="_x0000_i2776" type="#_x0000_t75" style="width:168pt;height:18.75pt" o:ole="">
                                          <v:imagedata r:id="rId114" o:title=""/>
                                        </v:shape>
                                        <o:OLEObject Type="Embed" ProgID="Equation.DSMT4" ShapeID="_x0000_i2776" DrawAspect="Content" ObjectID="_1690175808" r:id="rId19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190" w:type="dxa"/>
                                  </w:tcPr>
                                  <w:p w14:paraId="0292C31B" w14:textId="77777777" w:rsidR="001D348A" w:rsidRDefault="001D348A" w:rsidP="001D348A">
                                    <w:pPr>
                                      <w:tabs>
                                        <w:tab w:val="center" w:pos="5674"/>
                                      </w:tabs>
                                      <w:spacing w:before="60" w:after="60"/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 w:rsidRPr="003E46C8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482986A9" wp14:editId="7C1FD9A8">
                                          <wp:extent cx="1287475" cy="1228119"/>
                                          <wp:effectExtent l="0" t="0" r="0" b="0"/>
                                          <wp:docPr id="165" name="Picture 16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68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94026" cy="12343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D99CF2B" w14:textId="77777777" w:rsidR="001D348A" w:rsidRPr="00892025" w:rsidRDefault="001D348A" w:rsidP="009C13E3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0DAEF3D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A18BCFE" w14:textId="77777777" w:rsidR="009C13E3" w:rsidRPr="00892025" w:rsidRDefault="009C13E3" w:rsidP="009C13E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62174133" w14:textId="77777777" w:rsidR="009C13E3" w:rsidRPr="00892025" w:rsidRDefault="009C13E3" w:rsidP="009C13E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9" name="Group 129"/>
                        <wpg:cNvGrpSpPr/>
                        <wpg:grpSpPr>
                          <a:xfrm>
                            <a:off x="150812" y="0"/>
                            <a:ext cx="6030914" cy="571533"/>
                            <a:chOff x="150812" y="0"/>
                            <a:chExt cx="6031273" cy="571533"/>
                          </a:xfrm>
                        </wpg:grpSpPr>
                        <wpg:grpSp>
                          <wpg:cNvPr id="130" name="Group 130"/>
                          <wpg:cNvGrpSpPr/>
                          <wpg:grpSpPr>
                            <a:xfrm>
                              <a:off x="150812" y="0"/>
                              <a:ext cx="6031273" cy="485775"/>
                              <a:chOff x="150812" y="0"/>
                              <a:chExt cx="6031273" cy="485775"/>
                            </a:xfrm>
                          </wpg:grpSpPr>
                          <wpg:grpSp>
                            <wpg:cNvPr id="131" name="Group 131"/>
                            <wpg:cNvGrpSpPr/>
                            <wpg:grpSpPr>
                              <a:xfrm>
                                <a:off x="184064" y="0"/>
                                <a:ext cx="5998021" cy="485775"/>
                                <a:chOff x="184064" y="0"/>
                                <a:chExt cx="5998021" cy="485775"/>
                              </a:xfrm>
                            </wpg:grpSpPr>
                            <wps:wsp>
                              <wps:cNvPr id="132" name="Rectangle: Single Corner Snipped 132"/>
                              <wps:cNvSpPr/>
                              <wps:spPr>
                                <a:xfrm>
                                  <a:off x="184064" y="38089"/>
                                  <a:ext cx="59980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35" name="Group 135"/>
                              <wpg:cNvGrpSpPr/>
                              <wpg:grpSpPr>
                                <a:xfrm>
                                  <a:off x="1502180" y="0"/>
                                  <a:ext cx="4517970" cy="485775"/>
                                  <a:chOff x="1502180" y="0"/>
                                  <a:chExt cx="4517970" cy="485775"/>
                                </a:xfrm>
                              </wpg:grpSpPr>
                              <wpg:grpSp>
                                <wpg:cNvPr id="136" name="Group 136"/>
                                <wpg:cNvGrpSpPr/>
                                <wpg:grpSpPr>
                                  <a:xfrm>
                                    <a:off x="1611714" y="104387"/>
                                    <a:ext cx="4408436" cy="369570"/>
                                    <a:chOff x="1611714" y="104387"/>
                                    <a:chExt cx="4408436" cy="369570"/>
                                  </a:xfrm>
                                </wpg:grpSpPr>
                                <wps:wsp>
                                  <wps:cNvPr id="137" name="Arrow: Chevron 137"/>
                                  <wps:cNvSpPr/>
                                  <wps:spPr>
                                    <a:xfrm>
                                      <a:off x="1760914" y="105159"/>
                                      <a:ext cx="4259236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E59AA77" w14:textId="6E45BA0F" w:rsidR="009C13E3" w:rsidRPr="00F705DA" w:rsidRDefault="00F705DA" w:rsidP="009C13E3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705D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phương trình đường tròn sử dụng điều kiện tiếp xúc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38" name="Group 13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39" name="Freeform: Shape 13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4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B29A9FC" w14:textId="77777777" w:rsidR="009C13E3" w:rsidRDefault="009C13E3" w:rsidP="009C13E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41" name="Group 14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42" name="Freeform: Shape 14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43" name="Flowchart: Terminator 14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44" name="Flowchart: Direct Access Storage 14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45" name="Group 14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46" name="Flowchart: Preparation 14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D1EF815" w14:textId="7DB1DB62" w:rsidR="009C13E3" w:rsidRDefault="009C13E3" w:rsidP="009C13E3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F705DA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⑤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A867875" id="_x0000_s1180" style="width:515.5pt;height:195pt;mso-position-horizontal-relative:char;mso-position-vertical-relative:line" coordsize="65471,24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">
                <v:shape id="Rectangle: Diagonal Corners Rounded 1" o:spid="_x0000_s1181" style="position:absolute;top:2607;width:65471;height:2145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Xwz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0Irz8gEevkLAAD//wMAUEsBAi0AFAAGAAgAAAAhANvh9svuAAAAhQEAABMAAAAAAAAA&#10;AAAAAAAAAAAAAFtDb250ZW50X1R5cGVzXS54bWxQSwECLQAUAAYACAAAACEAWvQsW78AAAAVAQAA&#10;CwAAAAAAAAAAAAAAAAAfAQAAX3JlbHMvLnJlbHNQSwECLQAUAAYACAAAACEACaF8M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54270;6547104,2125315;6532329,2145633;112179,2145633;0,1991363;0,20318;14775,0" o:connectangles="0,0,0,0,0,0,0,0,0" textboxrect="0,0,6435090,1533525"/>
                  <v:textbox>
                    <w:txbxContent>
                      <w:p w14:paraId="424A6906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BABE88A" w14:textId="62D7D882" w:rsidR="009C13E3" w:rsidRDefault="009C13E3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tbl>
                        <w:tblPr>
                          <w:tblStyle w:val="TableGrid"/>
                          <w:tblW w:w="10136" w:type="dxa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190"/>
                        </w:tblGrid>
                        <w:tr w:rsidR="001D348A" w14:paraId="53539289" w14:textId="77777777" w:rsidTr="00CB7E43">
                          <w:trPr>
                            <w:trHeight w:val="2293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189E1EE9" w14:textId="77777777" w:rsidR="001D348A" w:rsidRPr="002D0C92" w:rsidRDefault="001D348A" w:rsidP="00F9332A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before="240" w:after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D0C92">
                                <w:rPr>
                                  <w:position w:val="-56"/>
                                </w:rPr>
                                <w:object w:dxaOrig="5340" w:dyaOrig="1245" w14:anchorId="60AD533A">
                                  <v:shape id="_x0000_i2774" type="#_x0000_t75" style="width:267pt;height:62.25pt" o:ole="">
                                    <v:imagedata r:id="rId117" o:title=""/>
                                  </v:shape>
                                  <o:OLEObject Type="Embed" ProgID="Equation.DSMT4" ShapeID="_x0000_i2774" DrawAspect="Content" ObjectID="_1690175807" r:id="rId1949"/>
                                </w:object>
                              </w:r>
                            </w:p>
                            <w:p w14:paraId="05149B34" w14:textId="77777777" w:rsidR="001D348A" w:rsidRPr="00585511" w:rsidRDefault="001D348A" w:rsidP="001D348A">
                              <w:pPr>
                                <w:spacing w:before="240" w:after="240"/>
                                <w:ind w:left="28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    </w:t>
                              </w:r>
                              <w:r w:rsidRPr="003E46C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360" w:dyaOrig="375" w14:anchorId="745EB128">
                                  <v:shape id="_x0000_i2776" type="#_x0000_t75" style="width:168pt;height:18.75pt" o:ole="">
                                    <v:imagedata r:id="rId114" o:title=""/>
                                  </v:shape>
                                  <o:OLEObject Type="Embed" ProgID="Equation.DSMT4" ShapeID="_x0000_i2776" DrawAspect="Content" ObjectID="_1690175808" r:id="rId1950"/>
                                </w:object>
                              </w:r>
                            </w:p>
                          </w:tc>
                          <w:tc>
                            <w:tcPr>
                              <w:tcW w:w="3190" w:type="dxa"/>
                            </w:tcPr>
                            <w:p w14:paraId="0292C31B" w14:textId="77777777" w:rsidR="001D348A" w:rsidRDefault="001D348A" w:rsidP="001D348A">
                              <w:pPr>
                                <w:tabs>
                                  <w:tab w:val="center" w:pos="5674"/>
                                </w:tabs>
                                <w:spacing w:before="60" w:after="60"/>
                                <w:jc w:val="center"/>
                                <w:rPr>
                                  <w:noProof/>
                                </w:rPr>
                              </w:pPr>
                              <w:r w:rsidRPr="003E46C8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482986A9" wp14:editId="7C1FD9A8">
                                    <wp:extent cx="1287475" cy="1228119"/>
                                    <wp:effectExtent l="0" t="0" r="0" b="0"/>
                                    <wp:docPr id="165" name="Picture 1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94026" cy="12343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D99CF2B" w14:textId="77777777" w:rsidR="001D348A" w:rsidRPr="00892025" w:rsidRDefault="001D348A" w:rsidP="009C13E3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0DAEF3D" w14:textId="77777777" w:rsidR="009C13E3" w:rsidRPr="00892025" w:rsidRDefault="009C13E3" w:rsidP="009C13E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A18BCFE" w14:textId="77777777" w:rsidR="009C13E3" w:rsidRPr="00892025" w:rsidRDefault="009C13E3" w:rsidP="009C13E3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62174133" w14:textId="77777777" w:rsidR="009C13E3" w:rsidRPr="00892025" w:rsidRDefault="009C13E3" w:rsidP="009C13E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29" o:spid="_x0000_s1182" style="position:absolute;left:1508;width:60309;height:5715" coordorigin="1508" coordsize="6031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group id="Group 130" o:spid="_x0000_s1183" style="position:absolute;left:1508;width:60312;height:4857" coordorigin="1508" coordsize="603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<v:group id="Group 131" o:spid="_x0000_s1184" style="position:absolute;left:1840;width:59980;height:4857" coordorigin="1840" coordsize="599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  <v:shape id="Rectangle: Single Corner Snipped 132" o:spid="_x0000_s1185" style="position:absolute;left:1840;top:380;width:59980;height:4476;visibility:visible;mso-wrap-style:square;v-text-anchor:middle" coordsize="59980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" path="m,l5843297,r154724,154724l5998021,447554,,447554,,xe" fillcolor="#efddf6 [663]" stroked="f" strokeweight="1.25pt">
                        <v:fill r:id="rId182" o:title="" color2="#fffff7" type="pattern"/>
                        <v:path arrowok="t" o:connecttype="custom" o:connectlocs="0,0;5843297,0;5998021,154724;5998021,447554;0,447554;0,0" o:connectangles="0,0,0,0,0,0"/>
                      </v:shape>
                      <v:group id="Group 135" o:spid="_x0000_s1186" style="position:absolute;left:15021;width:45180;height:4857" coordorigin="15021" coordsize="451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      <v:group id="Group 136" o:spid="_x0000_s1187" style="position:absolute;left:16117;top:1043;width:44084;height:3696" coordorigin="16117,1043" coordsize="440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      <v:shape id="Arrow: Chevron 137" o:spid="_x0000_s1188" type="#_x0000_t55" style="position:absolute;left:17609;top:1051;width:42592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E59AA77" w14:textId="6E45BA0F" w:rsidR="009C13E3" w:rsidRPr="00F705DA" w:rsidRDefault="00F705DA" w:rsidP="009C13E3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705DA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phương trình đường tròn sử dụng điều kiện tiếp xúc</w:t>
                                  </w:r>
                                </w:p>
                              </w:txbxContent>
                            </v:textbox>
                          </v:shape>
                          <v:group id="Group 138" o:spid="_x0000_s118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        <v:shape id="Freeform: Shape 139" o:spid="_x0000_s119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9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" filled="f" stroked="f">
                              <v:textbox>
                                <w:txbxContent>
                                  <w:p w14:paraId="6B29A9FC" w14:textId="77777777" w:rsidR="009C13E3" w:rsidRDefault="009C13E3" w:rsidP="009C13E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41" o:spid="_x0000_s119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        <v:shape id="Freeform: Shape 142" o:spid="_x0000_s119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43" o:spid="_x0000_s119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44" o:spid="_x0000_s119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8oQwgAAANwAAAAPAAAAZHJzL2Rvd25yZXYueG1sRE9NawIx&#10;EL0X/A9hhN5qVp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CXN8oQ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45" o:spid="_x0000_s119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  <v:shape id="Flowchart: Preparation 146" o:spid="_x0000_s119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98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7D1EF815" w14:textId="7DB1DB62" w:rsidR="009C13E3" w:rsidRDefault="009C13E3" w:rsidP="009C13E3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F705DA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⑤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B448F57" w14:textId="57E80DBB" w:rsidR="009C13E3" w:rsidRPr="00E67A79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9F0E3AC" w14:textId="77777777" w:rsidR="00442862" w:rsidRPr="00E67A79" w:rsidRDefault="001D348A" w:rsidP="00E73CB1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42862"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="00442862"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42862" w:rsidRPr="00E67A79">
        <w:rPr>
          <w:rFonts w:ascii="Chu Van An" w:hAnsi="Chu Van An" w:cs="Chu Van An"/>
          <w:sz w:val="24"/>
          <w:szCs w:val="24"/>
        </w:rPr>
        <w:t xml:space="preserve">Viết phương trình đường tròn </w:t>
      </w:r>
      <w:r w:rsidR="00442862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9D262C1">
          <v:shape id="_x0000_i2777" type="#_x0000_t75" style="width:21pt;height:20.25pt" o:ole="">
            <v:imagedata r:id="rId1951" o:title=""/>
          </v:shape>
          <o:OLEObject Type="Embed" ProgID="Equation.DSMT4" ShapeID="_x0000_i2777" DrawAspect="Content" ObjectID="_1690175211" r:id="rId1952"/>
        </w:object>
      </w:r>
      <w:r w:rsidR="00442862"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="00442862"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723845F">
          <v:shape id="_x0000_i2778" type="#_x0000_t75" style="width:42pt;height:20.25pt" o:ole="">
            <v:imagedata r:id="rId1953" o:title=""/>
          </v:shape>
          <o:OLEObject Type="Embed" ProgID="Equation.DSMT4" ShapeID="_x0000_i2778" DrawAspect="Content" ObjectID="_1690175212" r:id="rId1954"/>
        </w:object>
      </w:r>
      <w:r w:rsidR="00442862" w:rsidRPr="00E67A79">
        <w:rPr>
          <w:rFonts w:ascii="Chu Van An" w:hAnsi="Chu Van An" w:cs="Chu Van An"/>
          <w:sz w:val="24"/>
          <w:szCs w:val="24"/>
        </w:rPr>
        <w:t xml:space="preserve"> và tiếp xúc với trục </w:t>
      </w:r>
      <w:r w:rsidR="00442862"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4899E689">
          <v:shape id="_x0000_i2779" type="#_x0000_t75" style="width:18pt;height:15.75pt" o:ole="">
            <v:imagedata r:id="rId1955" o:title=""/>
          </v:shape>
          <o:OLEObject Type="Embed" ProgID="Equation.DSMT4" ShapeID="_x0000_i2779" DrawAspect="Content" ObjectID="_1690175213" r:id="rId1956"/>
        </w:object>
      </w:r>
      <w:r w:rsidR="00442862" w:rsidRPr="00E67A79">
        <w:rPr>
          <w:rFonts w:ascii="Chu Van An" w:hAnsi="Chu Van An" w:cs="Chu Van An"/>
          <w:sz w:val="24"/>
          <w:szCs w:val="24"/>
        </w:rPr>
        <w:t>.</w:t>
      </w:r>
    </w:p>
    <w:p w14:paraId="295B3BD1" w14:textId="77777777" w:rsidR="00442862" w:rsidRPr="00E67A79" w:rsidRDefault="00442862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532DEE2F">
          <v:shape id="_x0000_i2780" type="#_x0000_t75" style="width:111pt;height:21.75pt" o:ole="">
            <v:imagedata r:id="rId1957" o:title=""/>
          </v:shape>
          <o:OLEObject Type="Embed" ProgID="Equation.DSMT4" ShapeID="_x0000_i2780" DrawAspect="Content" ObjectID="_1690175214" r:id="rId195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241767CE">
          <v:shape id="_x0000_i2781" type="#_x0000_t75" style="width:111pt;height:21.75pt" o:ole="">
            <v:imagedata r:id="rId1959" o:title=""/>
          </v:shape>
          <o:OLEObject Type="Embed" ProgID="Equation.DSMT4" ShapeID="_x0000_i2781" DrawAspect="Content" ObjectID="_1690175215" r:id="rId196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C127DFE" w14:textId="77777777" w:rsidR="00442862" w:rsidRPr="00E67A79" w:rsidRDefault="00442862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445" w:dyaOrig="360" w14:anchorId="30F5FE70">
          <v:shape id="_x0000_i2782" type="#_x0000_t75" style="width:122.25pt;height:18pt" o:ole="">
            <v:imagedata r:id="rId1961" o:title=""/>
          </v:shape>
          <o:OLEObject Type="Embed" ProgID="Equation.DSMT4" ShapeID="_x0000_i2782" DrawAspect="Content" ObjectID="_1690175216" r:id="rId196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2370" w:dyaOrig="360" w14:anchorId="682ED5CB">
          <v:shape id="_x0000_i2783" type="#_x0000_t75" style="width:118.5pt;height:18pt" o:ole="">
            <v:imagedata r:id="rId1963" o:title=""/>
          </v:shape>
          <o:OLEObject Type="Embed" ProgID="Equation.DSMT4" ShapeID="_x0000_i2783" DrawAspect="Content" ObjectID="_1690175217" r:id="rId196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5C785489" w14:textId="25B724C4" w:rsidR="00442862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F4FEEC1" w14:textId="77777777" w:rsidR="00442862" w:rsidRPr="00E67A79" w:rsidRDefault="00442862" w:rsidP="00E73CB1">
      <w:pPr>
        <w:spacing w:line="276" w:lineRule="auto"/>
        <w:ind w:left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08871392" w14:textId="77777777" w:rsidR="00442862" w:rsidRPr="00E67A79" w:rsidRDefault="00442862" w:rsidP="00E73CB1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Vì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7CCB50B">
          <v:shape id="_x0000_i2784" type="#_x0000_t75" style="width:21pt;height:20.25pt" o:ole="">
            <v:imagedata r:id="rId1965" o:title=""/>
          </v:shape>
          <o:OLEObject Type="Embed" ProgID="Equation.DSMT4" ShapeID="_x0000_i2784" DrawAspect="Content" ObjectID="_1690175218" r:id="rId196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trục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334A6135">
          <v:shape id="_x0000_i2785" type="#_x0000_t75" style="width:48.75pt;height:15.75pt" o:ole="">
            <v:imagedata r:id="rId1967" o:title=""/>
          </v:shape>
          <o:OLEObject Type="Embed" ProgID="Equation.DSMT4" ShapeID="_x0000_i2785" DrawAspect="Content" ObjectID="_1690175219" r:id="rId196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nên bán kính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77FEB8C">
          <v:shape id="_x0000_i2786" type="#_x0000_t75" style="width:21pt;height:20.25pt" o:ole="">
            <v:imagedata r:id="rId1969" o:title=""/>
          </v:shape>
          <o:OLEObject Type="Embed" ProgID="Equation.DSMT4" ShapeID="_x0000_i2786" DrawAspect="Content" ObjectID="_1690175220" r:id="rId19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05" w14:anchorId="117C23AB">
          <v:shape id="_x0000_i2787" type="#_x0000_t75" style="width:108pt;height:20.25pt" o:ole="">
            <v:imagedata r:id="rId1971" o:title=""/>
          </v:shape>
          <o:OLEObject Type="Embed" ProgID="Equation.DSMT4" ShapeID="_x0000_i2787" DrawAspect="Content" ObjectID="_1690175221" r:id="rId1972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1067705" w14:textId="77777777" w:rsidR="00442862" w:rsidRPr="00E67A79" w:rsidRDefault="00442862" w:rsidP="00E73CB1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Phương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2710760">
          <v:shape id="_x0000_i2788" type="#_x0000_t75" style="width:21pt;height:20.25pt" o:ole="">
            <v:imagedata r:id="rId1951" o:title=""/>
          </v:shape>
          <o:OLEObject Type="Embed" ProgID="Equation.DSMT4" ShapeID="_x0000_i2788" DrawAspect="Content" ObjectID="_1690175222" r:id="rId19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2534C6D1">
          <v:shape id="_x0000_i2789" type="#_x0000_t75" style="width:111pt;height:21.75pt" o:ole="">
            <v:imagedata r:id="rId1957" o:title=""/>
          </v:shape>
          <o:OLEObject Type="Embed" ProgID="Equation.DSMT4" ShapeID="_x0000_i2789" DrawAspect="Content" ObjectID="_1690175223" r:id="rId197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010D063" w14:textId="77777777" w:rsidR="00442862" w:rsidRPr="00E67A79" w:rsidRDefault="00442862" w:rsidP="00E73CB1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4BC0AB4">
          <v:shape id="_x0000_i2790" type="#_x0000_t75" style="width:21pt;height:20.25pt" o:ole="">
            <v:imagedata r:id="rId1975" o:title=""/>
          </v:shape>
          <o:OLEObject Type="Embed" ProgID="Equation.DSMT4" ShapeID="_x0000_i2790" DrawAspect="Content" ObjectID="_1690175224" r:id="rId197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CF37FDE">
          <v:shape id="_x0000_i2791" type="#_x0000_t75" style="width:42pt;height:20.25pt" o:ole="">
            <v:imagedata r:id="rId1977" o:title=""/>
          </v:shape>
          <o:OLEObject Type="Embed" ProgID="Equation.DSMT4" ShapeID="_x0000_i2791" DrawAspect="Content" ObjectID="_1690175225" r:id="rId197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547D57D1">
          <v:shape id="_x0000_i2792" type="#_x0000_t75" style="width:80.25pt;height:15.75pt" o:ole="">
            <v:imagedata r:id="rId1979" o:title=""/>
          </v:shape>
          <o:OLEObject Type="Embed" ProgID="Equation.DSMT4" ShapeID="_x0000_i2792" DrawAspect="Content" ObjectID="_1690175226" r:id="rId198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. Tính bán kính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79EC39E">
          <v:shape id="_x0000_i2793" type="#_x0000_t75" style="width:21pt;height:20.25pt" o:ole="">
            <v:imagedata r:id="rId1981" o:title=""/>
          </v:shape>
          <o:OLEObject Type="Embed" ProgID="Equation.DSMT4" ShapeID="_x0000_i2793" DrawAspect="Content" ObjectID="_1690175227" r:id="rId1982"/>
        </w:object>
      </w:r>
      <w:r w:rsidRPr="00E67A79">
        <w:rPr>
          <w:rFonts w:ascii="Chu Van An" w:hAnsi="Chu Van An" w:cs="Chu Van An"/>
          <w:sz w:val="24"/>
          <w:szCs w:val="24"/>
        </w:rPr>
        <w:t>?</w:t>
      </w:r>
    </w:p>
    <w:p w14:paraId="10172A14" w14:textId="77777777" w:rsidR="00442862" w:rsidRPr="00E67A79" w:rsidRDefault="00442862" w:rsidP="00E73CB1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50C3644E">
          <v:shape id="_x0000_i2794" type="#_x0000_t75" style="width:15.75pt;height:30.75pt" o:ole="">
            <v:imagedata r:id="rId1983" o:title=""/>
          </v:shape>
          <o:OLEObject Type="Embed" ProgID="Equation.DSMT4" ShapeID="_x0000_i2794" DrawAspect="Content" ObjectID="_1690175228" r:id="rId198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>6.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8"/>
          <w:sz w:val="24"/>
          <w:szCs w:val="24"/>
        </w:rPr>
        <w:object w:dxaOrig="495" w:dyaOrig="360" w14:anchorId="72EBF15B">
          <v:shape id="_x0000_i2795" type="#_x0000_t75" style="width:24.75pt;height:18pt" o:ole="">
            <v:imagedata r:id="rId1985" o:title=""/>
          </v:shape>
          <o:OLEObject Type="Embed" ProgID="Equation.DSMT4" ShapeID="_x0000_i2795" DrawAspect="Content" ObjectID="_1690175229" r:id="rId1986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540" w:dyaOrig="660" w14:anchorId="609714E9">
          <v:shape id="_x0000_i2796" type="#_x0000_t75" style="width:27pt;height:33pt" o:ole="">
            <v:imagedata r:id="rId1987" o:title=""/>
          </v:shape>
          <o:OLEObject Type="Embed" ProgID="Equation.DSMT4" ShapeID="_x0000_i2796" DrawAspect="Content" ObjectID="_1690175230" r:id="rId1988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B5F903" w14:textId="6C34B0ED" w:rsidR="00442862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571EC753" w14:textId="77777777" w:rsidR="00442862" w:rsidRPr="00E67A79" w:rsidRDefault="00442862" w:rsidP="00E73CB1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2D18FD2" w14:textId="77777777" w:rsidR="00442862" w:rsidRPr="00E67A79" w:rsidRDefault="00442862" w:rsidP="00E73CB1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F0A1B5E">
          <v:shape id="_x0000_i2797" type="#_x0000_t75" style="width:21pt;height:20.25pt" o:ole="">
            <v:imagedata r:id="rId1975" o:title=""/>
          </v:shape>
          <o:OLEObject Type="Embed" ProgID="Equation.DSMT4" ShapeID="_x0000_i2797" DrawAspect="Content" ObjectID="_1690175231" r:id="rId198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61C8AE20">
          <v:shape id="_x0000_i2798" type="#_x0000_t75" style="width:80.25pt;height:15.75pt" o:ole="">
            <v:imagedata r:id="rId1979" o:title=""/>
          </v:shape>
          <o:OLEObject Type="Embed" ProgID="Equation.DSMT4" ShapeID="_x0000_i2798" DrawAspect="Content" ObjectID="_1690175232" r:id="rId1990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6ACCFEAE">
          <v:shape id="_x0000_i2799" type="#_x0000_t75" style="width:75pt;height:20.25pt" o:ole="">
            <v:imagedata r:id="rId1991" o:title=""/>
          </v:shape>
          <o:OLEObject Type="Embed" ProgID="Equation.DSMT4" ShapeID="_x0000_i2799" DrawAspect="Content" ObjectID="_1690175233" r:id="rId199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60" w14:anchorId="5553391E">
          <v:shape id="_x0000_i2800" type="#_x0000_t75" style="width:62.25pt;height:33pt" o:ole="">
            <v:imagedata r:id="rId1993" o:title=""/>
          </v:shape>
          <o:OLEObject Type="Embed" ProgID="Equation.DSMT4" ShapeID="_x0000_i2800" DrawAspect="Content" ObjectID="_1690175234" r:id="rId1994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4C874EDE" w14:textId="77777777" w:rsidR="00442862" w:rsidRPr="00E67A79" w:rsidRDefault="00442862" w:rsidP="00E73CB1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  <w:lang w:val="fr-FR" w:eastAsia="x-none"/>
        </w:rPr>
        <w:t xml:space="preserve"> </w:t>
      </w:r>
      <w:r w:rsidRPr="00E67A79">
        <w:rPr>
          <w:rFonts w:ascii="Chu Van An" w:hAnsi="Chu Van An" w:cs="Chu Van An"/>
          <w:sz w:val="24"/>
          <w:szCs w:val="24"/>
          <w:lang w:val="x-none" w:eastAsia="x-none"/>
        </w:rPr>
        <w:t>Phương</w: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trình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4C320EB">
          <v:shape id="_x0000_i2801" type="#_x0000_t75" style="width:21pt;height:20.25pt" o:ole="">
            <v:imagedata r:id="rId1995" o:title=""/>
          </v:shape>
          <o:OLEObject Type="Embed" ProgID="Equation.DSMT4" ShapeID="_x0000_i2801" DrawAspect="Content" ObjectID="_1690175235" r:id="rId1996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CD2BC39">
          <v:shape id="_x0000_i2802" type="#_x0000_t75" style="width:42.75pt;height:20.25pt" o:ole="">
            <v:imagedata r:id="rId1997" o:title=""/>
          </v:shape>
          <o:OLEObject Type="Embed" ProgID="Equation.DSMT4" ShapeID="_x0000_i2802" DrawAspect="Content" ObjectID="_1690175236" r:id="rId1998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3B8BC36E">
          <v:shape id="_x0000_i2803" type="#_x0000_t75" style="width:68.25pt;height:15.75pt" o:ole="">
            <v:imagedata r:id="rId1999" o:title=""/>
          </v:shape>
          <o:OLEObject Type="Embed" ProgID="Equation.DSMT4" ShapeID="_x0000_i2803" DrawAspect="Content" ObjectID="_1690175237" r:id="rId2000"/>
        </w:object>
      </w:r>
      <w:r w:rsidRPr="00E67A79">
        <w:rPr>
          <w:rFonts w:ascii="Chu Van An" w:hAnsi="Chu Van An" w:cs="Chu Van An"/>
          <w:sz w:val="24"/>
          <w:szCs w:val="24"/>
          <w:lang w:val="fr-FR" w:eastAsia="x-none"/>
        </w:rPr>
        <w:t xml:space="preserve"> là</w:t>
      </w:r>
    </w:p>
    <w:p w14:paraId="7DE983D8" w14:textId="77777777" w:rsidR="00442862" w:rsidRPr="00E67A79" w:rsidRDefault="00442862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7BD51C03">
          <v:shape id="_x0000_i2804" type="#_x0000_t75" style="width:104.25pt;height:21.75pt" o:ole="">
            <v:imagedata r:id="rId2001" o:title=""/>
          </v:shape>
          <o:OLEObject Type="Embed" ProgID="Equation.DSMT4" ShapeID="_x0000_i2804" DrawAspect="Content" ObjectID="_1690175238" r:id="rId200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35" w14:anchorId="39A0A31D">
          <v:shape id="_x0000_i2805" type="#_x0000_t75" style="width:102.75pt;height:21.75pt" o:ole="">
            <v:imagedata r:id="rId2003" o:title=""/>
          </v:shape>
          <o:OLEObject Type="Embed" ProgID="Equation.DSMT4" ShapeID="_x0000_i2805" DrawAspect="Content" ObjectID="_1690175239" r:id="rId200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73F693" w14:textId="77777777" w:rsidR="00442862" w:rsidRPr="00E67A79" w:rsidRDefault="00442862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629E6B78">
          <v:shape id="_x0000_i2806" type="#_x0000_t75" style="width:104.25pt;height:21.75pt" o:ole="">
            <v:imagedata r:id="rId2005" o:title=""/>
          </v:shape>
          <o:OLEObject Type="Embed" ProgID="Equation.DSMT4" ShapeID="_x0000_i2806" DrawAspect="Content" ObjectID="_1690175240" r:id="rId200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728DD5EC">
          <v:shape id="_x0000_i2807" type="#_x0000_t75" style="width:111pt;height:21.75pt" o:ole="">
            <v:imagedata r:id="rId2007" o:title=""/>
          </v:shape>
          <o:OLEObject Type="Embed" ProgID="Equation.DSMT4" ShapeID="_x0000_i2807" DrawAspect="Content" ObjectID="_1690175241" r:id="rId200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35C717AE" w14:textId="5609B47C" w:rsidR="00442862" w:rsidRPr="00E67A79" w:rsidRDefault="00E67A79" w:rsidP="00E73CB1">
      <w:pPr>
        <w:ind w:left="1000"/>
        <w:jc w:val="center"/>
        <w:rPr>
          <w:rFonts w:ascii="Chu Van An" w:eastAsia="Calibri" w:hAnsi="Chu Van An" w:cs="Chu Van An"/>
          <w:sz w:val="24"/>
          <w:szCs w:val="24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val="fr-FR"/>
        </w:rPr>
        <w:t>Lời giải</w:t>
      </w:r>
    </w:p>
    <w:p w14:paraId="31E4437C" w14:textId="77777777" w:rsidR="00442862" w:rsidRPr="00E67A79" w:rsidRDefault="00442862" w:rsidP="00E73CB1">
      <w:pPr>
        <w:ind w:left="1000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E67A79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C</w:t>
      </w:r>
    </w:p>
    <w:p w14:paraId="1CFDAB4A" w14:textId="77777777" w:rsidR="00442862" w:rsidRPr="00E67A79" w:rsidRDefault="00442862" w:rsidP="00E73CB1">
      <w:pPr>
        <w:ind w:left="1000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4654BE30">
          <v:shape id="_x0000_i2808" type="#_x0000_t75" style="width:81pt;height:15.75pt" o:ole="">
            <v:imagedata r:id="rId2009" o:title=""/>
          </v:shape>
          <o:OLEObject Type="Embed" ProgID="Equation.DSMT4" ShapeID="_x0000_i2808" DrawAspect="Content" ObjectID="_1690175242" r:id="rId201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2925" w:dyaOrig="765" w14:anchorId="3C11103A">
          <v:shape id="_x0000_i2809" type="#_x0000_t75" style="width:146.25pt;height:38.25pt" o:ole="">
            <v:imagedata r:id="rId2011" o:title=""/>
          </v:shape>
          <o:OLEObject Type="Embed" ProgID="Equation.DSMT4" ShapeID="_x0000_i2809" DrawAspect="Content" ObjectID="_1690175243" r:id="rId201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A0F50C" w14:textId="77777777" w:rsidR="00442862" w:rsidRPr="00E67A79" w:rsidRDefault="00442862" w:rsidP="00E73CB1">
      <w:pPr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5A86446">
          <v:shape id="_x0000_i2810" type="#_x0000_t75" style="width:21pt;height:20.25pt" o:ole="">
            <v:imagedata r:id="rId2013" o:title=""/>
          </v:shape>
          <o:OLEObject Type="Embed" ProgID="Equation.DSMT4" ShapeID="_x0000_i2810" DrawAspect="Content" ObjectID="_1690175244" r:id="rId201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81BBE26">
          <v:shape id="_x0000_i2811" type="#_x0000_t75" style="width:42.75pt;height:20.25pt" o:ole="">
            <v:imagedata r:id="rId2015" o:title=""/>
          </v:shape>
          <o:OLEObject Type="Embed" ProgID="Equation.DSMT4" ShapeID="_x0000_i2811" DrawAspect="Content" ObjectID="_1690175245" r:id="rId201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và tiếp xúc với đường thẳng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3B5AA739">
          <v:shape id="_x0000_i2812" type="#_x0000_t75" style="width:11.25pt;height:12.75pt" o:ole="">
            <v:imagedata r:id="rId2017" o:title=""/>
          </v:shape>
          <o:OLEObject Type="Embed" ProgID="Equation.DSMT4" ShapeID="_x0000_i2812" DrawAspect="Content" ObjectID="_1690175246" r:id="rId2018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nên có bán kính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20" w14:anchorId="1FCE135F">
          <v:shape id="_x0000_i2813" type="#_x0000_t75" style="width:86.25pt;height:21pt" o:ole="">
            <v:imagedata r:id="rId2019" o:title=""/>
          </v:shape>
          <o:OLEObject Type="Embed" ProgID="Equation.DSMT4" ShapeID="_x0000_i2813" DrawAspect="Content" ObjectID="_1690175247" r:id="rId2020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. Phương trình chính tắc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FC9D8F0">
          <v:shape id="_x0000_i2814" type="#_x0000_t75" style="width:21pt;height:20.25pt" o:ole="">
            <v:imagedata r:id="rId2021" o:title=""/>
          </v:shape>
          <o:OLEObject Type="Embed" ProgID="Equation.DSMT4" ShapeID="_x0000_i2814" DrawAspect="Content" ObjectID="_1690175248" r:id="rId2022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35" w14:anchorId="3D943638">
          <v:shape id="_x0000_i2815" type="#_x0000_t75" style="width:104.25pt;height:21.75pt" o:ole="">
            <v:imagedata r:id="rId2023" o:title=""/>
          </v:shape>
          <o:OLEObject Type="Embed" ProgID="Equation.DSMT4" ShapeID="_x0000_i2815" DrawAspect="Content" ObjectID="_1690175249" r:id="rId202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3BFB50" w14:textId="1BE5ABEC" w:rsidR="009C13E3" w:rsidRPr="00E67A79" w:rsidRDefault="009C13E3" w:rsidP="00E73CB1">
      <w:pPr>
        <w:widowControl w:val="0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</w:p>
    <w:p w14:paraId="6824E588" w14:textId="1D3D13E8" w:rsidR="009C13E3" w:rsidRDefault="009C13E3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0D6B5B" w:rsidRPr="00CA015B" w14:paraId="067F724E" w14:textId="77777777" w:rsidTr="000D6B5B">
        <w:tc>
          <w:tcPr>
            <w:tcW w:w="6200" w:type="dxa"/>
            <w:shd w:val="clear" w:color="auto" w:fill="auto"/>
          </w:tcPr>
          <w:p w14:paraId="2BB57C56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30" w:dyaOrig="405" w14:anchorId="421552BE">
                <v:shape id="_x0000_i15435" type="#_x0000_t75" style="width:31.5pt;height:20.25pt" o:ole="">
                  <v:imagedata r:id="rId2025" o:title=""/>
                </v:shape>
                <o:OLEObject Type="Embed" ProgID="Equation.DSMT4" ShapeID="_x0000_i15435" DrawAspect="Content" ObjectID="_1690175250" r:id="rId202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cho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47140B67">
                <v:shape id="_x0000_i15436" type="#_x0000_t75" style="width:44.25pt;height:20.25pt" o:ole="">
                  <v:imagedata r:id="rId2027" o:title=""/>
                </v:shape>
                <o:OLEObject Type="Embed" ProgID="Equation.DSMT4" ShapeID="_x0000_i15436" DrawAspect="Content" ObjectID="_1690175251" r:id="rId202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90" w:dyaOrig="315" w14:anchorId="67065A16">
                <v:shape id="_x0000_i15437" type="#_x0000_t75" style="width:94.5pt;height:15.75pt" o:ole="">
                  <v:imagedata r:id="rId2029" o:title=""/>
                </v:shape>
                <o:OLEObject Type="Embed" ProgID="Equation.DSMT4" ShapeID="_x0000_i15437" DrawAspect="Content" ObjectID="_1690175252" r:id="rId203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Viết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405" w14:anchorId="79BAFEDE">
                <v:shape id="_x0000_i15438" type="#_x0000_t75" style="width:21.75pt;height:20.25pt" o:ole="">
                  <v:imagedata r:id="rId2031" o:title=""/>
                </v:shape>
                <o:OLEObject Type="Embed" ProgID="Equation.DSMT4" ShapeID="_x0000_i15438" DrawAspect="Content" ObjectID="_1690175253" r:id="rId203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5D074AD">
                <v:shape id="_x0000_i15439" type="#_x0000_t75" style="width:12pt;height:12.75pt" o:ole="">
                  <v:imagedata r:id="rId2033" o:title=""/>
                </v:shape>
                <o:OLEObject Type="Embed" ProgID="Equation.DSMT4" ShapeID="_x0000_i15439" DrawAspect="Content" ObjectID="_1690175254" r:id="rId203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7918C538">
                <v:shape id="_x0000_i15440" type="#_x0000_t75" style="width:11.25pt;height:14.25pt" o:ole="">
                  <v:imagedata r:id="rId2035" o:title=""/>
                </v:shape>
                <o:OLEObject Type="Embed" ProgID="Equation.DSMT4" ShapeID="_x0000_i15440" DrawAspect="Content" ObjectID="_1690175255" r:id="rId203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C6FC88E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80" w:dyaOrig="615" w14:anchorId="4652F446">
                <v:shape id="_x0000_i15441" type="#_x0000_t75" style="width:114pt;height:30.75pt" o:ole="">
                  <v:imagedata r:id="rId2037" o:title=""/>
                </v:shape>
                <o:OLEObject Type="Embed" ProgID="Equation.DSMT4" ShapeID="_x0000_i15441" DrawAspect="Content" ObjectID="_1690175256" r:id="rId203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80" w:dyaOrig="615" w14:anchorId="7771EFE0">
                <v:shape id="_x0000_i15442" type="#_x0000_t75" style="width:114pt;height:30.75pt" o:ole="">
                  <v:imagedata r:id="rId2039" o:title=""/>
                </v:shape>
                <o:OLEObject Type="Embed" ProgID="Equation.DSMT4" ShapeID="_x0000_i15442" DrawAspect="Content" ObjectID="_1690175257" r:id="rId204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76DDD35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80" w:dyaOrig="615" w14:anchorId="690C6B65">
                <v:shape id="_x0000_i15443" type="#_x0000_t75" style="width:114pt;height:30.75pt" o:ole="">
                  <v:imagedata r:id="rId2041" o:title=""/>
                </v:shape>
                <o:OLEObject Type="Embed" ProgID="Equation.DSMT4" ShapeID="_x0000_i15443" DrawAspect="Content" ObjectID="_1690175258" r:id="rId204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160" w:dyaOrig="615" w14:anchorId="1C80E7D2">
                <v:shape id="_x0000_i15444" type="#_x0000_t75" style="width:108pt;height:30.75pt" o:ole="">
                  <v:imagedata r:id="rId2043" o:title=""/>
                </v:shape>
                <o:OLEObject Type="Embed" ProgID="Equation.DSMT4" ShapeID="_x0000_i15444" DrawAspect="Content" ObjectID="_1690175259" r:id="rId204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6CCC0A3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AB03F76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55F2AA83" w14:textId="77777777" w:rsidTr="000D6B5B">
        <w:tc>
          <w:tcPr>
            <w:tcW w:w="6200" w:type="dxa"/>
            <w:shd w:val="clear" w:color="auto" w:fill="auto"/>
          </w:tcPr>
          <w:p w14:paraId="6250C50B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2: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84A2CDF">
                <v:shape id="_x0000_i15445" type="#_x0000_t75" style="width:21pt;height:20.25pt" o:ole="">
                  <v:imagedata r:id="rId2045" o:title=""/>
                </v:shape>
                <o:OLEObject Type="Embed" ProgID="Equation.DSMT4" ShapeID="_x0000_i15445" DrawAspect="Content" ObjectID="_1690175260" r:id="rId2046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70A828B9">
                <v:shape id="_x0000_i15446" type="#_x0000_t75" style="width:42pt;height:20.25pt" o:ole="">
                  <v:imagedata r:id="rId2047" o:title=""/>
                </v:shape>
                <o:OLEObject Type="Embed" ProgID="Equation.DSMT4" ShapeID="_x0000_i15446" DrawAspect="Content" ObjectID="_1690175261" r:id="rId2048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, tiếp xúc trục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75" w:dyaOrig="330" w14:anchorId="7E2F2682">
                <v:shape id="_x0000_i15447" type="#_x0000_t75" style="width:18.75pt;height:16.5pt" o:ole="">
                  <v:imagedata r:id="rId2049" o:title=""/>
                </v:shape>
                <o:OLEObject Type="Embed" ProgID="Equation.DSMT4" ShapeID="_x0000_i15447" DrawAspect="Content" ObjectID="_1690175262" r:id="rId2050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có phương trình là</w:t>
            </w:r>
          </w:p>
          <w:p w14:paraId="4FA4255D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235" w:dyaOrig="435" w14:anchorId="71E5393E">
                <v:shape id="_x0000_i15448" type="#_x0000_t75" style="width:111.75pt;height:21.75pt" o:ole="">
                  <v:imagedata r:id="rId2051" o:title=""/>
                </v:shape>
                <o:OLEObject Type="Embed" ProgID="Equation.DSMT4" ShapeID="_x0000_i15448" DrawAspect="Content" ObjectID="_1690175263" r:id="rId2052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235" w:dyaOrig="435" w14:anchorId="01D1EEA5">
                <v:shape id="_x0000_i15449" type="#_x0000_t75" style="width:111.75pt;height:21.75pt" o:ole="">
                  <v:imagedata r:id="rId2053" o:title=""/>
                </v:shape>
                <o:OLEObject Type="Embed" ProgID="Equation.DSMT4" ShapeID="_x0000_i15449" DrawAspect="Content" ObjectID="_1690175264" r:id="rId2054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673A4FFA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2445" w:dyaOrig="375" w14:anchorId="6DBCF1CD">
                <v:shape id="_x0000_i15450" type="#_x0000_t75" style="width:122.25pt;height:18.75pt" o:ole="">
                  <v:imagedata r:id="rId2055" o:title=""/>
                </v:shape>
                <o:OLEObject Type="Embed" ProgID="Equation.DSMT4" ShapeID="_x0000_i15450" DrawAspect="Content" ObjectID="_1690175265" r:id="rId2056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2370" w:dyaOrig="375" w14:anchorId="049538B8">
                <v:shape id="_x0000_i15451" type="#_x0000_t75" style="width:118.5pt;height:18.75pt" o:ole="">
                  <v:imagedata r:id="rId2057" o:title=""/>
                </v:shape>
                <o:OLEObject Type="Embed" ProgID="Equation.DSMT4" ShapeID="_x0000_i15451" DrawAspect="Content" ObjectID="_1690175266" r:id="rId2058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431B18F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1989758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270F4FC0" w14:textId="77777777" w:rsidTr="000D6B5B">
        <w:tc>
          <w:tcPr>
            <w:tcW w:w="6200" w:type="dxa"/>
            <w:shd w:val="clear" w:color="auto" w:fill="auto"/>
          </w:tcPr>
          <w:p w14:paraId="59844F7D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3: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BAD9CF8">
                <v:shape id="_x0000_i15452" type="#_x0000_t75" style="width:21pt;height:20.25pt" o:ole="">
                  <v:imagedata r:id="rId2045" o:title=""/>
                </v:shape>
                <o:OLEObject Type="Embed" ProgID="Equation.DSMT4" ShapeID="_x0000_i15452" DrawAspect="Content" ObjectID="_1690175267" r:id="rId205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40" w:dyaOrig="405" w14:anchorId="7E6BC3C9">
                <v:shape id="_x0000_i15453" type="#_x0000_t75" style="width:42pt;height:20.25pt" o:ole="">
                  <v:imagedata r:id="rId2047" o:title=""/>
                </v:shape>
                <o:OLEObject Type="Embed" ProgID="Equation.DSMT4" ShapeID="_x0000_i15453" DrawAspect="Content" ObjectID="_1690175268" r:id="rId206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tiếp xúc trục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360" w:dyaOrig="315" w14:anchorId="0742F33A">
                <v:shape id="_x0000_i15454" type="#_x0000_t75" style="width:18pt;height:15.75pt" o:ole="">
                  <v:imagedata r:id="rId2049" o:title=""/>
                </v:shape>
                <o:OLEObject Type="Embed" ProgID="Equation.DSMT4" ShapeID="_x0000_i15454" DrawAspect="Content" ObjectID="_1690175269" r:id="rId206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43EA42EE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220" w:dyaOrig="435" w14:anchorId="2E79BFA1">
                <v:shape id="_x0000_i15455" type="#_x0000_t75" style="width:111pt;height:21.75pt" o:ole="">
                  <v:imagedata r:id="rId2062" o:title=""/>
                </v:shape>
                <o:OLEObject Type="Embed" ProgID="Equation.DSMT4" ShapeID="_x0000_i15455" DrawAspect="Content" ObjectID="_1690175270" r:id="rId206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2445" w:dyaOrig="360" w14:anchorId="0FB948E0">
                <v:shape id="_x0000_i15456" type="#_x0000_t75" style="width:122.25pt;height:18pt" o:ole="">
                  <v:imagedata r:id="rId2064" o:title=""/>
                </v:shape>
                <o:OLEObject Type="Embed" ProgID="Equation.DSMT4" ShapeID="_x0000_i15456" DrawAspect="Content" ObjectID="_1690175271" r:id="rId206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D167A1B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2370" w:dyaOrig="360" w14:anchorId="522D747E">
                <v:shape id="_x0000_i15457" type="#_x0000_t75" style="width:118.5pt;height:18pt" o:ole="">
                  <v:imagedata r:id="rId2066" o:title=""/>
                </v:shape>
                <o:OLEObject Type="Embed" ProgID="Equation.DSMT4" ShapeID="_x0000_i15457" DrawAspect="Content" ObjectID="_1690175272" r:id="rId206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220" w:dyaOrig="435" w14:anchorId="34DAEBAD">
                <v:shape id="_x0000_i15458" type="#_x0000_t75" style="width:111pt;height:21.75pt" o:ole="">
                  <v:imagedata r:id="rId2068" o:title=""/>
                </v:shape>
                <o:OLEObject Type="Embed" ProgID="Equation.DSMT4" ShapeID="_x0000_i15458" DrawAspect="Content" ObjectID="_1690175273" r:id="rId206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25728E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4C86674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6111FDB9" w14:textId="77777777" w:rsidTr="000D6B5B">
        <w:tc>
          <w:tcPr>
            <w:tcW w:w="6200" w:type="dxa"/>
            <w:shd w:val="clear" w:color="auto" w:fill="auto"/>
          </w:tcPr>
          <w:p w14:paraId="117349E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4: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390" w14:anchorId="4D9026E3">
                <v:shape id="_x0000_i15459" type="#_x0000_t75" style="width:41.25pt;height:19.5pt" o:ole="">
                  <v:imagedata r:id="rId2070" o:title=""/>
                </v:shape>
                <o:OLEObject Type="Embed" ProgID="Equation.DSMT4" ShapeID="_x0000_i15459" DrawAspect="Content" ObjectID="_1690175274" r:id="rId207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tiếp xúc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40" w:dyaOrig="330" w14:anchorId="2E30A08B">
                <v:shape id="_x0000_i15460" type="#_x0000_t75" style="width:87pt;height:16.5pt" o:ole="">
                  <v:imagedata r:id="rId2072" o:title=""/>
                </v:shape>
                <o:OLEObject Type="Embed" ProgID="Equation.DSMT4" ShapeID="_x0000_i15460" DrawAspect="Content" ObjectID="_1690175275" r:id="rId207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 là</w:t>
            </w:r>
          </w:p>
          <w:p w14:paraId="0EE6CB88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055" w:dyaOrig="420" w14:anchorId="1A8BB251">
                <v:shape id="_x0000_i15461" type="#_x0000_t75" style="width:102.75pt;height:21pt" o:ole="">
                  <v:imagedata r:id="rId2074" o:title=""/>
                </v:shape>
                <o:OLEObject Type="Embed" ProgID="Equation.DSMT4" ShapeID="_x0000_i15461" DrawAspect="Content" ObjectID="_1690175276" r:id="rId207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055" w:dyaOrig="420" w14:anchorId="7C447B47">
                <v:shape id="_x0000_i15462" type="#_x0000_t75" style="width:102.75pt;height:21pt" o:ole="">
                  <v:imagedata r:id="rId2076" o:title=""/>
                </v:shape>
                <o:OLEObject Type="Embed" ProgID="Equation.DSMT4" ShapeID="_x0000_i15462" DrawAspect="Content" ObjectID="_1690175277" r:id="rId207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71AE51E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055" w:dyaOrig="420" w14:anchorId="6A3A5949">
                <v:shape id="_x0000_i15463" type="#_x0000_t75" style="width:102.75pt;height:21pt" o:ole="">
                  <v:imagedata r:id="rId2078" o:title=""/>
                </v:shape>
                <o:OLEObject Type="Embed" ProgID="Equation.DSMT4" ShapeID="_x0000_i15463" DrawAspect="Content" ObjectID="_1690175278" r:id="rId207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160" w:dyaOrig="420" w14:anchorId="5B804785">
                <v:shape id="_x0000_i15464" type="#_x0000_t75" style="width:108pt;height:21pt" o:ole="">
                  <v:imagedata r:id="rId2080" o:title=""/>
                </v:shape>
                <o:OLEObject Type="Embed" ProgID="Equation.DSMT4" ShapeID="_x0000_i15464" DrawAspect="Content" ObjectID="_1690175279" r:id="rId208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DD4790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B33E62D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32D75AC8" w14:textId="77777777" w:rsidTr="000D6B5B">
        <w:tc>
          <w:tcPr>
            <w:tcW w:w="6200" w:type="dxa"/>
            <w:shd w:val="clear" w:color="auto" w:fill="auto"/>
          </w:tcPr>
          <w:p w14:paraId="0A3F96F3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5: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480" w:dyaOrig="315" w14:anchorId="634498C6">
                <v:shape id="_x0000_i15465" type="#_x0000_t75" style="width:24pt;height:15.75pt" o:ole="">
                  <v:imagedata r:id="rId2082" o:title=""/>
                </v:shape>
                <o:OLEObject Type="Embed" ProgID="Equation.DSMT4" ShapeID="_x0000_i15465" DrawAspect="Content" ObjectID="_1690175280" r:id="rId208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ba điểm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780" w:dyaOrig="405" w14:anchorId="59A5CD81">
                <v:shape id="_x0000_i15466" type="#_x0000_t75" style="width:39pt;height:20.25pt" o:ole="">
                  <v:imagedata r:id="rId2084" o:title=""/>
                </v:shape>
                <o:OLEObject Type="Embed" ProgID="Equation.DSMT4" ShapeID="_x0000_i15466" DrawAspect="Content" ObjectID="_1690175281" r:id="rId208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48C9A514">
                <v:shape id="_x0000_i15467" type="#_x0000_t75" style="width:38.25pt;height:20.25pt" o:ole="">
                  <v:imagedata r:id="rId2086" o:title=""/>
                </v:shape>
                <o:OLEObject Type="Embed" ProgID="Equation.DSMT4" ShapeID="_x0000_i15467" DrawAspect="Content" ObjectID="_1690175282" r:id="rId208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915" w:dyaOrig="405" w14:anchorId="7ACEDA96">
                <v:shape id="_x0000_i15468" type="#_x0000_t75" style="width:45.75pt;height:20.25pt" o:ole="">
                  <v:imagedata r:id="rId2088" o:title=""/>
                </v:shape>
                <o:OLEObject Type="Embed" ProgID="Equation.DSMT4" ShapeID="_x0000_i15468" DrawAspect="Content" ObjectID="_1690175283" r:id="rId208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với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555" w:dyaOrig="285" w14:anchorId="6CA4A307">
                <v:shape id="_x0000_i15469" type="#_x0000_t75" style="width:27.75pt;height:14.25pt" o:ole="">
                  <v:imagedata r:id="rId2090" o:title=""/>
                </v:shape>
                <o:OLEObject Type="Embed" ProgID="Equation.DSMT4" ShapeID="_x0000_i15469" DrawAspect="Content" ObjectID="_1690175284" r:id="rId209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540" w:dyaOrig="285" w14:anchorId="030F2B2C">
                <v:shape id="_x0000_i15470" type="#_x0000_t75" style="width:27pt;height:14.25pt" o:ole="">
                  <v:imagedata r:id="rId2092" o:title=""/>
                </v:shape>
                <o:OLEObject Type="Embed" ProgID="Equation.DSMT4" ShapeID="_x0000_i15470" DrawAspect="Content" ObjectID="_1690175285" r:id="rId209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Tìm tọa độ tâm </w:t>
            </w:r>
            <w:r w:rsidRPr="00CA015B">
              <w:rPr>
                <w:rFonts w:ascii="Chu Van An" w:hAnsi="Chu Van An" w:cs="Chu Van An"/>
                <w:position w:val="-4"/>
                <w:szCs w:val="22"/>
              </w:rPr>
              <w:object w:dxaOrig="195" w:dyaOrig="240" w14:anchorId="77F7F28D">
                <v:shape id="_x0000_i15471" type="#_x0000_t75" style="width:9.75pt;height:12pt" o:ole="">
                  <v:imagedata r:id="rId2094" o:title=""/>
                </v:shape>
                <o:OLEObject Type="Embed" ProgID="Equation.DSMT4" ShapeID="_x0000_i15471" DrawAspect="Content" ObjectID="_1690175286" r:id="rId209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của đường tròn tiếp xúc với </w:t>
            </w:r>
            <w:r w:rsidRPr="00CA015B">
              <w:rPr>
                <w:rFonts w:ascii="Chu Van An" w:hAnsi="Chu Van An" w:cs="Chu Van An"/>
                <w:position w:val="-4"/>
                <w:szCs w:val="22"/>
              </w:rPr>
              <w:object w:dxaOrig="405" w:dyaOrig="240" w14:anchorId="7E20F492">
                <v:shape id="_x0000_i15472" type="#_x0000_t75" style="width:20.25pt;height:12pt" o:ole="">
                  <v:imagedata r:id="rId2096" o:title=""/>
                </v:shape>
                <o:OLEObject Type="Embed" ProgID="Equation.DSMT4" ShapeID="_x0000_i15472" DrawAspect="Content" ObjectID="_1690175287" r:id="rId209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</w:t>
            </w:r>
            <w:r w:rsidRPr="00CA015B">
              <w:rPr>
                <w:rFonts w:ascii="Chu Van An" w:hAnsi="Chu Van An" w:cs="Chu Van An"/>
                <w:position w:val="-4"/>
                <w:szCs w:val="22"/>
              </w:rPr>
              <w:object w:dxaOrig="240" w:dyaOrig="240" w14:anchorId="515384CB">
                <v:shape id="_x0000_i15473" type="#_x0000_t75" style="width:12pt;height:12pt" o:ole="">
                  <v:imagedata r:id="rId2098" o:title=""/>
                </v:shape>
                <o:OLEObject Type="Embed" ProgID="Equation.DSMT4" ShapeID="_x0000_i15473" DrawAspect="Content" ObjectID="_1690175288" r:id="rId209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420" w:dyaOrig="285" w14:anchorId="0C1A2E0D">
                <v:shape id="_x0000_i15474" type="#_x0000_t75" style="width:21pt;height:14.25pt" o:ole="">
                  <v:imagedata r:id="rId2100" o:title=""/>
                </v:shape>
                <o:OLEObject Type="Embed" ProgID="Equation.DSMT4" ShapeID="_x0000_i15474" DrawAspect="Content" ObjectID="_1690175289" r:id="rId210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240" w:dyaOrig="285" w14:anchorId="63655514">
                <v:shape id="_x0000_i15475" type="#_x0000_t75" style="width:12pt;height:14.25pt" o:ole="">
                  <v:imagedata r:id="rId2102" o:title=""/>
                </v:shape>
                <o:OLEObject Type="Embed" ProgID="Equation.DSMT4" ShapeID="_x0000_i15475" DrawAspect="Content" ObjectID="_1690175290" r:id="rId2103"/>
              </w:object>
            </w:r>
            <w:r w:rsidRPr="00CA015B">
              <w:rPr>
                <w:rFonts w:ascii="Chu Van An" w:hAnsi="Chu Van An" w:cs="Chu Van An"/>
                <w:szCs w:val="22"/>
              </w:rPr>
              <w:t>:</w:t>
            </w:r>
          </w:p>
          <w:p w14:paraId="448E9B9A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32"/>
                <w:szCs w:val="22"/>
              </w:rPr>
              <w:object w:dxaOrig="915" w:dyaOrig="765" w14:anchorId="417DCE7C">
                <v:shape id="_x0000_i15476" type="#_x0000_t75" style="width:45.75pt;height:38.25pt" o:ole="">
                  <v:imagedata r:id="rId2104" o:title=""/>
                </v:shape>
                <o:OLEObject Type="Embed" ProgID="Equation.DSMT4" ShapeID="_x0000_i15476" DrawAspect="Content" ObjectID="_1690175291" r:id="rId210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28"/>
                <w:szCs w:val="22"/>
              </w:rPr>
              <w:object w:dxaOrig="960" w:dyaOrig="675" w14:anchorId="12674C4F">
                <v:shape id="_x0000_i15477" type="#_x0000_t75" style="width:48pt;height:33.75pt" o:ole="">
                  <v:imagedata r:id="rId2106" o:title=""/>
                </v:shape>
                <o:OLEObject Type="Embed" ProgID="Equation.DSMT4" ShapeID="_x0000_i15477" DrawAspect="Content" ObjectID="_1690175292" r:id="rId210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720" w:dyaOrig="405" w14:anchorId="1FE71D56">
                <v:shape id="_x0000_i15478" type="#_x0000_t75" style="width:36pt;height:20.25pt" o:ole="">
                  <v:imagedata r:id="rId2108" o:title=""/>
                </v:shape>
                <o:OLEObject Type="Embed" ProgID="Equation.DSMT4" ShapeID="_x0000_i15478" DrawAspect="Content" ObjectID="_1690175293" r:id="rId210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32"/>
                <w:szCs w:val="22"/>
              </w:rPr>
              <w:object w:dxaOrig="1080" w:dyaOrig="765" w14:anchorId="005D2D49">
                <v:shape id="_x0000_i15479" type="#_x0000_t75" style="width:54pt;height:38.25pt" o:ole="">
                  <v:imagedata r:id="rId2110" o:title=""/>
                </v:shape>
                <o:OLEObject Type="Embed" ProgID="Equation.DSMT4" ShapeID="_x0000_i15479" DrawAspect="Content" ObjectID="_1690175294" r:id="rId211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DF44D0C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szCs w:val="22"/>
              </w:rPr>
              <w:t>Lời giải</w:t>
            </w:r>
          </w:p>
          <w:p w14:paraId="103C80A2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szCs w:val="22"/>
              </w:rPr>
              <w:t>Chọn A</w:t>
            </w:r>
          </w:p>
          <w:p w14:paraId="7C1F6DF6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noProof/>
                <w:szCs w:val="22"/>
              </w:rPr>
              <w:drawing>
                <wp:inline distT="0" distB="0" distL="0" distR="0" wp14:anchorId="1FE707ED" wp14:editId="7D27E4BD">
                  <wp:extent cx="1609725" cy="1952625"/>
                  <wp:effectExtent l="0" t="0" r="0" b="9525"/>
                  <wp:docPr id="167" name="Picture 167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CA6F86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szCs w:val="22"/>
              </w:rPr>
              <w:t xml:space="preserve">Ta có: đường thẳng </w:t>
            </w:r>
            <w:r w:rsidRPr="00CA015B">
              <w:rPr>
                <w:rFonts w:ascii="Chu Van An" w:hAnsi="Chu Van An" w:cs="Chu Van An"/>
                <w:position w:val="-24"/>
                <w:szCs w:val="22"/>
              </w:rPr>
              <w:object w:dxaOrig="1395" w:dyaOrig="615" w14:anchorId="119EF01C">
                <v:shape id="_x0000_i15480" type="#_x0000_t75" style="width:69.75pt;height:30.75pt" o:ole="">
                  <v:imagedata r:id="rId2113" o:title=""/>
                </v:shape>
                <o:OLEObject Type="Embed" ProgID="Equation.DSMT4" ShapeID="_x0000_i15480" DrawAspect="Content" ObjectID="_1690175295" r:id="rId211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1845" w:dyaOrig="315" w14:anchorId="196E2A8F">
                <v:shape id="_x0000_i15481" type="#_x0000_t75" style="width:92.25pt;height:15.75pt" o:ole="">
                  <v:imagedata r:id="rId2115" o:title=""/>
                </v:shape>
                <o:OLEObject Type="Embed" ProgID="Equation.DSMT4" ShapeID="_x0000_i15481" DrawAspect="Content" ObjectID="_1690175296" r:id="rId2116"/>
              </w:object>
            </w:r>
          </w:p>
          <w:p w14:paraId="5D255CF1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szCs w:val="22"/>
              </w:rPr>
              <w:t xml:space="preserve">Gọi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225" w:dyaOrig="285" w14:anchorId="32635D43">
                <v:shape id="_x0000_i15482" type="#_x0000_t75" style="width:11.25pt;height:14.25pt" o:ole="">
                  <v:imagedata r:id="rId2117" o:title=""/>
                </v:shape>
                <o:OLEObject Type="Embed" ProgID="Equation.DSMT4" ShapeID="_x0000_i15482" DrawAspect="Content" ObjectID="_1690175297" r:id="rId211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là đường thẳng đi qua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765" w:dyaOrig="405" w14:anchorId="28FDB0E9">
                <v:shape id="_x0000_i15483" type="#_x0000_t75" style="width:38.25pt;height:20.25pt" o:ole="">
                  <v:imagedata r:id="rId2119" o:title=""/>
                </v:shape>
                <o:OLEObject Type="Embed" ProgID="Equation.DSMT4" ShapeID="_x0000_i15483" DrawAspect="Content" ObjectID="_1690175298" r:id="rId212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vuông góc với </w:t>
            </w:r>
            <w:r w:rsidRPr="00CA015B">
              <w:rPr>
                <w:rFonts w:ascii="Chu Van An" w:hAnsi="Chu Van An" w:cs="Chu Van An"/>
                <w:position w:val="-4"/>
                <w:szCs w:val="22"/>
              </w:rPr>
              <w:object w:dxaOrig="405" w:dyaOrig="240" w14:anchorId="277890F8">
                <v:shape id="_x0000_i15484" type="#_x0000_t75" style="width:20.25pt;height:12pt" o:ole="">
                  <v:imagedata r:id="rId2121" o:title=""/>
                </v:shape>
                <o:OLEObject Type="Embed" ProgID="Equation.DSMT4" ShapeID="_x0000_i15484" DrawAspect="Content" ObjectID="_1690175299" r:id="rId2122"/>
              </w:object>
            </w:r>
          </w:p>
          <w:p w14:paraId="7D6B6DA7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2100" w:dyaOrig="360" w14:anchorId="575E4805">
                <v:shape id="_x0000_i15485" type="#_x0000_t75" style="width:105pt;height:18pt" o:ole="">
                  <v:imagedata r:id="rId2123" o:title=""/>
                </v:shape>
                <o:OLEObject Type="Embed" ProgID="Equation.DSMT4" ShapeID="_x0000_i15485" DrawAspect="Content" ObjectID="_1690175300" r:id="rId2124"/>
              </w:object>
            </w:r>
          </w:p>
          <w:p w14:paraId="1D5A9349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225" w:dyaOrig="285" w14:anchorId="56FDBE0F">
                <v:shape id="_x0000_i15486" type="#_x0000_t75" style="width:11.25pt;height:14.25pt" o:ole="">
                  <v:imagedata r:id="rId2125" o:title=""/>
                </v:shape>
                <o:OLEObject Type="Embed" ProgID="Equation.DSMT4" ShapeID="_x0000_i15486" DrawAspect="Content" ObjectID="_1690175301" r:id="rId212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trục </w: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object w:dxaOrig="360" w:dyaOrig="315" w14:anchorId="5F7121E9">
                <v:shape id="_x0000_i15487" type="#_x0000_t75" style="width:18pt;height:15.75pt" o:ole="">
                  <v:imagedata r:id="rId2127" o:title=""/>
                </v:shape>
                <o:OLEObject Type="Embed" ProgID="Equation.DSMT4" ShapeID="_x0000_i15487" DrawAspect="Content" ObjectID="_1690175302" r:id="rId212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</w:t>
            </w:r>
            <w:r w:rsidRPr="00CA015B">
              <w:rPr>
                <w:rFonts w:ascii="Chu Van An" w:hAnsi="Chu Van An" w:cs="Chu Van An"/>
                <w:position w:val="-32"/>
                <w:szCs w:val="22"/>
              </w:rPr>
              <w:object w:dxaOrig="1080" w:dyaOrig="765" w14:anchorId="122EC708">
                <v:shape id="_x0000_i15488" type="#_x0000_t75" style="width:54pt;height:38.25pt" o:ole="">
                  <v:imagedata r:id="rId2129" o:title=""/>
                </v:shape>
                <o:OLEObject Type="Embed" ProgID="Equation.DSMT4" ShapeID="_x0000_i15488" DrawAspect="Content" ObjectID="_1690175303" r:id="rId213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6D1157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E321835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4F41625D" w14:textId="77777777" w:rsidTr="000D6B5B">
        <w:tc>
          <w:tcPr>
            <w:tcW w:w="6200" w:type="dxa"/>
            <w:shd w:val="clear" w:color="auto" w:fill="auto"/>
          </w:tcPr>
          <w:p w14:paraId="0AC286F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  <w:lang w:val="vi-VN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vi-VN"/>
              </w:rPr>
              <w:t>Câu 6: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Đường tròn tâm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  <w:lang w:eastAsia="vi-VN"/>
              </w:rPr>
              <w:object w:dxaOrig="585" w:dyaOrig="360" w14:anchorId="27963A27">
                <v:shape id="_x0000_i15489" type="#_x0000_t75" style="width:29.25pt;height:18pt" o:ole="">
                  <v:imagedata r:id="rId2131" o:title=""/>
                </v:shape>
                <o:OLEObject Type="Embed" ProgID="Equation.DSMT4" ShapeID="_x0000_i15489" DrawAspect="Content" ObjectID="_1690175304" r:id="rId2132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28"/>
                <w:szCs w:val="22"/>
                <w:lang w:eastAsia="vi-VN"/>
              </w:rPr>
              <w:object w:dxaOrig="1395" w:dyaOrig="675" w14:anchorId="49419F24">
                <v:shape id="_x0000_i15490" type="#_x0000_t75" style="width:69.75pt;height:33.75pt" o:ole="">
                  <v:imagedata r:id="rId2133" o:title=""/>
                </v:shape>
                <o:OLEObject Type="Embed" ProgID="Equation.DSMT4" ShapeID="_x0000_i15490" DrawAspect="Content" ObjectID="_1690175305" r:id="rId2134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có phương trình là</w:t>
            </w:r>
          </w:p>
          <w:p w14:paraId="63C0A98A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040" w:dyaOrig="360" w14:anchorId="75831206">
                <v:shape id="_x0000_i15491" type="#_x0000_t75" style="width:102pt;height:18pt" o:ole="">
                  <v:imagedata r:id="rId2135" o:title=""/>
                </v:shape>
                <o:OLEObject Type="Embed" ProgID="Equation.DSMT4" ShapeID="_x0000_i15491" DrawAspect="Content" ObjectID="_1690175306" r:id="rId2136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370" w:dyaOrig="360" w14:anchorId="40576A3D">
                <v:shape id="_x0000_i15492" type="#_x0000_t75" style="width:118.5pt;height:18pt" o:ole="">
                  <v:imagedata r:id="rId2137" o:title=""/>
                </v:shape>
                <o:OLEObject Type="Embed" ProgID="Equation.DSMT4" ShapeID="_x0000_i15492" DrawAspect="Content" ObjectID="_1690175307" r:id="rId2138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7134FDFA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370" w:dyaOrig="360" w14:anchorId="74937BF3">
                <v:shape id="_x0000_i15493" type="#_x0000_t75" style="width:118.5pt;height:18pt" o:ole="">
                  <v:imagedata r:id="rId2139" o:title=""/>
                </v:shape>
                <o:OLEObject Type="Embed" ProgID="Equation.DSMT4" ShapeID="_x0000_i15493" DrawAspect="Content" ObjectID="_1690175308" r:id="rId2140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/>
              </w:rPr>
              <w:object w:dxaOrig="2370" w:dyaOrig="360" w14:anchorId="590718A7">
                <v:shape id="_x0000_i15494" type="#_x0000_t75" style="width:118.5pt;height:18pt" o:ole="">
                  <v:imagedata r:id="rId2141" o:title=""/>
                </v:shape>
                <o:OLEObject Type="Embed" ProgID="Equation.DSMT4" ShapeID="_x0000_i15494" DrawAspect="Content" ObjectID="_1690175309" r:id="rId2142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190060C6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3E8D56A2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5312DF19" w14:textId="77777777" w:rsidTr="000D6B5B">
        <w:tc>
          <w:tcPr>
            <w:tcW w:w="6200" w:type="dxa"/>
            <w:shd w:val="clear" w:color="auto" w:fill="auto"/>
          </w:tcPr>
          <w:p w14:paraId="1A6757A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7:</w:t>
            </w:r>
            <w:r w:rsidRPr="00CA015B">
              <w:rPr>
                <w:rFonts w:ascii="Chu Van An" w:hAnsi="Chu Van An" w:cs="Chu Van An"/>
                <w:szCs w:val="22"/>
              </w:rPr>
              <w:t xml:space="preserve">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049B6C8">
                <v:shape id="_x0000_i15495" type="#_x0000_t75" style="width:21pt;height:20.25pt" o:ole="">
                  <v:imagedata r:id="rId2143" o:title=""/>
                </v:shape>
                <o:OLEObject Type="Embed" ProgID="Equation.DSMT4" ShapeID="_x0000_i15495" DrawAspect="Content" ObjectID="_1690175310" r:id="rId214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90" w:dyaOrig="405" w14:anchorId="26F5D0A7">
                <v:shape id="_x0000_i15496" type="#_x0000_t75" style="width:34.5pt;height:20.25pt" o:ole="">
                  <v:imagedata r:id="rId2145" o:title=""/>
                </v:shape>
                <o:OLEObject Type="Embed" ProgID="Equation.DSMT4" ShapeID="_x0000_i15496" DrawAspect="Content" ObjectID="_1690175311" r:id="rId214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và tiếp xúc ngoài với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620" w:dyaOrig="420" w14:anchorId="3F5260C6">
                <v:shape id="_x0000_i15497" type="#_x0000_t75" style="width:81pt;height:21pt" o:ole="">
                  <v:imagedata r:id="rId2147" o:title=""/>
                </v:shape>
                <o:OLEObject Type="Embed" ProgID="Equation.DSMT4" ShapeID="_x0000_i15497" DrawAspect="Content" ObjectID="_1690175312" r:id="rId2148"/>
              </w:object>
            </w:r>
            <w:r w:rsidRPr="00CA015B">
              <w:rPr>
                <w:rFonts w:ascii="Chu Van An" w:hAnsi="Chu Van An" w:cs="Chu Van An"/>
                <w:szCs w:val="22"/>
              </w:rPr>
              <w:t>là</w:t>
            </w:r>
          </w:p>
          <w:p w14:paraId="0999D77E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55" w:dyaOrig="420" w14:anchorId="56576671">
                <v:shape id="_x0000_i15498" type="#_x0000_t75" style="width:102.75pt;height:21pt" o:ole="">
                  <v:imagedata r:id="rId2149" o:title=""/>
                </v:shape>
                <o:OLEObject Type="Embed" ProgID="Equation.DSMT4" ShapeID="_x0000_i15498" DrawAspect="Content" ObjectID="_1690175313" r:id="rId2150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85" w:dyaOrig="420" w14:anchorId="7201E712">
                <v:shape id="_x0000_i15499" type="#_x0000_t75" style="width:104.25pt;height:21pt" o:ole="">
                  <v:imagedata r:id="rId2151" o:title=""/>
                </v:shape>
                <o:OLEObject Type="Embed" ProgID="Equation.DSMT4" ShapeID="_x0000_i15499" DrawAspect="Content" ObjectID="_1690175314" r:id="rId2152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  <w:lang w:val="fr-FR"/>
              </w:rPr>
              <w:t>.</w:t>
            </w:r>
          </w:p>
          <w:p w14:paraId="6DECB6FE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>C.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85" w:dyaOrig="420" w14:anchorId="4E0A9E91">
                <v:shape id="_x0000_i15500" type="#_x0000_t75" style="width:104.25pt;height:21pt" o:ole="">
                  <v:imagedata r:id="rId2153" o:title=""/>
                </v:shape>
                <o:OLEObject Type="Embed" ProgID="Equation.DSMT4" ShapeID="_x0000_i15500" DrawAspect="Content" ObjectID="_1690175315" r:id="rId2154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33CC"/>
                <w:position w:val="-14"/>
                <w:szCs w:val="22"/>
              </w:rPr>
              <w:object w:dxaOrig="2085" w:dyaOrig="420" w14:anchorId="0871F26D">
                <v:shape id="_x0000_i15501" type="#_x0000_t75" style="width:104.25pt;height:21pt" o:ole="">
                  <v:imagedata r:id="rId2155" o:title=""/>
                </v:shape>
                <o:OLEObject Type="Embed" ProgID="Equation.DSMT4" ShapeID="_x0000_i15501" DrawAspect="Content" ObjectID="_1690175316" r:id="rId2156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33CC"/>
                <w:szCs w:val="22"/>
              </w:rPr>
              <w:t>.</w:t>
            </w:r>
          </w:p>
          <w:p w14:paraId="2D350D4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74B6948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6FA2B09A" w14:textId="77777777" w:rsidTr="000D6B5B">
        <w:tc>
          <w:tcPr>
            <w:tcW w:w="6200" w:type="dxa"/>
            <w:shd w:val="clear" w:color="auto" w:fill="auto"/>
          </w:tcPr>
          <w:p w14:paraId="1605AA2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CA015B">
              <w:rPr>
                <w:rFonts w:ascii="Chu Van An" w:hAnsi="Chu Van An" w:cs="Chu Van An"/>
                <w:szCs w:val="22"/>
                <w:lang w:val="pt-BR"/>
              </w:rPr>
              <w:t>Đường</w:t>
            </w:r>
            <w:r w:rsidRPr="00CA015B">
              <w:rPr>
                <w:rFonts w:ascii="Chu Van An" w:hAnsi="Chu Van An" w:cs="Chu Van An"/>
                <w:szCs w:val="22"/>
              </w:rPr>
              <w:t xml:space="preserve"> tròn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15" w:dyaOrig="390" w14:anchorId="166DF998">
                <v:shape id="_x0000_i15502" type="#_x0000_t75" style="width:30.75pt;height:19.5pt" o:ole="">
                  <v:imagedata r:id="rId2157" o:title=""/>
                </v:shape>
                <o:OLEObject Type="Embed" ProgID="Equation.DSMT4" ShapeID="_x0000_i15502" DrawAspect="Content" ObjectID="_1690175317" r:id="rId215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30"/>
                <w:szCs w:val="22"/>
              </w:rPr>
              <w:object w:dxaOrig="1545" w:dyaOrig="720" w14:anchorId="140D0653">
                <v:shape id="_x0000_i15503" type="#_x0000_t75" style="width:77.25pt;height:36pt" o:ole="">
                  <v:imagedata r:id="rId2159" o:title=""/>
                </v:shape>
                <o:OLEObject Type="Embed" ProgID="Equation.DSMT4" ShapeID="_x0000_i15503" DrawAspect="Content" ObjectID="_1690175318" r:id="rId216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trình:</w:t>
            </w:r>
          </w:p>
          <w:p w14:paraId="725DA5D5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040" w:dyaOrig="375" w14:anchorId="52B86A47">
                <v:shape id="_x0000_i15504" type="#_x0000_t75" style="width:102pt;height:18.75pt" o:ole="">
                  <v:imagedata r:id="rId2161" o:title=""/>
                </v:shape>
                <o:OLEObject Type="Embed" ProgID="Equation.DSMT4" ShapeID="_x0000_i15504" DrawAspect="Content" ObjectID="_1690175319" r:id="rId216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07D2149E">
                <v:shape id="_x0000_i15505" type="#_x0000_t75" style="width:119.25pt;height:18.75pt" o:ole="">
                  <v:imagedata r:id="rId2163" o:title=""/>
                </v:shape>
                <o:OLEObject Type="Embed" ProgID="Equation.DSMT4" ShapeID="_x0000_i15505" DrawAspect="Content" ObjectID="_1690175320" r:id="rId216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DAFCC66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216D9750">
                <v:shape id="_x0000_i15506" type="#_x0000_t75" style="width:119.25pt;height:18.75pt" o:ole="">
                  <v:imagedata r:id="rId2165" o:title=""/>
                </v:shape>
                <o:OLEObject Type="Embed" ProgID="Equation.DSMT4" ShapeID="_x0000_i15506" DrawAspect="Content" ObjectID="_1690175321" r:id="rId216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0452AE75">
                <v:shape id="_x0000_i15507" type="#_x0000_t75" style="width:119.25pt;height:18.75pt" o:ole="">
                  <v:imagedata r:id="rId2167" o:title=""/>
                </v:shape>
                <o:OLEObject Type="Embed" ProgID="Equation.DSMT4" ShapeID="_x0000_i15507" DrawAspect="Content" ObjectID="_1690175322" r:id="rId216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C412DD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B874659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3604E08A" w14:textId="77777777" w:rsidTr="000D6B5B">
        <w:tc>
          <w:tcPr>
            <w:tcW w:w="6200" w:type="dxa"/>
            <w:shd w:val="clear" w:color="auto" w:fill="auto"/>
          </w:tcPr>
          <w:p w14:paraId="4F5DEFD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Đường tròn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10" w:dyaOrig="405" w14:anchorId="72FB8289">
                <v:shape id="_x0000_i15508" type="#_x0000_t75" style="width:40.5pt;height:20.25pt" o:ole="">
                  <v:imagedata r:id="rId2070" o:title=""/>
                </v:shape>
                <o:OLEObject Type="Embed" ProgID="Equation.DSMT4" ShapeID="_x0000_i15508" DrawAspect="Content" ObjectID="_1690175323" r:id="rId2169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, tiếp xúc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25" w:dyaOrig="330" w14:anchorId="35CBBF46">
                <v:shape id="_x0000_i15509" type="#_x0000_t75" style="width:86.25pt;height:16.5pt" o:ole="">
                  <v:imagedata r:id="rId2170" o:title=""/>
                </v:shape>
                <o:OLEObject Type="Embed" ProgID="Equation.DSMT4" ShapeID="_x0000_i15509" DrawAspect="Content" ObjectID="_1690175324" r:id="rId2171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có phương trình là</w:t>
            </w:r>
          </w:p>
          <w:p w14:paraId="61C6FA86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085" w:dyaOrig="435" w14:anchorId="6475C3DC">
                <v:shape id="_x0000_i15510" type="#_x0000_t75" style="width:104.25pt;height:21.75pt" o:ole="">
                  <v:imagedata r:id="rId2172" o:title=""/>
                </v:shape>
                <o:OLEObject Type="Embed" ProgID="Equation.DSMT4" ShapeID="_x0000_i15510" DrawAspect="Content" ObjectID="_1690175325" r:id="rId2173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085" w:dyaOrig="435" w14:anchorId="14E7AA30">
                <v:shape id="_x0000_i15511" type="#_x0000_t75" style="width:104.25pt;height:21.75pt" o:ole="">
                  <v:imagedata r:id="rId2174" o:title=""/>
                </v:shape>
                <o:OLEObject Type="Embed" ProgID="Equation.DSMT4" ShapeID="_x0000_i15511" DrawAspect="Content" ObjectID="_1690175326" r:id="rId2175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2985C457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175" w:dyaOrig="435" w14:anchorId="1678B00F">
                <v:shape id="_x0000_i15512" type="#_x0000_t75" style="width:108.75pt;height:21.75pt" o:ole="">
                  <v:imagedata r:id="rId2176" o:title=""/>
                </v:shape>
                <o:OLEObject Type="Embed" ProgID="Equation.DSMT4" ShapeID="_x0000_i15512" DrawAspect="Content" ObjectID="_1690175327" r:id="rId2177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085" w:dyaOrig="435" w14:anchorId="2F06E0E7">
                <v:shape id="_x0000_i15513" type="#_x0000_t75" style="width:104.25pt;height:21.75pt" o:ole="">
                  <v:imagedata r:id="rId2178" o:title=""/>
                </v:shape>
                <o:OLEObject Type="Embed" ProgID="Equation.DSMT4" ShapeID="_x0000_i15513" DrawAspect="Content" ObjectID="_1690175328" r:id="rId2179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</w:p>
          <w:p w14:paraId="0BCA1965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33CFEB9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4D495A11" w14:textId="77777777" w:rsidTr="000D6B5B">
        <w:tc>
          <w:tcPr>
            <w:tcW w:w="6200" w:type="dxa"/>
            <w:shd w:val="clear" w:color="auto" w:fill="auto"/>
          </w:tcPr>
          <w:p w14:paraId="7426E61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10: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Cho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35EED343">
                <v:shape id="_x0000_i15514" type="#_x0000_t75" style="width:39.75pt;height:20.25pt" o:ole="">
                  <v:imagedata r:id="rId2180" o:title=""/>
                </v:shape>
                <o:OLEObject Type="Embed" ProgID="Equation.DSMT4" ShapeID="_x0000_i15514" DrawAspect="Content" ObjectID="_1690175329" r:id="rId2181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55" w:dyaOrig="315" w14:anchorId="262B86E9">
                <v:shape id="_x0000_i15515" type="#_x0000_t75" style="width:87.75pt;height:15.75pt" o:ole="">
                  <v:imagedata r:id="rId2182" o:title=""/>
                </v:shape>
                <o:OLEObject Type="Embed" ProgID="Equation.DSMT4" ShapeID="_x0000_i15515" DrawAspect="Content" ObjectID="_1690175330" r:id="rId2183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. Phương trình đường tròn tâm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6EE35CC0">
                <v:shape id="_x0000_i15516" type="#_x0000_t75" style="width:11.25pt;height:14.25pt" o:ole="">
                  <v:imagedata r:id="rId2184" o:title=""/>
                </v:shape>
                <o:OLEObject Type="Embed" ProgID="Equation.DSMT4" ShapeID="_x0000_i15516" DrawAspect="Content" ObjectID="_1690175331" r:id="rId2185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nhận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236A363A">
                <v:shape id="_x0000_i15517" type="#_x0000_t75" style="width:11.25pt;height:14.25pt" o:ole="">
                  <v:imagedata r:id="rId2186" o:title=""/>
                </v:shape>
                <o:OLEObject Type="Embed" ProgID="Equation.DSMT4" ShapeID="_x0000_i15517" DrawAspect="Content" ObjectID="_1690175332" r:id="rId2187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làm tiếp tuyến là</w:t>
            </w:r>
          </w:p>
          <w:p w14:paraId="1356305D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3CAF07F1">
                <v:shape id="_x0000_i15518" type="#_x0000_t75" style="width:119.25pt;height:18.75pt" o:ole="">
                  <v:imagedata r:id="rId2188" o:title=""/>
                </v:shape>
                <o:OLEObject Type="Embed" ProgID="Equation.DSMT4" ShapeID="_x0000_i15518" DrawAspect="Content" ObjectID="_1690175333" r:id="rId218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21D07D39">
                <v:shape id="_x0000_i15519" type="#_x0000_t75" style="width:119.25pt;height:18.75pt" o:ole="">
                  <v:imagedata r:id="rId2190" o:title=""/>
                </v:shape>
                <o:OLEObject Type="Embed" ProgID="Equation.DSMT4" ShapeID="_x0000_i15519" DrawAspect="Content" ObjectID="_1690175334" r:id="rId219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6C8A2D2F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5660B0EC">
                <v:shape id="_x0000_i15520" type="#_x0000_t75" style="width:119.25pt;height:18.75pt" o:ole="">
                  <v:imagedata r:id="rId2192" o:title=""/>
                </v:shape>
                <o:OLEObject Type="Embed" ProgID="Equation.DSMT4" ShapeID="_x0000_i15520" DrawAspect="Content" ObjectID="_1690175335" r:id="rId219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85" w:dyaOrig="375" w14:anchorId="567036EF">
                <v:shape id="_x0000_i15521" type="#_x0000_t75" style="width:119.25pt;height:18.75pt" o:ole="">
                  <v:imagedata r:id="rId2194" o:title=""/>
                </v:shape>
                <o:OLEObject Type="Embed" ProgID="Equation.DSMT4" ShapeID="_x0000_i15521" DrawAspect="Content" ObjectID="_1690175336" r:id="rId219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0BF45645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379E41A6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512CE0E2" w14:textId="77777777" w:rsidTr="000D6B5B">
        <w:tc>
          <w:tcPr>
            <w:tcW w:w="6200" w:type="dxa"/>
            <w:shd w:val="clear" w:color="auto" w:fill="auto"/>
          </w:tcPr>
          <w:p w14:paraId="1211131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 w:eastAsia="x-non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x-none"/>
              </w:rPr>
              <w:t>Câu 11:</w: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>Trong</w:t>
            </w:r>
            <w:r w:rsidRPr="00CA015B">
              <w:rPr>
                <w:rFonts w:ascii="Chu Van An" w:hAnsi="Chu Van An" w:cs="Chu Van An"/>
                <w:szCs w:val="22"/>
                <w:lang w:val="vi-VN" w:eastAsia="x-none"/>
              </w:rPr>
              <w:t xml:space="preserve"> hệ trục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29F84990">
                <v:shape id="_x0000_i15522" type="#_x0000_t75" style="width:23.25pt;height:15.75pt" o:ole="">
                  <v:imagedata r:id="rId2196" o:title=""/>
                </v:shape>
                <o:OLEObject Type="Embed" ProgID="Equation.DSMT4" ShapeID="_x0000_i15522" DrawAspect="Content" ObjectID="_1690175337" r:id="rId2197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x-none"/>
              </w:rPr>
              <w:t>, đường tròn nào có phương trình dưới đây tiếp xúc với hai trục tọa độ?</w:t>
            </w:r>
          </w:p>
          <w:p w14:paraId="34156BA9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x-none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35" w14:anchorId="352AF1E1">
                <v:shape id="_x0000_i15523" type="#_x0000_t75" style="width:107.25pt;height:21.75pt" o:ole="">
                  <v:imagedata r:id="rId2198" o:title=""/>
                </v:shape>
                <o:OLEObject Type="Embed" ProgID="Equation.DSMT4" ShapeID="_x0000_i15523" DrawAspect="Content" ObjectID="_1690175338" r:id="rId2199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35" w14:anchorId="4B8E130A">
                <v:shape id="_x0000_i15524" type="#_x0000_t75" style="width:107.25pt;height:21.75pt" o:ole="">
                  <v:imagedata r:id="rId2200" o:title=""/>
                </v:shape>
                <o:OLEObject Type="Embed" ProgID="Equation.DSMT4" ShapeID="_x0000_i15524" DrawAspect="Content" ObjectID="_1690175339" r:id="rId220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4D00F3B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45" w:dyaOrig="435" w14:anchorId="247D395B">
                <v:shape id="_x0000_i15525" type="#_x0000_t75" style="width:107.25pt;height:21.75pt" o:ole="">
                  <v:imagedata r:id="rId2202" o:title=""/>
                </v:shape>
                <o:OLEObject Type="Embed" ProgID="Equation.DSMT4" ShapeID="_x0000_i15525" DrawAspect="Content" ObjectID="_1690175340" r:id="rId2203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00" w:dyaOrig="435" w14:anchorId="730E1FE9">
                <v:shape id="_x0000_i15526" type="#_x0000_t75" style="width:105pt;height:21.75pt" o:ole="">
                  <v:imagedata r:id="rId2204" o:title=""/>
                </v:shape>
                <o:OLEObject Type="Embed" ProgID="Equation.DSMT4" ShapeID="_x0000_i15526" DrawAspect="Content" ObjectID="_1690175341" r:id="rId220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CE5264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DFAFF9B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28E3E0FE" w14:textId="77777777" w:rsidTr="000D6B5B">
        <w:tc>
          <w:tcPr>
            <w:tcW w:w="6200" w:type="dxa"/>
            <w:shd w:val="clear" w:color="auto" w:fill="auto"/>
          </w:tcPr>
          <w:p w14:paraId="41BC1671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7FEB3543">
                <v:shape id="_x0000_i15527" type="#_x0000_t75" style="width:23.25pt;height:15.75pt" o:ole="">
                  <v:imagedata r:id="rId2206" o:title=""/>
                </v:shape>
                <o:OLEObject Type="Embed" ProgID="Equation.DSMT4" ShapeID="_x0000_i15527" DrawAspect="Content" ObjectID="_1690175342" r:id="rId220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D6742D9">
                <v:shape id="_x0000_i15528" type="#_x0000_t75" style="width:21pt;height:20.25pt" o:ole="">
                  <v:imagedata r:id="rId2208" o:title=""/>
                </v:shape>
                <o:OLEObject Type="Embed" ProgID="Equation.DSMT4" ShapeID="_x0000_i15528" DrawAspect="Content" ObjectID="_1690175343" r:id="rId220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7D7C743E">
                <v:shape id="_x0000_i15529" type="#_x0000_t75" style="width:33.75pt;height:20.25pt" o:ole="">
                  <v:imagedata r:id="rId2210" o:title=""/>
                </v:shape>
                <o:OLEObject Type="Embed" ProgID="Equation.DSMT4" ShapeID="_x0000_i15529" DrawAspect="Content" ObjectID="_1690175344" r:id="rId221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tiếp xúc với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35" w:dyaOrig="405" w14:anchorId="2A8460A4">
                <v:shape id="_x0000_i15530" type="#_x0000_t75" style="width:96.75pt;height:20.25pt" o:ole="">
                  <v:imagedata r:id="rId2212" o:title=""/>
                </v:shape>
                <o:OLEObject Type="Embed" ProgID="Equation.DSMT4" ShapeID="_x0000_i15530" DrawAspect="Content" ObjectID="_1690175345" r:id="rId221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Viết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37C3FA2">
                <v:shape id="_x0000_i15531" type="#_x0000_t75" style="width:21pt;height:20.25pt" o:ole="">
                  <v:imagedata r:id="rId2214" o:title=""/>
                </v:shape>
                <o:OLEObject Type="Embed" ProgID="Equation.DSMT4" ShapeID="_x0000_i15531" DrawAspect="Content" ObjectID="_1690175346" r:id="rId221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7B5CCCF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40A1EB57">
                <v:shape id="_x0000_i15532" type="#_x0000_t75" style="width:104.25pt;height:21.75pt" o:ole="">
                  <v:imagedata r:id="rId2216" o:title=""/>
                </v:shape>
                <o:OLEObject Type="Embed" ProgID="Equation.DSMT4" ShapeID="_x0000_i15532" DrawAspect="Content" ObjectID="_1690175347" r:id="rId221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00" w:dyaOrig="435" w14:anchorId="1ECE3902">
                <v:shape id="_x0000_i15533" type="#_x0000_t75" style="width:105pt;height:21.75pt" o:ole="">
                  <v:imagedata r:id="rId2218" o:title=""/>
                </v:shape>
                <o:OLEObject Type="Embed" ProgID="Equation.DSMT4" ShapeID="_x0000_i15533" DrawAspect="Content" ObjectID="_1690175348" r:id="rId221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47F0049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85" w:dyaOrig="435" w14:anchorId="686DB161">
                <v:shape id="_x0000_i15534" type="#_x0000_t75" style="width:104.25pt;height:21.75pt" o:ole="">
                  <v:imagedata r:id="rId2220" o:title=""/>
                </v:shape>
                <o:OLEObject Type="Embed" ProgID="Equation.DSMT4" ShapeID="_x0000_i15534" DrawAspect="Content" ObjectID="_1690175349" r:id="rId222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533AC428">
                <v:shape id="_x0000_i15535" type="#_x0000_t75" style="width:111pt;height:21.75pt" o:ole="">
                  <v:imagedata r:id="rId2222" o:title=""/>
                </v:shape>
                <o:OLEObject Type="Embed" ProgID="Equation.DSMT4" ShapeID="_x0000_i15535" DrawAspect="Content" ObjectID="_1690175350" r:id="rId222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73AB74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294FE13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6DA3DBE6" w14:textId="77777777" w:rsidTr="000D6B5B">
        <w:tc>
          <w:tcPr>
            <w:tcW w:w="6200" w:type="dxa"/>
            <w:shd w:val="clear" w:color="auto" w:fill="auto"/>
          </w:tcPr>
          <w:p w14:paraId="493B2BB2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10"/>
                <w:szCs w:val="22"/>
              </w:rPr>
              <w:object w:dxaOrig="450" w:dyaOrig="315" w14:anchorId="10841E48">
                <v:shape id="_x0000_i15536" type="#_x0000_t75" style="width:22.5pt;height:15.75pt" o:ole="">
                  <v:imagedata r:id="rId2224" o:title=""/>
                </v:shape>
                <o:OLEObject Type="Embed" ProgID="Equation.DSMT4" ShapeID="_x0000_i15536" DrawAspect="Content" ObjectID="_1690175351" r:id="rId222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, phương trình của đường tròn có tâm là gốc tọa độ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40" w:dyaOrig="270" w14:anchorId="378A6B47">
                <v:shape id="_x0000_i15537" type="#_x0000_t75" style="width:12pt;height:13.5pt" o:ole="">
                  <v:imagedata r:id="rId2226" o:title=""/>
                </v:shape>
                <o:OLEObject Type="Embed" ProgID="Equation.DSMT4" ShapeID="_x0000_i15537" DrawAspect="Content" ObjectID="_1690175352" r:id="rId222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4"/>
                <w:szCs w:val="22"/>
              </w:rPr>
              <w:object w:dxaOrig="225" w:dyaOrig="255" w14:anchorId="54424255">
                <v:shape id="_x0000_i15538" type="#_x0000_t75" style="width:11.25pt;height:12.75pt" o:ole="">
                  <v:imagedata r:id="rId2228" o:title=""/>
                </v:shape>
                <o:OLEObject Type="Embed" ProgID="Equation.DSMT4" ShapeID="_x0000_i15538" DrawAspect="Content" ObjectID="_1690175353" r:id="rId222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: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10"/>
                <w:szCs w:val="22"/>
              </w:rPr>
              <w:object w:dxaOrig="1245" w:dyaOrig="315" w14:anchorId="0CF791EC">
                <v:shape id="_x0000_i15539" type="#_x0000_t75" style="width:62.25pt;height:15.75pt" o:ole="">
                  <v:imagedata r:id="rId2230" o:title=""/>
                </v:shape>
                <o:OLEObject Type="Embed" ProgID="Equation.DSMT4" ShapeID="_x0000_i15539" DrawAspect="Content" ObjectID="_1690175354" r:id="rId223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là</w:t>
            </w:r>
          </w:p>
          <w:p w14:paraId="7E0817B6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4"/>
                <w:szCs w:val="22"/>
              </w:rPr>
              <w:object w:dxaOrig="2175" w:dyaOrig="450" w14:anchorId="10A5B273">
                <v:shape id="_x0000_i15540" type="#_x0000_t75" style="width:108.75pt;height:22.5pt" o:ole="">
                  <v:imagedata r:id="rId2232" o:title=""/>
                </v:shape>
                <o:OLEObject Type="Embed" ProgID="Equation.DSMT4" ShapeID="_x0000_i15540" DrawAspect="Content" ObjectID="_1690175355" r:id="rId223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0"/>
                <w:szCs w:val="22"/>
              </w:rPr>
              <w:object w:dxaOrig="1395" w:dyaOrig="375" w14:anchorId="3FBBA398">
                <v:shape id="_x0000_i15541" type="#_x0000_t75" style="width:69.75pt;height:18.75pt" o:ole="">
                  <v:imagedata r:id="rId2234" o:title=""/>
                </v:shape>
                <o:OLEObject Type="Embed" ProgID="Equation.DSMT4" ShapeID="_x0000_i15541" DrawAspect="Content" ObjectID="_1690175356" r:id="rId223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782AF55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4"/>
                <w:szCs w:val="22"/>
              </w:rPr>
              <w:object w:dxaOrig="2355" w:dyaOrig="450" w14:anchorId="1C7FD271">
                <v:shape id="_x0000_i15542" type="#_x0000_t75" style="width:117.75pt;height:22.5pt" o:ole="">
                  <v:imagedata r:id="rId2236" o:title=""/>
                </v:shape>
                <o:OLEObject Type="Embed" ProgID="Equation.DSMT4" ShapeID="_x0000_i15542" DrawAspect="Content" ObjectID="_1690175357" r:id="rId223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Cs/>
                <w:iCs/>
                <w:color w:val="000000"/>
                <w:position w:val="-10"/>
                <w:szCs w:val="22"/>
              </w:rPr>
              <w:object w:dxaOrig="1215" w:dyaOrig="375" w14:anchorId="6EB8F2D1">
                <v:shape id="_x0000_i15543" type="#_x0000_t75" style="width:60.75pt;height:18.75pt" o:ole="">
                  <v:imagedata r:id="rId2238" o:title=""/>
                </v:shape>
                <o:OLEObject Type="Embed" ProgID="Equation.DSMT4" ShapeID="_x0000_i15543" DrawAspect="Content" ObjectID="_1690175358" r:id="rId223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B8D206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4021D98D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lastRenderedPageBreak/>
              <w:t xml:space="preserve">Lời giải </w:t>
            </w:r>
          </w:p>
        </w:tc>
      </w:tr>
      <w:tr w:rsidR="000D6B5B" w:rsidRPr="00CA015B" w14:paraId="258AC5FF" w14:textId="77777777" w:rsidTr="000D6B5B">
        <w:tc>
          <w:tcPr>
            <w:tcW w:w="6200" w:type="dxa"/>
            <w:shd w:val="clear" w:color="auto" w:fill="auto"/>
          </w:tcPr>
          <w:p w14:paraId="4237F30D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14:</w:t>
            </w:r>
            <w:r w:rsidRPr="00CA015B">
              <w:rPr>
                <w:rFonts w:ascii="Chu Van An" w:hAnsi="Chu Van An" w:cs="Chu Van An"/>
                <w:szCs w:val="22"/>
              </w:rPr>
              <w:t xml:space="preserve">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48483DDA">
                <v:shape id="_x0000_i15544" type="#_x0000_t75" style="width:21pt;height:20.25pt" o:ole="">
                  <v:imagedata r:id="rId2240" o:title=""/>
                </v:shape>
                <o:OLEObject Type="Embed" ProgID="Equation.DSMT4" ShapeID="_x0000_i15544" DrawAspect="Content" ObjectID="_1690175359" r:id="rId224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25" w:dyaOrig="405" w14:anchorId="1679ACD7">
                <v:shape id="_x0000_i15545" type="#_x0000_t75" style="width:41.25pt;height:20.25pt" o:ole="">
                  <v:imagedata r:id="rId2242" o:title=""/>
                </v:shape>
                <o:OLEObject Type="Embed" ProgID="Equation.DSMT4" ShapeID="_x0000_i15545" DrawAspect="Content" ObjectID="_1690175360" r:id="rId224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365" w:dyaOrig="330" w14:anchorId="54E86302">
                <v:shape id="_x0000_i15546" type="#_x0000_t75" style="width:68.25pt;height:16.5pt" o:ole="">
                  <v:imagedata r:id="rId2244" o:title=""/>
                </v:shape>
                <o:OLEObject Type="Embed" ProgID="Equation.DSMT4" ShapeID="_x0000_i15546" DrawAspect="Content" ObjectID="_1690175361" r:id="rId2245"/>
              </w:object>
            </w:r>
          </w:p>
          <w:p w14:paraId="77741428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70" w:dyaOrig="450" w14:anchorId="722B38B0">
                <v:shape id="_x0000_i15547" type="#_x0000_t75" style="width:103.5pt;height:22.5pt" o:ole="">
                  <v:imagedata r:id="rId2246" o:title=""/>
                </v:shape>
                <o:OLEObject Type="Embed" ProgID="Equation.DSMT4" ShapeID="_x0000_i15547" DrawAspect="Content" ObjectID="_1690175362" r:id="rId224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55" w:dyaOrig="450" w14:anchorId="7F2AA687">
                <v:shape id="_x0000_i15548" type="#_x0000_t75" style="width:102.75pt;height:22.5pt" o:ole="">
                  <v:imagedata r:id="rId2248" o:title=""/>
                </v:shape>
                <o:OLEObject Type="Embed" ProgID="Equation.DSMT4" ShapeID="_x0000_i15548" DrawAspect="Content" ObjectID="_1690175363" r:id="rId224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B364BF3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070" w:dyaOrig="450" w14:anchorId="22438D25">
                <v:shape id="_x0000_i15549" type="#_x0000_t75" style="width:103.5pt;height:22.5pt" o:ole="">
                  <v:imagedata r:id="rId2250" o:title=""/>
                </v:shape>
                <o:OLEObject Type="Embed" ProgID="Equation.DSMT4" ShapeID="_x0000_i15549" DrawAspect="Content" ObjectID="_1690175364" r:id="rId225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2"/>
              </w:rPr>
              <w:object w:dxaOrig="2220" w:dyaOrig="450" w14:anchorId="148A80E9">
                <v:shape id="_x0000_i15550" type="#_x0000_t75" style="width:111pt;height:22.5pt" o:ole="">
                  <v:imagedata r:id="rId2252" o:title=""/>
                </v:shape>
                <o:OLEObject Type="Embed" ProgID="Equation.DSMT4" ShapeID="_x0000_i15550" DrawAspect="Content" ObjectID="_1690175365" r:id="rId225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D0C883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4D25EC6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5E326879" w14:textId="77777777" w:rsidTr="000D6B5B">
        <w:tc>
          <w:tcPr>
            <w:tcW w:w="6200" w:type="dxa"/>
            <w:shd w:val="clear" w:color="auto" w:fill="auto"/>
          </w:tcPr>
          <w:p w14:paraId="57DA88F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15: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465" w:dyaOrig="330" w14:anchorId="20803487">
                <v:shape id="_x0000_i15551" type="#_x0000_t75" style="width:23.25pt;height:16.5pt" o:ole="">
                  <v:imagedata r:id="rId2254" o:title=""/>
                </v:shape>
                <o:OLEObject Type="Embed" ProgID="Equation.DSMT4" ShapeID="_x0000_i15551" DrawAspect="Content" ObjectID="_1690175366" r:id="rId2255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, cho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770" w:dyaOrig="330" w14:anchorId="716BD643">
                <v:shape id="_x0000_i15552" type="#_x0000_t75" style="width:88.5pt;height:16.5pt" o:ole="">
                  <v:imagedata r:id="rId2256" o:title=""/>
                </v:shape>
                <o:OLEObject Type="Embed" ProgID="Equation.DSMT4" ShapeID="_x0000_i15552" DrawAspect="Content" ObjectID="_1690175367" r:id="rId2257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và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  <w:lang w:val="vi-VN" w:eastAsia="vi-VN"/>
              </w:rPr>
              <w:object w:dxaOrig="690" w:dyaOrig="405" w14:anchorId="5107C385">
                <v:shape id="_x0000_i15553" type="#_x0000_t75" style="width:34.5pt;height:20.25pt" o:ole="">
                  <v:imagedata r:id="rId2258" o:title=""/>
                </v:shape>
                <o:OLEObject Type="Embed" ProgID="Equation.DSMT4" ShapeID="_x0000_i15553" DrawAspect="Content" ObjectID="_1690175368" r:id="rId2259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.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  <w:lang w:val="vi-VN" w:eastAsia="vi-VN"/>
              </w:rPr>
              <w:object w:dxaOrig="420" w:dyaOrig="405" w14:anchorId="31E4B6D5">
                <v:shape id="_x0000_i15554" type="#_x0000_t75" style="width:21pt;height:20.25pt" o:ole="">
                  <v:imagedata r:id="rId2260" o:title=""/>
                </v:shape>
                <o:OLEObject Type="Embed" ProgID="Equation.DSMT4" ShapeID="_x0000_i15554" DrawAspect="Content" ObjectID="_1690175369" r:id="rId2261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2E46EA56">
                <v:shape id="_x0000_i15555" type="#_x0000_t75" style="width:9.75pt;height:12.75pt" o:ole="">
                  <v:imagedata r:id="rId2262" o:title=""/>
                </v:shape>
                <o:OLEObject Type="Embed" ProgID="Equation.DSMT4" ShapeID="_x0000_i15555" DrawAspect="Content" ObjectID="_1690175370" r:id="rId2263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  <w:lang w:val="vi-VN"/>
              </w:rPr>
              <w:object w:dxaOrig="210" w:dyaOrig="255" w14:anchorId="7198C0BA">
                <v:shape id="_x0000_i15556" type="#_x0000_t75" style="width:10.5pt;height:12.75pt" o:ole="">
                  <v:imagedata r:id="rId2264" o:title=""/>
                </v:shape>
                <o:OLEObject Type="Embed" ProgID="Equation.DSMT4" ShapeID="_x0000_i15556" DrawAspect="Content" ObjectID="_1690175371" r:id="rId2265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 có phương trình là:</w:t>
            </w:r>
          </w:p>
          <w:p w14:paraId="75C5A147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7030A0"/>
                <w:position w:val="-14"/>
                <w:szCs w:val="22"/>
                <w:lang w:eastAsia="vi-VN"/>
              </w:rPr>
              <w:object w:dxaOrig="2055" w:dyaOrig="450" w14:anchorId="0C269776">
                <v:shape id="_x0000_i15557" type="#_x0000_t75" style="width:102.75pt;height:22.5pt" o:ole="">
                  <v:imagedata r:id="rId2266" o:title=""/>
                </v:shape>
                <o:OLEObject Type="Embed" ProgID="Equation.DSMT4" ShapeID="_x0000_i15557" DrawAspect="Content" ObjectID="_1690175372" r:id="rId2267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65" w:dyaOrig="615" w14:anchorId="3F8D2EF5">
                <v:shape id="_x0000_i15558" type="#_x0000_t75" style="width:113.25pt;height:30.75pt" o:ole="">
                  <v:imagedata r:id="rId2268" o:title=""/>
                </v:shape>
                <o:OLEObject Type="Embed" ProgID="Equation.DSMT4" ShapeID="_x0000_i15558" DrawAspect="Content" ObjectID="_1690175373" r:id="rId2269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>.</w:t>
            </w:r>
          </w:p>
          <w:p w14:paraId="39C9256B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055" w:dyaOrig="450" w14:anchorId="264F4379">
                <v:shape id="_x0000_i15559" type="#_x0000_t75" style="width:102.75pt;height:22.5pt" o:ole="">
                  <v:imagedata r:id="rId2270" o:title=""/>
                </v:shape>
                <o:OLEObject Type="Embed" ProgID="Equation.DSMT4" ShapeID="_x0000_i15559" DrawAspect="Content" ObjectID="_1690175374" r:id="rId2271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 w:eastAsia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265" w:dyaOrig="615" w14:anchorId="49DC43F6">
                <v:shape id="_x0000_i15560" type="#_x0000_t75" style="width:113.25pt;height:30.75pt" o:ole="">
                  <v:imagedata r:id="rId2272" o:title=""/>
                </v:shape>
                <o:OLEObject Type="Embed" ProgID="Equation.DSMT4" ShapeID="_x0000_i15560" DrawAspect="Content" ObjectID="_1690175375" r:id="rId2273"/>
              </w:objec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t>.</w:t>
            </w:r>
          </w:p>
          <w:p w14:paraId="74AD40D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359CDF61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266E9089" w14:textId="77777777" w:rsidTr="000D6B5B">
        <w:tc>
          <w:tcPr>
            <w:tcW w:w="6200" w:type="dxa"/>
            <w:shd w:val="clear" w:color="auto" w:fill="auto"/>
          </w:tcPr>
          <w:p w14:paraId="4EDEDAC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16: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đi qua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65" w:dyaOrig="390" w14:anchorId="22280764">
                <v:shape id="_x0000_i15561" type="#_x0000_t75" style="width:38.25pt;height:19.5pt" o:ole="">
                  <v:imagedata r:id="rId2274" o:title=""/>
                </v:shape>
                <o:OLEObject Type="Embed" ProgID="Equation.DSMT4" ShapeID="_x0000_i15561" DrawAspect="Content" ObjectID="_1690175376" r:id="rId2275"/>
              </w:object>
            </w:r>
            <w:r w:rsidRPr="00CA015B">
              <w:rPr>
                <w:rFonts w:ascii="Chu Van An" w:hAnsi="Chu Van An" w:cs="Chu Van An"/>
                <w:szCs w:val="22"/>
              </w:rPr>
              <w:t>, tiếp xúc với các trục tọa độ có phương trình là</w:t>
            </w:r>
          </w:p>
          <w:p w14:paraId="567CB314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160" w:dyaOrig="420" w14:anchorId="74B044B1">
                <v:shape id="_x0000_i15562" type="#_x0000_t75" style="width:108pt;height:21pt" o:ole="">
                  <v:imagedata r:id="rId2276" o:title=""/>
                </v:shape>
                <o:OLEObject Type="Embed" ProgID="Equation.DSMT4" ShapeID="_x0000_i15562" DrawAspect="Content" ObjectID="_1690175377" r:id="rId227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550" w:dyaOrig="420" w14:anchorId="29483170">
                <v:shape id="_x0000_i15563" type="#_x0000_t75" style="width:127.5pt;height:21pt" o:ole="">
                  <v:imagedata r:id="rId2278" o:title=""/>
                </v:shape>
                <o:OLEObject Type="Embed" ProgID="Equation.DSMT4" ShapeID="_x0000_i15563" DrawAspect="Content" ObjectID="_1690175378" r:id="rId227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8EEE07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160" w:dyaOrig="420" w14:anchorId="519D6855">
                <v:shape id="_x0000_i15564" type="#_x0000_t75" style="width:108pt;height:21pt" o:ole="">
                  <v:imagedata r:id="rId2280" o:title=""/>
                </v:shape>
                <o:OLEObject Type="Embed" ProgID="Equation.DSMT4" ShapeID="_x0000_i15564" DrawAspect="Content" ObjectID="_1690175379" r:id="rId228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565" w:dyaOrig="420" w14:anchorId="1EB86C22">
                <v:shape id="_x0000_i15565" type="#_x0000_t75" style="width:128.25pt;height:21pt" o:ole="">
                  <v:imagedata r:id="rId2282" o:title=""/>
                </v:shape>
                <o:OLEObject Type="Embed" ProgID="Equation.DSMT4" ShapeID="_x0000_i15565" DrawAspect="Content" ObjectID="_1690175380" r:id="rId228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F269CD5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160" w:dyaOrig="420" w14:anchorId="2419135E">
                <v:shape id="_x0000_i15566" type="#_x0000_t75" style="width:108pt;height:21pt" o:ole="">
                  <v:imagedata r:id="rId2284" o:title=""/>
                </v:shape>
                <o:OLEObject Type="Embed" ProgID="Equation.DSMT4" ShapeID="_x0000_i15566" DrawAspect="Content" ObjectID="_1690175381" r:id="rId228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550" w:dyaOrig="420" w14:anchorId="7108CDC5">
                <v:shape id="_x0000_i15567" type="#_x0000_t75" style="width:127.5pt;height:21pt" o:ole="">
                  <v:imagedata r:id="rId2286" o:title=""/>
                </v:shape>
                <o:OLEObject Type="Embed" ProgID="Equation.DSMT4" ShapeID="_x0000_i15567" DrawAspect="Content" ObjectID="_1690175382" r:id="rId228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75B828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160" w:dyaOrig="420" w14:anchorId="79CAE97C">
                <v:shape id="_x0000_i15568" type="#_x0000_t75" style="width:108pt;height:21pt" o:ole="">
                  <v:imagedata r:id="rId2288" o:title=""/>
                </v:shape>
                <o:OLEObject Type="Embed" ProgID="Equation.DSMT4" ShapeID="_x0000_i15568" DrawAspect="Content" ObjectID="_1690175383" r:id="rId228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2565" w:dyaOrig="420" w14:anchorId="786C420A">
                <v:shape id="_x0000_i15569" type="#_x0000_t75" style="width:128.25pt;height:21pt" o:ole="">
                  <v:imagedata r:id="rId2290" o:title=""/>
                </v:shape>
                <o:OLEObject Type="Embed" ProgID="Equation.DSMT4" ShapeID="_x0000_i15569" DrawAspect="Content" ObjectID="_1690175384" r:id="rId229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CAB4525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41885696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7F07AF0A" w14:textId="77777777" w:rsidTr="000D6B5B">
        <w:tc>
          <w:tcPr>
            <w:tcW w:w="6200" w:type="dxa"/>
            <w:shd w:val="clear" w:color="auto" w:fill="auto"/>
          </w:tcPr>
          <w:p w14:paraId="7AAB9BA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color w:val="002060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17: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Cho ba đường thẳng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5070" w:dyaOrig="360" w14:anchorId="6C2E6D8B">
                <v:shape id="_x0000_i15570" type="#_x0000_t75" style="width:253.5pt;height:18pt" o:ole="">
                  <v:imagedata r:id="rId2292" o:title=""/>
                </v:shape>
                <o:OLEObject Type="Embed" ProgID="Equation.DSMT4" ShapeID="_x0000_i15570" DrawAspect="Content" ObjectID="_1690175385" r:id="rId229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Tìm phương trình đường tròn có tâm thuộc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70" w:dyaOrig="360" w14:anchorId="4C2D6DB3">
                <v:shape id="_x0000_i15571" type="#_x0000_t75" style="width:13.5pt;height:18pt" o:ole="">
                  <v:imagedata r:id="rId2294" o:title=""/>
                </v:shape>
                <o:OLEObject Type="Embed" ProgID="Equation.DSMT4" ShapeID="_x0000_i15571" DrawAspect="Content" ObjectID="_1690175386" r:id="rId229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tiếp xúc với hai đường thẳng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630" w:dyaOrig="360" w14:anchorId="05D63DC7">
                <v:shape id="_x0000_i15572" type="#_x0000_t75" style="width:31.5pt;height:18pt" o:ole="">
                  <v:imagedata r:id="rId2296" o:title=""/>
                </v:shape>
                <o:OLEObject Type="Embed" ProgID="Equation.DSMT4" ShapeID="_x0000_i15572" DrawAspect="Content" ObjectID="_1690175387" r:id="rId2297"/>
              </w:object>
            </w:r>
          </w:p>
          <w:p w14:paraId="247F453D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color w:val="00206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  <w:szCs w:val="22"/>
              </w:rPr>
              <w:object w:dxaOrig="2220" w:dyaOrig="630" w14:anchorId="070CB54B">
                <v:shape id="_x0000_i15573" type="#_x0000_t75" style="width:111pt;height:31.5pt" o:ole="">
                  <v:imagedata r:id="rId2298" o:title=""/>
                </v:shape>
                <o:OLEObject Type="Embed" ProgID="Equation.DSMT4" ShapeID="_x0000_i15573" DrawAspect="Content" ObjectID="_1690175388" r:id="rId229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bCs/>
                <w:color w:val="0000FF"/>
                <w:position w:val="-24"/>
                <w:szCs w:val="22"/>
              </w:rPr>
              <w:object w:dxaOrig="2250" w:dyaOrig="630" w14:anchorId="0D93A1FE">
                <v:shape id="_x0000_i15574" type="#_x0000_t75" style="width:112.5pt;height:31.5pt" o:ole="">
                  <v:imagedata r:id="rId2300" o:title=""/>
                </v:shape>
                <o:OLEObject Type="Embed" ProgID="Equation.DSMT4" ShapeID="_x0000_i15574" DrawAspect="Content" ObjectID="_1690175389" r:id="rId230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18FFA78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28"/>
                <w:szCs w:val="22"/>
              </w:rPr>
              <w:object w:dxaOrig="2550" w:dyaOrig="750" w14:anchorId="73BA3309">
                <v:shape id="_x0000_i15575" type="#_x0000_t75" style="width:127.5pt;height:37.5pt" o:ole="">
                  <v:imagedata r:id="rId2302" o:title=""/>
                </v:shape>
                <o:OLEObject Type="Embed" ProgID="Equation.DSMT4" ShapeID="_x0000_i15575" DrawAspect="Content" ObjectID="_1690175390" r:id="rId230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28"/>
                <w:szCs w:val="22"/>
              </w:rPr>
              <w:object w:dxaOrig="2610" w:dyaOrig="750" w14:anchorId="4944CF17">
                <v:shape id="_x0000_i15576" type="#_x0000_t75" style="width:130.5pt;height:37.5pt" o:ole="">
                  <v:imagedata r:id="rId2304" o:title=""/>
                </v:shape>
                <o:OLEObject Type="Embed" ProgID="Equation.DSMT4" ShapeID="_x0000_i15576" DrawAspect="Content" ObjectID="_1690175391" r:id="rId230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B88A81B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4A5FDD5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44BDA4C8" w14:textId="77777777" w:rsidTr="000D6B5B">
        <w:tc>
          <w:tcPr>
            <w:tcW w:w="6200" w:type="dxa"/>
            <w:shd w:val="clear" w:color="auto" w:fill="auto"/>
          </w:tcPr>
          <w:p w14:paraId="64D30A9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  <w:lang w:val="fr-FR"/>
              </w:rPr>
              <w:lastRenderedPageBreak/>
              <w:t>Câu 18: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đi qua điểm </w:t>
            </w:r>
            <w:r w:rsidRPr="00CA015B">
              <w:rPr>
                <w:rFonts w:ascii="Chu Van An" w:eastAsia="Arial" w:hAnsi="Chu Van An" w:cs="Chu Van An"/>
                <w:position w:val="-12"/>
                <w:szCs w:val="22"/>
              </w:rPr>
              <w:object w:dxaOrig="840" w:dyaOrig="360" w14:anchorId="6FC971B4">
                <v:shape id="_x0000_i15577" type="#_x0000_t75" style="width:42pt;height:18pt" o:ole="">
                  <v:imagedata r:id="rId2306" o:title=""/>
                </v:shape>
                <o:OLEObject Type="Embed" ProgID="Equation.DSMT4" ShapeID="_x0000_i15577" DrawAspect="Content" ObjectID="_1690175392" r:id="rId230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trục hoành tại </w:t>
            </w:r>
            <w:r w:rsidRPr="00CA015B">
              <w:rPr>
                <w:rFonts w:ascii="Chu Van An" w:eastAsia="Arial" w:hAnsi="Chu Van An" w:cs="Chu Van An"/>
                <w:position w:val="-12"/>
                <w:szCs w:val="22"/>
              </w:rPr>
              <w:object w:dxaOrig="705" w:dyaOrig="360" w14:anchorId="1E1C0A1E">
                <v:shape id="_x0000_i15578" type="#_x0000_t75" style="width:35.25pt;height:18pt" o:ole="">
                  <v:imagedata r:id="rId2308" o:title=""/>
                </v:shape>
                <o:OLEObject Type="Embed" ProgID="Equation.DSMT4" ShapeID="_x0000_i15578" DrawAspect="Content" ObjectID="_1690175393" r:id="rId230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 là:</w:t>
            </w:r>
          </w:p>
          <w:p w14:paraId="0F4A3BB8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34BCE0F7">
                <v:shape id="_x0000_i15579" type="#_x0000_t75" style="width:107.25pt;height:21.75pt" o:ole="">
                  <v:imagedata r:id="rId2310" o:title=""/>
                </v:shape>
                <o:OLEObject Type="Embed" ProgID="Equation.DSMT4" ShapeID="_x0000_i15579" DrawAspect="Content" ObjectID="_1690175394" r:id="rId231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4D0F22D2">
                <v:shape id="_x0000_i15580" type="#_x0000_t75" style="width:107.25pt;height:21.75pt" o:ole="">
                  <v:imagedata r:id="rId2312" o:title=""/>
                </v:shape>
                <o:OLEObject Type="Embed" ProgID="Equation.DSMT4" ShapeID="_x0000_i15580" DrawAspect="Content" ObjectID="_1690175395" r:id="rId2313"/>
              </w:object>
            </w:r>
            <w:r w:rsidRPr="00CA015B">
              <w:rPr>
                <w:rFonts w:ascii="Chu Van An" w:hAnsi="Chu Van An" w:cs="Chu Van An"/>
                <w:b/>
                <w:szCs w:val="22"/>
                <w:lang w:val="fr-FR"/>
              </w:rPr>
              <w:t>.</w:t>
            </w:r>
          </w:p>
          <w:p w14:paraId="2DE1B4CC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58B7A9E1">
                <v:shape id="_x0000_i15581" type="#_x0000_t75" style="width:107.25pt;height:21.75pt" o:ole="">
                  <v:imagedata r:id="rId2314" o:title=""/>
                </v:shape>
                <o:OLEObject Type="Embed" ProgID="Equation.DSMT4" ShapeID="_x0000_i15581" DrawAspect="Content" ObjectID="_1690175396" r:id="rId2315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Arial" w:hAnsi="Chu Van An" w:cs="Chu Van An"/>
                <w:position w:val="-14"/>
                <w:szCs w:val="22"/>
              </w:rPr>
              <w:object w:dxaOrig="2145" w:dyaOrig="435" w14:anchorId="18FD038B">
                <v:shape id="_x0000_i15582" type="#_x0000_t75" style="width:107.25pt;height:21.75pt" o:ole="">
                  <v:imagedata r:id="rId2316" o:title=""/>
                </v:shape>
                <o:OLEObject Type="Embed" ProgID="Equation.DSMT4" ShapeID="_x0000_i15582" DrawAspect="Content" ObjectID="_1690175397" r:id="rId2317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6E1BD5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5D2A8F05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06F2B46A" w14:textId="77777777" w:rsidTr="000D6B5B">
        <w:tc>
          <w:tcPr>
            <w:tcW w:w="6200" w:type="dxa"/>
            <w:shd w:val="clear" w:color="auto" w:fill="auto"/>
          </w:tcPr>
          <w:p w14:paraId="3A67711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3D7DA711">
                <v:shape id="_x0000_i15583" type="#_x0000_t75" style="width:23.25pt;height:15.75pt" o:ole="">
                  <v:imagedata r:id="rId2318" o:title=""/>
                </v:shape>
                <o:OLEObject Type="Embed" ProgID="Equation.DSMT4" ShapeID="_x0000_i15583" DrawAspect="Content" ObjectID="_1690175398" r:id="rId231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số các đường tròn tâm thuộc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15" w14:anchorId="187EFA2A">
                <v:shape id="_x0000_i15584" type="#_x0000_t75" style="width:81.75pt;height:15.75pt" o:ole="">
                  <v:imagedata r:id="rId2320" o:title=""/>
                </v:shape>
                <o:OLEObject Type="Embed" ProgID="Equation.DSMT4" ShapeID="_x0000_i15584" DrawAspect="Content" ObjectID="_1690175399" r:id="rId232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hai trục tọa độ là:</w:t>
            </w:r>
          </w:p>
          <w:p w14:paraId="2D693593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5A4FDF91">
                <v:shape id="_x0000_i15585" type="#_x0000_t75" style="width:9.75pt;height:12.75pt" o:ole="">
                  <v:imagedata r:id="rId2322" o:title=""/>
                </v:shape>
                <o:OLEObject Type="Embed" ProgID="Equation.DSMT4" ShapeID="_x0000_i15585" DrawAspect="Content" ObjectID="_1690175400" r:id="rId232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4540B45D">
                <v:shape id="_x0000_i15586" type="#_x0000_t75" style="width:9pt;height:14.25pt" o:ole="">
                  <v:imagedata r:id="rId2324" o:title=""/>
                </v:shape>
                <o:OLEObject Type="Embed" ProgID="Equation.DSMT4" ShapeID="_x0000_i15586" DrawAspect="Content" ObjectID="_1690175401" r:id="rId232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5E5422D5">
                <v:shape id="_x0000_i15587" type="#_x0000_t75" style="width:9.75pt;height:14.25pt" o:ole="">
                  <v:imagedata r:id="rId2326" o:title=""/>
                </v:shape>
                <o:OLEObject Type="Embed" ProgID="Equation.DSMT4" ShapeID="_x0000_i15587" DrawAspect="Content" ObjectID="_1690175402" r:id="rId232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35" w:dyaOrig="255" w14:anchorId="5CC9376B">
                <v:shape id="_x0000_i15588" type="#_x0000_t75" style="width:6.75pt;height:12.75pt" o:ole="">
                  <v:imagedata r:id="rId2328" o:title=""/>
                </v:shape>
                <o:OLEObject Type="Embed" ProgID="Equation.DSMT4" ShapeID="_x0000_i15588" DrawAspect="Content" ObjectID="_1690175403" r:id="rId232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8391C2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01FAA0AD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15800D1E" w14:textId="77777777" w:rsidTr="000D6B5B">
        <w:tc>
          <w:tcPr>
            <w:tcW w:w="6200" w:type="dxa"/>
            <w:shd w:val="clear" w:color="auto" w:fill="auto"/>
          </w:tcPr>
          <w:p w14:paraId="27FFF664" w14:textId="77777777" w:rsidR="000D6B5B" w:rsidRPr="00CA015B" w:rsidRDefault="000D6B5B" w:rsidP="00136803">
            <w:pPr>
              <w:pStyle w:val="NormalWeb"/>
              <w:spacing w:before="0" w:beforeAutospacing="0" w:after="0" w:afterAutospacing="0" w:line="276" w:lineRule="auto"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20:</w:t>
            </w:r>
            <w:r w:rsidRPr="00CA015B">
              <w:rPr>
                <w:rFonts w:ascii="Chu Van An" w:hAnsi="Chu Van An" w:cs="Chu Van An"/>
                <w:sz w:val="22"/>
                <w:szCs w:val="22"/>
              </w:rPr>
              <w:t xml:space="preserve">Trong hệ trục tọa độ </w:t>
            </w:r>
            <w:r w:rsidRPr="00CA015B">
              <w:rPr>
                <w:rFonts w:ascii="Chu Van An" w:hAnsi="Chu Van An" w:cs="Chu Van An"/>
                <w:position w:val="-10"/>
                <w:sz w:val="22"/>
                <w:szCs w:val="22"/>
              </w:rPr>
              <w:object w:dxaOrig="450" w:dyaOrig="330" w14:anchorId="2E5FEF3F">
                <v:shape id="_x0000_i15589" type="#_x0000_t75" style="width:22.5pt;height:16.5pt" o:ole="">
                  <v:imagedata r:id="rId2330" o:title=""/>
                </v:shape>
                <o:OLEObject Type="Embed" ProgID="Equation.DSMT4" ShapeID="_x0000_i15589" DrawAspect="Content" ObjectID="_1690175404" r:id="rId2331"/>
              </w:object>
            </w:r>
            <w:r w:rsidRPr="00CA015B">
              <w:rPr>
                <w:rFonts w:ascii="Chu Van An" w:hAnsi="Chu Van An" w:cs="Chu Van An"/>
                <w:sz w:val="22"/>
                <w:szCs w:val="22"/>
              </w:rPr>
              <w:t xml:space="preserve">, cho </w: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đường tròn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2730" w:dyaOrig="420" w14:anchorId="316A0287">
                <v:shape id="_x0000_i15590" type="#_x0000_t75" style="width:136.5pt;height:21pt" o:ole="">
                  <v:imagedata r:id="rId2332" o:title=""/>
                </v:shape>
                <o:OLEObject Type="Embed" ProgID="Equation.DSMT4" ShapeID="_x0000_i15590" DrawAspect="Content" ObjectID="_1690175405" r:id="rId2333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. </w:t>
            </w:r>
            <w:r w:rsidRPr="00CA015B">
              <w:rPr>
                <w:rFonts w:ascii="Chu Van An" w:hAnsi="Chu Van An" w:cs="Chu Van An"/>
                <w:position w:val="-4"/>
                <w:sz w:val="22"/>
                <w:szCs w:val="22"/>
              </w:rPr>
              <w:object w:dxaOrig="240" w:dyaOrig="270" w14:anchorId="4AEFC930">
                <v:shape id="_x0000_i15591" type="#_x0000_t75" style="width:12pt;height:13.5pt" o:ole="">
                  <v:imagedata r:id="rId2334" o:title=""/>
                </v:shape>
                <o:OLEObject Type="Embed" ProgID="Equation.DSMT4" ShapeID="_x0000_i15591" DrawAspect="Content" ObjectID="_1690175406" r:id="rId2335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là giao điểm của đường tròn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420" w:dyaOrig="390" w14:anchorId="6C060F9A">
                <v:shape id="_x0000_i15592" type="#_x0000_t75" style="width:21pt;height:19.5pt" o:ole="">
                  <v:imagedata r:id="rId2336" o:title=""/>
                </v:shape>
                <o:OLEObject Type="Embed" ProgID="Equation.DSMT4" ShapeID="_x0000_i15592" DrawAspect="Content" ObjectID="_1690175407" r:id="rId2337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và tia </w:t>
            </w:r>
            <w:r w:rsidRPr="00CA015B">
              <w:rPr>
                <w:rFonts w:ascii="Chu Van An" w:hAnsi="Chu Van An" w:cs="Chu Van An"/>
                <w:position w:val="-10"/>
                <w:sz w:val="22"/>
                <w:szCs w:val="22"/>
              </w:rPr>
              <w:object w:dxaOrig="360" w:dyaOrig="330" w14:anchorId="3F9166A1">
                <v:shape id="_x0000_i15593" type="#_x0000_t75" style="width:18pt;height:16.5pt" o:ole="">
                  <v:imagedata r:id="rId2338" o:title=""/>
                </v:shape>
                <o:OLEObject Type="Embed" ProgID="Equation.DSMT4" ShapeID="_x0000_i15593" DrawAspect="Content" ObjectID="_1690175408" r:id="rId2339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. Lập phương trình đường tròn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510" w:dyaOrig="390" w14:anchorId="481B06AE">
                <v:shape id="_x0000_i15594" type="#_x0000_t75" style="width:25.5pt;height:19.5pt" o:ole="">
                  <v:imagedata r:id="rId2340" o:title=""/>
                </v:shape>
                <o:OLEObject Type="Embed" ProgID="Equation.DSMT4" ShapeID="_x0000_i15594" DrawAspect="Content" ObjectID="_1690175409" r:id="rId2341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có bán kính bằng </w:t>
            </w:r>
            <w:r w:rsidRPr="00CA015B">
              <w:rPr>
                <w:rFonts w:ascii="Chu Van An" w:hAnsi="Chu Van An" w:cs="Chu Van An"/>
                <w:position w:val="-4"/>
                <w:sz w:val="22"/>
                <w:szCs w:val="22"/>
              </w:rPr>
              <w:object w:dxaOrig="210" w:dyaOrig="270" w14:anchorId="4FDC1308">
                <v:shape id="_x0000_i15595" type="#_x0000_t75" style="width:10.5pt;height:13.5pt" o:ole="">
                  <v:imagedata r:id="rId2342" o:title=""/>
                </v:shape>
                <o:OLEObject Type="Embed" ProgID="Equation.DSMT4" ShapeID="_x0000_i15595" DrawAspect="Content" ObjectID="_1690175410" r:id="rId2343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và tiếp xúc ngoài với </w:t>
            </w:r>
            <w:r w:rsidRPr="00CA015B">
              <w:rPr>
                <w:rFonts w:ascii="Chu Van An" w:hAnsi="Chu Van An" w:cs="Chu Van An"/>
                <w:position w:val="-14"/>
                <w:sz w:val="22"/>
                <w:szCs w:val="22"/>
              </w:rPr>
              <w:object w:dxaOrig="420" w:dyaOrig="390" w14:anchorId="48D3013B">
                <v:shape id="_x0000_i15596" type="#_x0000_t75" style="width:21pt;height:19.5pt" o:ole="">
                  <v:imagedata r:id="rId2344" o:title=""/>
                </v:shape>
                <o:OLEObject Type="Embed" ProgID="Equation.DSMT4" ShapeID="_x0000_i15596" DrawAspect="Content" ObjectID="_1690175411" r:id="rId2345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tại điểm </w:t>
            </w:r>
            <w:r w:rsidRPr="00CA015B">
              <w:rPr>
                <w:rFonts w:ascii="Chu Van An" w:hAnsi="Chu Van An" w:cs="Chu Van An"/>
                <w:position w:val="-4"/>
                <w:sz w:val="22"/>
                <w:szCs w:val="22"/>
              </w:rPr>
              <w:object w:dxaOrig="240" w:dyaOrig="270" w14:anchorId="61E320C7">
                <v:shape id="_x0000_i15597" type="#_x0000_t75" style="width:12pt;height:13.5pt" o:ole="">
                  <v:imagedata r:id="rId2346" o:title=""/>
                </v:shape>
                <o:OLEObject Type="Embed" ProgID="Equation.DSMT4" ShapeID="_x0000_i15597" DrawAspect="Content" ObjectID="_1690175412" r:id="rId2347"/>
              </w:object>
            </w:r>
            <w:r w:rsidRPr="00CA015B">
              <w:rPr>
                <w:rFonts w:ascii="Chu Van An" w:hAnsi="Chu Van An" w:cs="Chu Van An"/>
                <w:color w:val="000000"/>
                <w:sz w:val="22"/>
                <w:szCs w:val="22"/>
              </w:rPr>
              <w:t>.</w:t>
            </w:r>
          </w:p>
          <w:p w14:paraId="219C276C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30" w:dyaOrig="450" w14:anchorId="616D6528">
                <v:shape id="_x0000_i15598" type="#_x0000_t75" style="width:106.5pt;height:22.5pt" o:ole="">
                  <v:imagedata r:id="rId2348" o:title=""/>
                </v:shape>
                <o:OLEObject Type="Embed" ProgID="Equation.DSMT4" ShapeID="_x0000_i15598" DrawAspect="Content" ObjectID="_1690175413" r:id="rId234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8"/>
                <w:szCs w:val="22"/>
              </w:rPr>
              <w:object w:dxaOrig="2340" w:dyaOrig="510" w14:anchorId="3CCE9AD4">
                <v:shape id="_x0000_i15599" type="#_x0000_t75" style="width:117pt;height:25.5pt" o:ole="">
                  <v:imagedata r:id="rId2350" o:title=""/>
                </v:shape>
                <o:OLEObject Type="Embed" ProgID="Equation.DSMT4" ShapeID="_x0000_i15599" DrawAspect="Content" ObjectID="_1690175414" r:id="rId235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7EA1214D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8"/>
                <w:szCs w:val="22"/>
              </w:rPr>
              <w:object w:dxaOrig="2370" w:dyaOrig="510" w14:anchorId="5D16950D">
                <v:shape id="_x0000_i15600" type="#_x0000_t75" style="width:118.5pt;height:25.5pt" o:ole="">
                  <v:imagedata r:id="rId2352" o:title=""/>
                </v:shape>
                <o:OLEObject Type="Embed" ProgID="Equation.DSMT4" ShapeID="_x0000_i15600" DrawAspect="Content" ObjectID="_1690175415" r:id="rId235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8"/>
                <w:szCs w:val="22"/>
              </w:rPr>
              <w:object w:dxaOrig="2310" w:dyaOrig="510" w14:anchorId="4660EBFD">
                <v:shape id="_x0000_i15601" type="#_x0000_t75" style="width:115.5pt;height:25.5pt" o:ole="">
                  <v:imagedata r:id="rId2354" o:title=""/>
                </v:shape>
                <o:OLEObject Type="Embed" ProgID="Equation.DSMT4" ShapeID="_x0000_i15601" DrawAspect="Content" ObjectID="_1690175416" r:id="rId235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06877EF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171ED939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4EC54B53" w14:textId="77777777" w:rsidTr="000D6B5B">
        <w:tc>
          <w:tcPr>
            <w:tcW w:w="6200" w:type="dxa"/>
            <w:shd w:val="clear" w:color="auto" w:fill="auto"/>
          </w:tcPr>
          <w:p w14:paraId="6C83EE38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21: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Phương trình của đường tròn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95" w:dyaOrig="405" w14:anchorId="0F4A21B4">
                <v:shape id="_x0000_i15602" type="#_x0000_t75" style="width:39.75pt;height:20.25pt" o:ole="">
                  <v:imagedata r:id="rId2356" o:title=""/>
                </v:shape>
                <o:OLEObject Type="Embed" ProgID="Equation.DSMT4" ShapeID="_x0000_i15602" DrawAspect="Content" ObjectID="_1690175417" r:id="rId235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800" w:dyaOrig="405" w14:anchorId="29FBB33C">
                <v:shape id="_x0000_i15603" type="#_x0000_t75" style="width:90pt;height:20.25pt" o:ole="">
                  <v:imagedata r:id="rId2358" o:title=""/>
                </v:shape>
                <o:OLEObject Type="Embed" ProgID="Equation.DSMT4" ShapeID="_x0000_i15603" DrawAspect="Content" ObjectID="_1690175418" r:id="rId235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là:</w:t>
            </w:r>
          </w:p>
          <w:p w14:paraId="1C56CEA3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505" w:dyaOrig="360" w14:anchorId="3817CB28">
                <v:shape id="_x0000_i15604" type="#_x0000_t75" style="width:125.25pt;height:18pt" o:ole="">
                  <v:imagedata r:id="rId2360" o:title=""/>
                </v:shape>
                <o:OLEObject Type="Embed" ProgID="Equation.DSMT4" ShapeID="_x0000_i15604" DrawAspect="Content" ObjectID="_1690175419" r:id="rId2361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505" w:dyaOrig="360" w14:anchorId="03D98684">
                <v:shape id="_x0000_i15605" type="#_x0000_t75" style="width:125.25pt;height:18pt" o:ole="">
                  <v:imagedata r:id="rId2362" o:title=""/>
                </v:shape>
                <o:OLEObject Type="Embed" ProgID="Equation.DSMT4" ShapeID="_x0000_i15605" DrawAspect="Content" ObjectID="_1690175420" r:id="rId2363"/>
              </w:object>
            </w:r>
          </w:p>
          <w:p w14:paraId="4941F318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490" w:dyaOrig="360" w14:anchorId="4B0A2648">
                <v:shape id="_x0000_i15606" type="#_x0000_t75" style="width:124.5pt;height:18pt" o:ole="">
                  <v:imagedata r:id="rId2364" o:title=""/>
                </v:shape>
                <o:OLEObject Type="Embed" ProgID="Equation.DSMT4" ShapeID="_x0000_i15606" DrawAspect="Content" ObjectID="_1690175421" r:id="rId2365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2490" w:dyaOrig="360" w14:anchorId="5F6B7810">
                <v:shape id="_x0000_i15607" type="#_x0000_t75" style="width:124.5pt;height:18pt" o:ole="">
                  <v:imagedata r:id="rId2366" o:title=""/>
                </v:shape>
                <o:OLEObject Type="Embed" ProgID="Equation.DSMT4" ShapeID="_x0000_i15607" DrawAspect="Content" ObjectID="_1690175422" r:id="rId2367"/>
              </w:object>
            </w:r>
          </w:p>
          <w:p w14:paraId="0217BC2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639B1018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  <w:tr w:rsidR="000D6B5B" w:rsidRPr="00CA015B" w14:paraId="7D04C2FD" w14:textId="77777777" w:rsidTr="000D6B5B">
        <w:tc>
          <w:tcPr>
            <w:tcW w:w="6200" w:type="dxa"/>
            <w:shd w:val="clear" w:color="auto" w:fill="auto"/>
          </w:tcPr>
          <w:p w14:paraId="01E7A17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22: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ba đường thẳng </w:t>
            </w:r>
            <w:r w:rsidRPr="00CA015B">
              <w:rPr>
                <w:rFonts w:ascii="Chu Van An" w:hAnsi="Chu Van An" w:cs="Chu Van An"/>
                <w:position w:val="-12"/>
                <w:szCs w:val="22"/>
              </w:rPr>
              <w:object w:dxaOrig="4980" w:dyaOrig="360" w14:anchorId="38E9EAD5">
                <v:shape id="_x0000_i15608" type="#_x0000_t75" style="width:249pt;height:18pt" o:ole="">
                  <v:imagedata r:id="rId2368" o:title=""/>
                </v:shape>
                <o:OLEObject Type="Embed" ProgID="Equation.DSMT4" ShapeID="_x0000_i15608" DrawAspect="Content" ObjectID="_1690175423" r:id="rId236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Tìm phương trình đường tròn có tâm thuộc </w:t>
            </w:r>
            <w:r w:rsidRPr="00CA015B">
              <w:rPr>
                <w:rFonts w:ascii="Chu Van An" w:hAnsi="Chu Van An" w:cs="Chu Van An"/>
                <w:position w:val="-12"/>
                <w:szCs w:val="22"/>
              </w:rPr>
              <w:object w:dxaOrig="255" w:dyaOrig="360" w14:anchorId="00E2D23D">
                <v:shape id="_x0000_i15609" type="#_x0000_t75" style="width:12.75pt;height:18pt" o:ole="">
                  <v:imagedata r:id="rId2370" o:title=""/>
                </v:shape>
                <o:OLEObject Type="Embed" ProgID="Equation.DSMT4" ShapeID="_x0000_i15609" DrawAspect="Content" ObjectID="_1690175424" r:id="rId237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hai đường thẳng </w:t>
            </w:r>
            <w:r w:rsidRPr="00CA015B">
              <w:rPr>
                <w:rFonts w:ascii="Chu Van An" w:hAnsi="Chu Van An" w:cs="Chu Van An"/>
                <w:position w:val="-12"/>
                <w:szCs w:val="22"/>
              </w:rPr>
              <w:object w:dxaOrig="285" w:dyaOrig="360" w14:anchorId="18A80E02">
                <v:shape id="_x0000_i15610" type="#_x0000_t75" style="width:14.25pt;height:18pt" o:ole="">
                  <v:imagedata r:id="rId2372" o:title=""/>
                </v:shape>
                <o:OLEObject Type="Embed" ProgID="Equation.DSMT4" ShapeID="_x0000_i15610" DrawAspect="Content" ObjectID="_1690175425" r:id="rId237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hAnsi="Chu Van An" w:cs="Chu Van An"/>
                <w:position w:val="-12"/>
                <w:szCs w:val="22"/>
              </w:rPr>
              <w:object w:dxaOrig="285" w:dyaOrig="360" w14:anchorId="022E1DC6">
                <v:shape id="_x0000_i15611" type="#_x0000_t75" style="width:14.25pt;height:18pt" o:ole="">
                  <v:imagedata r:id="rId2374" o:title=""/>
                </v:shape>
                <o:OLEObject Type="Embed" ProgID="Equation.DSMT4" ShapeID="_x0000_i15611" DrawAspect="Content" ObjectID="_1690175426" r:id="rId237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E2B3FA8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24"/>
                <w:szCs w:val="22"/>
              </w:rPr>
              <w:object w:dxaOrig="2265" w:dyaOrig="645" w14:anchorId="3E38F901">
                <v:shape id="_x0000_i15612" type="#_x0000_t75" style="width:113.25pt;height:32.25pt" o:ole="">
                  <v:imagedata r:id="rId2376" o:title=""/>
                </v:shape>
                <o:OLEObject Type="Embed" ProgID="Equation.DSMT4" ShapeID="_x0000_i15612" DrawAspect="Content" ObjectID="_1690175427" r:id="rId237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28"/>
                <w:szCs w:val="22"/>
              </w:rPr>
              <w:object w:dxaOrig="2580" w:dyaOrig="765" w14:anchorId="2AB562D0">
                <v:shape id="_x0000_i15613" type="#_x0000_t75" style="width:129pt;height:38.25pt" o:ole="">
                  <v:imagedata r:id="rId2378" o:title=""/>
                </v:shape>
                <o:OLEObject Type="Embed" ProgID="Equation.DSMT4" ShapeID="_x0000_i15613" DrawAspect="Content" ObjectID="_1690175428" r:id="rId237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C35E48D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28"/>
                <w:szCs w:val="22"/>
              </w:rPr>
              <w:object w:dxaOrig="2655" w:dyaOrig="765" w14:anchorId="0B9C8448">
                <v:shape id="_x0000_i15614" type="#_x0000_t75" style="width:132.75pt;height:38.25pt" o:ole="">
                  <v:imagedata r:id="rId2380" o:title=""/>
                </v:shape>
                <o:OLEObject Type="Embed" ProgID="Equation.DSMT4" ShapeID="_x0000_i15614" DrawAspect="Content" ObjectID="_1690175429" r:id="rId238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24"/>
                <w:szCs w:val="22"/>
              </w:rPr>
              <w:object w:dxaOrig="2220" w:dyaOrig="645" w14:anchorId="0E8B72E9">
                <v:shape id="_x0000_i15615" type="#_x0000_t75" style="width:111pt;height:32.25pt" o:ole="">
                  <v:imagedata r:id="rId2382" o:title=""/>
                </v:shape>
                <o:OLEObject Type="Embed" ProgID="Equation.DSMT4" ShapeID="_x0000_i15615" DrawAspect="Content" ObjectID="_1690175430" r:id="rId238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A8DE1D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401EEA06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lastRenderedPageBreak/>
              <w:t xml:space="preserve">Lời giải </w:t>
            </w:r>
          </w:p>
        </w:tc>
      </w:tr>
      <w:tr w:rsidR="000D6B5B" w:rsidRPr="00CA015B" w14:paraId="6E28B55C" w14:textId="77777777" w:rsidTr="000D6B5B">
        <w:tc>
          <w:tcPr>
            <w:tcW w:w="6200" w:type="dxa"/>
            <w:shd w:val="clear" w:color="auto" w:fill="auto"/>
          </w:tcPr>
          <w:p w14:paraId="3AB969C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23: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30" w14:anchorId="16C40354">
                <v:shape id="_x0000_i15616" type="#_x0000_t75" style="width:23.25pt;height:16.5pt" o:ole="">
                  <v:imagedata r:id="rId2384" o:title=""/>
                </v:shape>
                <o:OLEObject Type="Embed" ProgID="Equation.DSMT4" ShapeID="_x0000_i15616" DrawAspect="Content" ObjectID="_1690175431" r:id="rId238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hai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935" w:dyaOrig="405" w14:anchorId="78C06735">
                <v:shape id="_x0000_i15617" type="#_x0000_t75" style="width:96.75pt;height:20.25pt" o:ole="">
                  <v:imagedata r:id="rId2386" o:title=""/>
                </v:shape>
                <o:OLEObject Type="Embed" ProgID="Equation.DSMT4" ShapeID="_x0000_i15617" DrawAspect="Content" ObjectID="_1690175432" r:id="rId238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05" w14:anchorId="08445737">
                <v:shape id="_x0000_i15618" type="#_x0000_t75" style="width:111pt;height:20.25pt" o:ole="">
                  <v:imagedata r:id="rId2388" o:title=""/>
                </v:shape>
                <o:OLEObject Type="Embed" ProgID="Equation.DSMT4" ShapeID="_x0000_i15618" DrawAspect="Content" ObjectID="_1690175433" r:id="rId238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70" w:dyaOrig="405" w14:anchorId="40D28F4E">
                <v:shape id="_x0000_i15619" type="#_x0000_t75" style="width:43.5pt;height:20.25pt" o:ole="">
                  <v:imagedata r:id="rId2390" o:title=""/>
                </v:shape>
                <o:OLEObject Type="Embed" ProgID="Equation.DSMT4" ShapeID="_x0000_i15619" DrawAspect="Content" ObjectID="_1690175434" r:id="rId239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Đường tròn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720" w:dyaOrig="405" w14:anchorId="68D07142">
                <v:shape id="_x0000_i15620" type="#_x0000_t75" style="width:36pt;height:20.25pt" o:ole="">
                  <v:imagedata r:id="rId2392" o:title=""/>
                </v:shape>
                <o:OLEObject Type="Embed" ProgID="Equation.DSMT4" ShapeID="_x0000_i15620" DrawAspect="Content" ObjectID="_1690175435" r:id="rId239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thuộc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1F95ED96">
                <v:shape id="_x0000_i15621" type="#_x0000_t75" style="width:21pt;height:20.25pt" o:ole="">
                  <v:imagedata r:id="rId2394" o:title=""/>
                </v:shape>
                <o:OLEObject Type="Embed" ProgID="Equation.DSMT4" ShapeID="_x0000_i15621" DrawAspect="Content" ObjectID="_1690175436" r:id="rId239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đi qua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55C84997">
                <v:shape id="_x0000_i15622" type="#_x0000_t75" style="width:12pt;height:13.5pt" o:ole="">
                  <v:imagedata r:id="rId2396" o:title=""/>
                </v:shape>
                <o:OLEObject Type="Embed" ProgID="Equation.DSMT4" ShapeID="_x0000_i15622" DrawAspect="Content" ObjectID="_1690175437" r:id="rId239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tiếp xúc với đường thẳng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95" w:dyaOrig="405" w14:anchorId="7FBC053C">
                <v:shape id="_x0000_i15623" type="#_x0000_t75" style="width:24.75pt;height:20.25pt" o:ole="">
                  <v:imagedata r:id="rId2398" o:title=""/>
                </v:shape>
                <o:OLEObject Type="Embed" ProgID="Equation.DSMT4" ShapeID="_x0000_i15623" DrawAspect="Content" ObjectID="_1690175438" r:id="rId239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Tính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570" w:dyaOrig="270" w14:anchorId="6B21D7C3">
                <v:shape id="_x0000_i15624" type="#_x0000_t75" style="width:28.5pt;height:13.5pt" o:ole="">
                  <v:imagedata r:id="rId2400" o:title=""/>
                </v:shape>
                <o:OLEObject Type="Embed" ProgID="Equation.DSMT4" ShapeID="_x0000_i15624" DrawAspect="Content" ObjectID="_1690175439" r:id="rId240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761CF473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315" w:dyaOrig="255" w14:anchorId="0C5F558B">
                <v:shape id="_x0000_i15625" type="#_x0000_t75" style="width:15.75pt;height:12.75pt" o:ole="">
                  <v:imagedata r:id="rId2402" o:title=""/>
                </v:shape>
                <o:OLEObject Type="Embed" ProgID="Equation.DSMT4" ShapeID="_x0000_i15625" DrawAspect="Content" ObjectID="_1690175440" r:id="rId240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40617928">
                <v:shape id="_x0000_i15626" type="#_x0000_t75" style="width:9.75pt;height:13.5pt" o:ole="">
                  <v:imagedata r:id="rId2404" o:title=""/>
                </v:shape>
                <o:OLEObject Type="Embed" ProgID="Equation.DSMT4" ShapeID="_x0000_i15626" DrawAspect="Content" ObjectID="_1690175441" r:id="rId240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70" w14:anchorId="7671CE31">
                <v:shape id="_x0000_i15627" type="#_x0000_t75" style="width:9.75pt;height:13.5pt" o:ole="">
                  <v:imagedata r:id="rId2406" o:title=""/>
                </v:shape>
                <o:OLEObject Type="Embed" ProgID="Equation.DSMT4" ShapeID="_x0000_i15627" DrawAspect="Content" ObjectID="_1690175442" r:id="rId240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360" w:dyaOrig="270" w14:anchorId="070025C4">
                <v:shape id="_x0000_i15628" type="#_x0000_t75" style="width:18pt;height:13.5pt" o:ole="">
                  <v:imagedata r:id="rId2408" o:title=""/>
                </v:shape>
                <o:OLEObject Type="Embed" ProgID="Equation.DSMT4" ShapeID="_x0000_i15628" DrawAspect="Content" ObjectID="_1690175443" r:id="rId240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FDAE034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</w:p>
        </w:tc>
        <w:tc>
          <w:tcPr>
            <w:tcW w:w="4710" w:type="dxa"/>
            <w:shd w:val="clear" w:color="auto" w:fill="auto"/>
          </w:tcPr>
          <w:p w14:paraId="1AD8119F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  <w:lang w:val="vi-VN"/>
              </w:rPr>
              <w:t xml:space="preserve">Lời giải </w:t>
            </w:r>
          </w:p>
        </w:tc>
      </w:tr>
    </w:tbl>
    <w:p w14:paraId="4B316C52" w14:textId="77777777" w:rsidR="000D6B5B" w:rsidRPr="00E67A79" w:rsidRDefault="000D6B5B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CC25ECF" w14:textId="77777777" w:rsidR="00877AB9" w:rsidRPr="00E67A79" w:rsidRDefault="00877AB9" w:rsidP="00E73CB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136F477" wp14:editId="11A42BE2">
                <wp:extent cx="6547104" cy="3248025"/>
                <wp:effectExtent l="0" t="19050" r="25400" b="28575"/>
                <wp:docPr id="16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248025"/>
                          <a:chOff x="0" y="0"/>
                          <a:chExt cx="6547104" cy="2852976"/>
                        </a:xfrm>
                      </wpg:grpSpPr>
                      <wps:wsp>
                        <wps:cNvPr id="17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57"/>
                            <a:ext cx="6547104" cy="25923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AD335" w14:textId="77777777" w:rsidR="00877AB9" w:rsidRPr="00892025" w:rsidRDefault="00877AB9" w:rsidP="00877AB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657ACA" w14:textId="5F12D1C3" w:rsidR="00877AB9" w:rsidRDefault="00877AB9" w:rsidP="00877AB9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9202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9202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D76D282" w14:textId="77777777" w:rsidR="00F148CA" w:rsidRPr="005A207F" w:rsidRDefault="00F148CA" w:rsidP="00F9332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Cho đường thẳng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085" w:dyaOrig="330" w14:anchorId="34FA1C2C">
                                  <v:shape id="_x0000_i3204" type="#_x0000_t75" style="width:104.25pt;height:16.5pt" o:ole="">
                                    <v:imagedata r:id="rId74" o:title=""/>
                                  </v:shape>
                                  <o:OLEObject Type="Embed" ProgID="Equation.DSMT4" ShapeID="_x0000_i3204" DrawAspect="Content" ObjectID="_1690175809" r:id="rId2410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đường tròn 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3450" w:dyaOrig="375" w14:anchorId="7A179188">
                                  <v:shape id="_x0000_i3206" type="#_x0000_t75" style="width:172.5pt;height:18.75pt" o:ole="">
                                    <v:imagedata r:id="rId64" o:title=""/>
                                  </v:shape>
                                  <o:OLEObject Type="Embed" ProgID="Equation.DSMT4" ShapeID="_x0000_i3206" DrawAspect="Content" ObjectID="_1690175810" r:id="rId2411"/>
                                </w:object>
                              </w:r>
                            </w:p>
                            <w:p w14:paraId="32769A7F" w14:textId="77777777" w:rsidR="00F148CA" w:rsidRPr="005A207F" w:rsidRDefault="00F148CA" w:rsidP="00F9332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815" w:dyaOrig="330" w14:anchorId="75370E88">
                                  <v:shape id="_x0000_i3208" type="#_x0000_t75" style="width:90.75pt;height:16.5pt" o:ole="">
                                    <v:imagedata r:id="rId77" o:title=""/>
                                  </v:shape>
                                  <o:OLEObject Type="Embed" ProgID="Equation.DSMT4" ShapeID="_x0000_i3208" DrawAspect="Content" ObjectID="_1690175811" r:id="rId2412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cắt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20" w:dyaOrig="330" w14:anchorId="5C35689F">
                                  <v:shape id="_x0000_i3210" type="#_x0000_t75" style="width:21pt;height:16.5pt" o:ole="">
                                    <v:imagedata r:id="rId79" o:title=""/>
                                  </v:shape>
                                  <o:OLEObject Type="Embed" ProgID="Equation.DSMT4" ShapeID="_x0000_i3210" DrawAspect="Content" ObjectID="_1690175812" r:id="rId2413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tại hai điểm.</w:t>
                              </w:r>
                            </w:p>
                            <w:p w14:paraId="0B11C8BD" w14:textId="38D0F494" w:rsidR="00F148CA" w:rsidRDefault="00F148CA" w:rsidP="00F9332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center" w:pos="5674"/>
                                </w:tabs>
                                <w:spacing w:before="60" w:after="60"/>
                                <w:ind w:left="518" w:hanging="234"/>
                                <w:contextualSpacing w:val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815" w:dyaOrig="330" w14:anchorId="07FB874A">
                                  <v:shape id="_x0000_i3212" type="#_x0000_t75" style="width:90.75pt;height:16.5pt" o:ole="">
                                    <v:imagedata r:id="rId81" o:title=""/>
                                  </v:shape>
                                  <o:OLEObject Type="Embed" ProgID="Equation.DSMT4" ShapeID="_x0000_i3212" DrawAspect="Content" ObjectID="_1690175813" r:id="rId2414"/>
                                </w:object>
                              </w:r>
                              <w:r w:rsidRPr="005A207F">
                                <w:rPr>
                                  <w:rFonts w:ascii="Chu Van An" w:hAnsi="Chu Van An" w:cs="Chu Van An"/>
                                </w:rPr>
                                <w:t xml:space="preserve"> tiếp xúc </w:t>
                              </w:r>
                              <w:r w:rsidRPr="005A207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80" w:dyaOrig="330" w14:anchorId="5781C818">
                                  <v:shape id="_x0000_i3214" type="#_x0000_t75" style="width:24pt;height:16.5pt" o:ole="">
                                    <v:imagedata r:id="rId83" o:title=""/>
                                  </v:shape>
                                  <o:OLEObject Type="Embed" ProgID="Equation.DSMT4" ShapeID="_x0000_i3214" DrawAspect="Content" ObjectID="_1690175814" r:id="rId2415"/>
                                </w:object>
                              </w:r>
                            </w:p>
                            <w:p w14:paraId="70061901" w14:textId="75713B60" w:rsidR="00F148CA" w:rsidRPr="00EC39BC" w:rsidRDefault="00F148CA" w:rsidP="00F9332A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ind w:left="567" w:hanging="283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148CA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F148CA">
                                <w:rPr>
                                  <w:position w:val="-10"/>
                                </w:rPr>
                                <w:object w:dxaOrig="1820" w:dyaOrig="320" w14:anchorId="28E632FC">
                                  <v:shape id="_x0000_i3216" type="#_x0000_t75" style="width:90.75pt;height:15.75pt" o:ole="">
                                    <v:imagedata r:id="rId2416" o:title=""/>
                                  </v:shape>
                                  <o:OLEObject Type="Embed" ProgID="Equation.DSMT4" ShapeID="_x0000_i3216" DrawAspect="Content" ObjectID="_1690175815" r:id="rId2417"/>
                                </w:object>
                              </w:r>
                              <w:r w:rsidRPr="00F148CA">
                                <w:rPr>
                                  <w:rFonts w:ascii="Chu Van An" w:hAnsi="Chu Van An" w:cs="Chu Van An"/>
                                </w:rPr>
                                <w:t xml:space="preserve"> không có điểm chung với </w:t>
                              </w:r>
                              <w:r w:rsidRPr="00F148CA">
                                <w:rPr>
                                  <w:position w:val="-10"/>
                                </w:rPr>
                                <w:object w:dxaOrig="460" w:dyaOrig="320" w14:anchorId="223EC777">
                                  <v:shape id="_x0000_i3218" type="#_x0000_t75" style="width:23.25pt;height:15.75pt" o:ole="">
                                    <v:imagedata r:id="rId2418" o:title=""/>
                                  </v:shape>
                                  <o:OLEObject Type="Embed" ProgID="Equation.DSMT4" ShapeID="_x0000_i3218" DrawAspect="Content" ObjectID="_1690175816" r:id="rId2419"/>
                                </w:object>
                              </w:r>
                            </w:p>
                            <w:p w14:paraId="13FFC6D8" w14:textId="1CC1794B" w:rsidR="00EC39BC" w:rsidRPr="00F148CA" w:rsidRDefault="00D04B81" w:rsidP="00EC39BC">
                              <w:pPr>
                                <w:pStyle w:val="ListParagraph"/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ind w:left="567"/>
                                <w:jc w:val="center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557026B" wp14:editId="541A37E9">
                                    <wp:extent cx="4007485" cy="1196675"/>
                                    <wp:effectExtent l="0" t="0" r="0" b="3810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030907" cy="120366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CB6865F" w14:textId="77777777" w:rsidR="00877AB9" w:rsidRPr="00892025" w:rsidRDefault="00877AB9" w:rsidP="00877AB9">
                              <w:pPr>
                                <w:tabs>
                                  <w:tab w:val="left" w:pos="4630"/>
                                </w:tabs>
                                <w:spacing w:before="120" w:after="12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14DBE81" w14:textId="77777777" w:rsidR="00877AB9" w:rsidRPr="00892025" w:rsidRDefault="00877AB9" w:rsidP="00877AB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E924C74" w14:textId="77777777" w:rsidR="00877AB9" w:rsidRPr="00892025" w:rsidRDefault="00877AB9" w:rsidP="00877AB9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D8BE611" w14:textId="77777777" w:rsidR="00877AB9" w:rsidRPr="00892025" w:rsidRDefault="00877AB9" w:rsidP="00877AB9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71" name="Group 171"/>
                        <wpg:cNvGrpSpPr/>
                        <wpg:grpSpPr>
                          <a:xfrm>
                            <a:off x="150812" y="0"/>
                            <a:ext cx="6173787" cy="571533"/>
                            <a:chOff x="150812" y="0"/>
                            <a:chExt cx="6174154" cy="571533"/>
                          </a:xfrm>
                        </wpg:grpSpPr>
                        <wpg:grpSp>
                          <wpg:cNvPr id="172" name="Group 172"/>
                          <wpg:cNvGrpSpPr/>
                          <wpg:grpSpPr>
                            <a:xfrm>
                              <a:off x="150812" y="0"/>
                              <a:ext cx="6174154" cy="485775"/>
                              <a:chOff x="150812" y="0"/>
                              <a:chExt cx="6174154" cy="485775"/>
                            </a:xfrm>
                          </wpg:grpSpPr>
                          <wpg:grpSp>
                            <wpg:cNvPr id="173" name="Group 173"/>
                            <wpg:cNvGrpSpPr/>
                            <wpg:grpSpPr>
                              <a:xfrm>
                                <a:off x="184042" y="0"/>
                                <a:ext cx="6140924" cy="485775"/>
                                <a:chOff x="184042" y="0"/>
                                <a:chExt cx="6140924" cy="485775"/>
                              </a:xfrm>
                            </wpg:grpSpPr>
                            <wps:wsp>
                              <wps:cNvPr id="174" name="Rectangle: Single Corner Snipped 174"/>
                              <wps:cNvSpPr/>
                              <wps:spPr>
                                <a:xfrm>
                                  <a:off x="184042" y="38089"/>
                                  <a:ext cx="6140924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75" name="Group 175"/>
                              <wpg:cNvGrpSpPr/>
                              <wpg:grpSpPr>
                                <a:xfrm>
                                  <a:off x="1502180" y="0"/>
                                  <a:ext cx="4546545" cy="485775"/>
                                  <a:chOff x="1502180" y="0"/>
                                  <a:chExt cx="4546545" cy="485775"/>
                                </a:xfrm>
                              </wpg:grpSpPr>
                              <wpg:grpSp>
                                <wpg:cNvPr id="176" name="Group 176"/>
                                <wpg:cNvGrpSpPr/>
                                <wpg:grpSpPr>
                                  <a:xfrm>
                                    <a:off x="1611714" y="104387"/>
                                    <a:ext cx="4437011" cy="369570"/>
                                    <a:chOff x="1611714" y="104387"/>
                                    <a:chExt cx="4437011" cy="369570"/>
                                  </a:xfrm>
                                </wpg:grpSpPr>
                                <wps:wsp>
                                  <wps:cNvPr id="177" name="Arrow: Chevron 177"/>
                                  <wps:cNvSpPr/>
                                  <wps:spPr>
                                    <a:xfrm>
                                      <a:off x="1760778" y="105159"/>
                                      <a:ext cx="428794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663C8FD" w14:textId="4C89ECE2" w:rsidR="00877AB9" w:rsidRPr="00877AB9" w:rsidRDefault="00D04B81" w:rsidP="00877AB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Bài toán t</w:t>
                                        </w:r>
                                        <w:r w:rsidR="00877AB9" w:rsidRPr="00877AB9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 xml:space="preserve">ương giao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 xml:space="preserve">liên quan đến </w:t>
                                        </w:r>
                                        <w:r w:rsidR="00877AB9" w:rsidRPr="00877AB9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ường tròn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8" name="Group 17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79" name="Freeform: Shape 17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8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A9B2CCC" w14:textId="77777777" w:rsidR="00877AB9" w:rsidRDefault="00877AB9" w:rsidP="00877AB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81" name="Group 18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82" name="Freeform: Shape 18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83" name="Flowchart: Terminator 18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84" name="Flowchart: Direct Access Storage 18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85" name="Group 18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6" name="Flowchart: Preparation 18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0B52346" w14:textId="5B7946B5" w:rsidR="00877AB9" w:rsidRDefault="00877AB9" w:rsidP="00877AB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⑥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136F477" id="_x0000_s1199" style="width:515.5pt;height:255.75pt;mso-position-horizontal-relative:char;mso-position-vertical-relative:line" coordsize="65471,28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">
                <v:shape id="Rectangle: Diagonal Corners Rounded 1" o:spid="_x0000_s1200" style="position:absolute;top:2606;width:65471;height:259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6387;6547104,2567771;6532329,2592319;112179,2592319;0,2405932;0,24548;14775,0" o:connectangles="0,0,0,0,0,0,0,0,0" textboxrect="0,0,6435090,1533525"/>
                  <v:textbox>
                    <w:txbxContent>
                      <w:p w14:paraId="345AD335" w14:textId="77777777" w:rsidR="00877AB9" w:rsidRPr="00892025" w:rsidRDefault="00877AB9" w:rsidP="00877AB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657ACA" w14:textId="5F12D1C3" w:rsidR="00877AB9" w:rsidRDefault="00877AB9" w:rsidP="00877AB9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9202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9202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D76D282" w14:textId="77777777" w:rsidR="00F148CA" w:rsidRPr="005A207F" w:rsidRDefault="00F148CA" w:rsidP="00F9332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tabs>
                            <w:tab w:val="center" w:pos="5674"/>
                          </w:tabs>
                          <w:spacing w:before="120" w:after="12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Cho đường thẳng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2085" w:dyaOrig="330" w14:anchorId="34FA1C2C">
                            <v:shape id="_x0000_i3204" type="#_x0000_t75" style="width:104.25pt;height:16.5pt" o:ole="">
                              <v:imagedata r:id="rId74" o:title=""/>
                            </v:shape>
                            <o:OLEObject Type="Embed" ProgID="Equation.DSMT4" ShapeID="_x0000_i3204" DrawAspect="Content" ObjectID="_1690175809" r:id="rId2420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đường tròn 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3450" w:dyaOrig="375" w14:anchorId="7A179188">
                            <v:shape id="_x0000_i3206" type="#_x0000_t75" style="width:172.5pt;height:18.75pt" o:ole="">
                              <v:imagedata r:id="rId64" o:title=""/>
                            </v:shape>
                            <o:OLEObject Type="Embed" ProgID="Equation.DSMT4" ShapeID="_x0000_i3206" DrawAspect="Content" ObjectID="_1690175810" r:id="rId2421"/>
                          </w:object>
                        </w:r>
                      </w:p>
                      <w:p w14:paraId="32769A7F" w14:textId="77777777" w:rsidR="00F148CA" w:rsidRPr="005A207F" w:rsidRDefault="00F148CA" w:rsidP="00F9332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tabs>
                            <w:tab w:val="center" w:pos="5674"/>
                          </w:tabs>
                          <w:spacing w:before="120" w:after="12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1815" w:dyaOrig="330" w14:anchorId="75370E88">
                            <v:shape id="_x0000_i3208" type="#_x0000_t75" style="width:90.75pt;height:16.5pt" o:ole="">
                              <v:imagedata r:id="rId77" o:title=""/>
                            </v:shape>
                            <o:OLEObject Type="Embed" ProgID="Equation.DSMT4" ShapeID="_x0000_i3208" DrawAspect="Content" ObjectID="_1690175811" r:id="rId2422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cắt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420" w:dyaOrig="330" w14:anchorId="5C35689F">
                            <v:shape id="_x0000_i3210" type="#_x0000_t75" style="width:21pt;height:16.5pt" o:ole="">
                              <v:imagedata r:id="rId79" o:title=""/>
                            </v:shape>
                            <o:OLEObject Type="Embed" ProgID="Equation.DSMT4" ShapeID="_x0000_i3210" DrawAspect="Content" ObjectID="_1690175812" r:id="rId2423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tại hai điểm.</w:t>
                        </w:r>
                      </w:p>
                      <w:p w14:paraId="0B11C8BD" w14:textId="38D0F494" w:rsidR="00F148CA" w:rsidRDefault="00F148CA" w:rsidP="00F9332A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tabs>
                            <w:tab w:val="center" w:pos="5674"/>
                          </w:tabs>
                          <w:spacing w:before="60" w:after="60"/>
                          <w:ind w:left="518" w:hanging="234"/>
                          <w:contextualSpacing w:val="0"/>
                          <w:rPr>
                            <w:rFonts w:ascii="Chu Van An" w:hAnsi="Chu Van An" w:cs="Chu Van An"/>
                          </w:rPr>
                        </w:pPr>
                        <w:r w:rsidRPr="005A207F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1815" w:dyaOrig="330" w14:anchorId="07FB874A">
                            <v:shape id="_x0000_i3212" type="#_x0000_t75" style="width:90.75pt;height:16.5pt" o:ole="">
                              <v:imagedata r:id="rId81" o:title=""/>
                            </v:shape>
                            <o:OLEObject Type="Embed" ProgID="Equation.DSMT4" ShapeID="_x0000_i3212" DrawAspect="Content" ObjectID="_1690175813" r:id="rId2424"/>
                          </w:object>
                        </w:r>
                        <w:r w:rsidRPr="005A207F">
                          <w:rPr>
                            <w:rFonts w:ascii="Chu Van An" w:hAnsi="Chu Van An" w:cs="Chu Van An"/>
                          </w:rPr>
                          <w:t xml:space="preserve"> tiếp xúc </w:t>
                        </w:r>
                        <w:r w:rsidRPr="005A207F">
                          <w:rPr>
                            <w:rFonts w:ascii="Chu Van An" w:hAnsi="Chu Van An" w:cs="Chu Van An"/>
                            <w:position w:val="-10"/>
                          </w:rPr>
                          <w:object w:dxaOrig="480" w:dyaOrig="330" w14:anchorId="5781C818">
                            <v:shape id="_x0000_i3214" type="#_x0000_t75" style="width:24pt;height:16.5pt" o:ole="">
                              <v:imagedata r:id="rId83" o:title=""/>
                            </v:shape>
                            <o:OLEObject Type="Embed" ProgID="Equation.DSMT4" ShapeID="_x0000_i3214" DrawAspect="Content" ObjectID="_1690175814" r:id="rId2425"/>
                          </w:object>
                        </w:r>
                      </w:p>
                      <w:p w14:paraId="70061901" w14:textId="75713B60" w:rsidR="00F148CA" w:rsidRPr="00EC39BC" w:rsidRDefault="00F148CA" w:rsidP="00F9332A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tabs>
                            <w:tab w:val="left" w:pos="4630"/>
                          </w:tabs>
                          <w:spacing w:before="120" w:after="120" w:line="240" w:lineRule="auto"/>
                          <w:ind w:left="567" w:hanging="283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148CA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F148CA">
                          <w:rPr>
                            <w:position w:val="-10"/>
                          </w:rPr>
                          <w:object w:dxaOrig="1820" w:dyaOrig="320" w14:anchorId="28E632FC">
                            <v:shape id="_x0000_i3216" type="#_x0000_t75" style="width:90.75pt;height:15.75pt" o:ole="">
                              <v:imagedata r:id="rId2416" o:title=""/>
                            </v:shape>
                            <o:OLEObject Type="Embed" ProgID="Equation.DSMT4" ShapeID="_x0000_i3216" DrawAspect="Content" ObjectID="_1690175815" r:id="rId2426"/>
                          </w:object>
                        </w:r>
                        <w:r w:rsidRPr="00F148CA">
                          <w:rPr>
                            <w:rFonts w:ascii="Chu Van An" w:hAnsi="Chu Van An" w:cs="Chu Van An"/>
                          </w:rPr>
                          <w:t xml:space="preserve"> không có điểm chung với </w:t>
                        </w:r>
                        <w:r w:rsidRPr="00F148CA">
                          <w:rPr>
                            <w:position w:val="-10"/>
                          </w:rPr>
                          <w:object w:dxaOrig="460" w:dyaOrig="320" w14:anchorId="223EC777">
                            <v:shape id="_x0000_i3218" type="#_x0000_t75" style="width:23.25pt;height:15.75pt" o:ole="">
                              <v:imagedata r:id="rId2418" o:title=""/>
                            </v:shape>
                            <o:OLEObject Type="Embed" ProgID="Equation.DSMT4" ShapeID="_x0000_i3218" DrawAspect="Content" ObjectID="_1690175816" r:id="rId2427"/>
                          </w:object>
                        </w:r>
                      </w:p>
                      <w:p w14:paraId="13FFC6D8" w14:textId="1CC1794B" w:rsidR="00EC39BC" w:rsidRPr="00F148CA" w:rsidRDefault="00D04B81" w:rsidP="00EC39BC">
                        <w:pPr>
                          <w:pStyle w:val="ListParagraph"/>
                          <w:tabs>
                            <w:tab w:val="left" w:pos="4630"/>
                          </w:tabs>
                          <w:spacing w:before="120" w:after="120" w:line="240" w:lineRule="auto"/>
                          <w:ind w:left="567"/>
                          <w:jc w:val="center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557026B" wp14:editId="541A37E9">
                              <wp:extent cx="4007485" cy="1196675"/>
                              <wp:effectExtent l="0" t="0" r="0" b="3810"/>
                              <wp:docPr id="10" name="Picture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8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030907" cy="120366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CB6865F" w14:textId="77777777" w:rsidR="00877AB9" w:rsidRPr="00892025" w:rsidRDefault="00877AB9" w:rsidP="00877AB9">
                        <w:pPr>
                          <w:tabs>
                            <w:tab w:val="left" w:pos="4630"/>
                          </w:tabs>
                          <w:spacing w:before="120" w:after="12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14DBE81" w14:textId="77777777" w:rsidR="00877AB9" w:rsidRPr="00892025" w:rsidRDefault="00877AB9" w:rsidP="00877AB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E924C74" w14:textId="77777777" w:rsidR="00877AB9" w:rsidRPr="00892025" w:rsidRDefault="00877AB9" w:rsidP="00877AB9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D8BE611" w14:textId="77777777" w:rsidR="00877AB9" w:rsidRPr="00892025" w:rsidRDefault="00877AB9" w:rsidP="00877AB9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71" o:spid="_x0000_s1201" style="position:absolute;left:1508;width:61737;height:5715" coordorigin="1508" coordsize="6174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group id="Group 172" o:spid="_x0000_s1202" style="position:absolute;left:1508;width:61741;height:4857" coordorigin="1508" coordsize="6174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  <v:group id="Group 173" o:spid="_x0000_s1203" style="position:absolute;left:1840;width:61409;height:4857" coordorigin="1840" coordsize="61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<v:shape id="Rectangle: Single Corner Snipped 174" o:spid="_x0000_s1204" style="position:absolute;left:1840;top:380;width:61409;height:4476;visibility:visible;mso-wrap-style:square;v-text-anchor:middle" coordsize="614092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" path="m,l5986200,r154724,154724l6140924,447554,,447554,,xe" fillcolor="#efddf6 [663]" stroked="f" strokeweight="1.25pt">
                        <v:fill r:id="rId182" o:title="" color2="#fffff7" type="pattern"/>
                        <v:path arrowok="t" o:connecttype="custom" o:connectlocs="0,0;5986200,0;6140924,154724;6140924,447554;0,447554;0,0" o:connectangles="0,0,0,0,0,0"/>
                      </v:shape>
                      <v:group id="Group 175" o:spid="_x0000_s1205" style="position:absolute;left:15021;width:45466;height:4857" coordorigin="15021" coordsize="4546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      <v:group id="Group 176" o:spid="_x0000_s1206" style="position:absolute;left:16117;top:1043;width:44370;height:3696" coordorigin="16117,1043" coordsize="4437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    <v:shape id="Arrow: Chevron 177" o:spid="_x0000_s1207" type="#_x0000_t55" style="position:absolute;left:17607;top:1051;width:428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" adj="2127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663C8FD" w14:textId="4C89ECE2" w:rsidR="00877AB9" w:rsidRPr="00877AB9" w:rsidRDefault="00D04B81" w:rsidP="00877AB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Bài toán t</w:t>
                                  </w:r>
                                  <w:r w:rsidR="00877AB9" w:rsidRPr="00877AB9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 xml:space="preserve">ương giao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 xml:space="preserve">liên quan đến </w:t>
                                  </w:r>
                                  <w:r w:rsidR="00877AB9" w:rsidRPr="00877AB9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ường tròn</w:t>
                                  </w:r>
                                </w:p>
                              </w:txbxContent>
                            </v:textbox>
                          </v:shape>
                          <v:group id="Group 178" o:spid="_x0000_s12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          <v:shape id="Freeform: Shape 179" o:spid="_x0000_s12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" filled="f" stroked="f">
                              <v:textbox>
                                <w:txbxContent>
                                  <w:p w14:paraId="0A9B2CCC" w14:textId="77777777" w:rsidR="00877AB9" w:rsidRDefault="00877AB9" w:rsidP="00877AB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81" o:spid="_x0000_s12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        <v:shape id="Freeform: Shape 182" o:spid="_x0000_s12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83" o:spid="_x0000_s12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84" o:spid="_x0000_s12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5" o:spid="_x0000_s12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  <v:shape id="Flowchart: Preparation 186" o:spid="_x0000_s12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20B52346" w14:textId="5B7946B5" w:rsidR="00877AB9" w:rsidRDefault="00877AB9" w:rsidP="00877AB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⑥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7BC1D29" w14:textId="41DBE0B3" w:rsidR="00877AB9" w:rsidRPr="00E67A79" w:rsidRDefault="00877AB9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C834E48" w14:textId="77777777" w:rsidR="00E67A79" w:rsidRPr="00E67A79" w:rsidRDefault="00E67A79" w:rsidP="00E73CB1">
      <w:pPr>
        <w:pStyle w:val="ListParagraph"/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Câu 1. 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Pr="00E67A79">
        <w:rPr>
          <w:rFonts w:ascii="Chu Van An" w:eastAsia="Calibri" w:hAnsi="Chu Van An" w:cs="Chu Van An"/>
          <w:b/>
          <w:color w:val="FF00FF"/>
          <w:sz w:val="24"/>
          <w:szCs w:val="24"/>
          <w:lang w:eastAsia="ko-KR"/>
        </w:rPr>
        <w:t xml:space="preserve"> </w: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Trong mặt phẳng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15" w14:anchorId="09EE14F1">
          <v:shape id="_x0000_i3219" type="#_x0000_t75" style="width:23.25pt;height:15.75pt" o:ole="">
            <v:imagedata r:id="rId2428" o:title=""/>
          </v:shape>
          <o:OLEObject Type="Embed" ProgID="Equation.DSMT4" ShapeID="_x0000_i3219" DrawAspect="Content" ObjectID="_1690175444" r:id="rId2429"/>
        </w:object>
      </w:r>
      <w:r w:rsidRPr="00E67A79">
        <w:rPr>
          <w:rFonts w:ascii="Chu Van An" w:eastAsia="Calibri" w:hAnsi="Chu Van An" w:cs="Chu Van An"/>
          <w:sz w:val="24"/>
          <w:szCs w:val="24"/>
          <w:lang w:val="fr-FR" w:eastAsia="ko-KR"/>
        </w:rPr>
        <w:t>, đ</w: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ường tròn nào sau đây đi qua điểm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900" w:dyaOrig="405" w14:anchorId="0DA616FA">
          <v:shape id="_x0000_i3220" type="#_x0000_t75" style="width:45pt;height:20.25pt" o:ole="">
            <v:imagedata r:id="rId2430" o:title=""/>
          </v:shape>
          <o:OLEObject Type="Embed" ProgID="Equation.DSMT4" ShapeID="_x0000_i3220" DrawAspect="Content" ObjectID="_1690175445" r:id="rId2431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?</w:t>
      </w:r>
    </w:p>
    <w:p w14:paraId="445ED967" w14:textId="77777777" w:rsidR="00E67A79" w:rsidRPr="00E67A79" w:rsidRDefault="00E67A79" w:rsidP="00E73CB1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60" w14:anchorId="37CC3BDA">
          <v:shape id="_x0000_i3221" type="#_x0000_t75" style="width:117.75pt;height:18pt" o:ole="">
            <v:imagedata r:id="rId2432" o:title=""/>
          </v:shape>
          <o:OLEObject Type="Embed" ProgID="Equation.DSMT4" ShapeID="_x0000_i3221" DrawAspect="Content" ObjectID="_1690175446" r:id="rId2433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355" w:dyaOrig="360" w14:anchorId="3120FB87">
          <v:shape id="_x0000_i3222" type="#_x0000_t75" style="width:117.75pt;height:18pt" o:ole="">
            <v:imagedata r:id="rId2434" o:title=""/>
          </v:shape>
          <o:OLEObject Type="Embed" ProgID="Equation.DSMT4" ShapeID="_x0000_i3222" DrawAspect="Content" ObjectID="_1690175447" r:id="rId2435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5C71592" w14:textId="77777777" w:rsidR="00E67A79" w:rsidRPr="00E67A79" w:rsidRDefault="00E67A79" w:rsidP="00E73CB1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40" w:dyaOrig="360" w14:anchorId="595E4202">
          <v:shape id="_x0000_i3223" type="#_x0000_t75" style="width:102pt;height:18pt" o:ole="">
            <v:imagedata r:id="rId2436" o:title=""/>
          </v:shape>
          <o:OLEObject Type="Embed" ProgID="Equation.DSMT4" ShapeID="_x0000_i3223" DrawAspect="Content" ObjectID="_1690175448" r:id="rId2437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E67A79">
        <w:rPr>
          <w:rFonts w:ascii="Chu Van An" w:eastAsia="Calibri" w:hAnsi="Chu Van An" w:cs="Chu Van An"/>
          <w:position w:val="-10"/>
          <w:sz w:val="24"/>
          <w:szCs w:val="24"/>
        </w:rPr>
        <w:object w:dxaOrig="2025" w:dyaOrig="360" w14:anchorId="10172A03">
          <v:shape id="_x0000_i3224" type="#_x0000_t75" style="width:101.25pt;height:18pt" o:ole="">
            <v:imagedata r:id="rId2438" o:title=""/>
          </v:shape>
          <o:OLEObject Type="Embed" ProgID="Equation.DSMT4" ShapeID="_x0000_i3224" DrawAspect="Content" ObjectID="_1690175449" r:id="rId2439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41932AA7" w14:textId="5BD9D7A1" w:rsidR="00E67A79" w:rsidRPr="00E67A79" w:rsidRDefault="00E67A79" w:rsidP="00E73CB1">
      <w:pPr>
        <w:ind w:left="1000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i/>
          <w:color w:val="0000CC"/>
          <w:sz w:val="24"/>
          <w:szCs w:val="24"/>
          <w:lang w:eastAsia="ko-KR"/>
        </w:rPr>
        <w:t>Lời giải</w:t>
      </w:r>
    </w:p>
    <w:p w14:paraId="45D80D61" w14:textId="77777777" w:rsidR="00E67A79" w:rsidRPr="00E67A79" w:rsidRDefault="00E67A79" w:rsidP="00E73CB1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0C860B5F" w14:textId="77777777" w:rsidR="00E67A79" w:rsidRPr="00E67A79" w:rsidRDefault="00E67A79" w:rsidP="00E73CB1">
      <w:pPr>
        <w:ind w:left="1000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Thay tọa độ điểm </w:t>
      </w:r>
      <w:r w:rsidRPr="00E67A79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63B35C0D">
          <v:shape id="_x0000_i3225" type="#_x0000_t75" style="width:12pt;height:13.5pt" o:ole="">
            <v:imagedata r:id="rId2440" o:title=""/>
          </v:shape>
          <o:OLEObject Type="Embed" ProgID="Equation.DSMT4" ShapeID="_x0000_i3225" DrawAspect="Content" ObjectID="_1690175450" r:id="rId2441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 xml:space="preserve"> vào đường tròn 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550" w:dyaOrig="405" w14:anchorId="72DF49F1">
          <v:shape id="_x0000_i3226" type="#_x0000_t75" style="width:127.5pt;height:20.25pt" o:ole="">
            <v:imagedata r:id="rId2442" o:title=""/>
          </v:shape>
          <o:OLEObject Type="Embed" ProgID="Equation.DSMT4" ShapeID="_x0000_i3226" DrawAspect="Content" ObjectID="_1690175451" r:id="rId2443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D6EF9C8" w14:textId="77777777" w:rsidR="00E67A79" w:rsidRPr="00E67A79" w:rsidRDefault="00E67A79" w:rsidP="00E73CB1">
      <w:pPr>
        <w:ind w:left="1000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Ta có:</w: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2715" w:dyaOrig="435" w14:anchorId="7B249FFA">
          <v:shape id="_x0000_i3227" type="#_x0000_t75" style="width:135.75pt;height:21.75pt" o:ole="">
            <v:imagedata r:id="rId2444" o:title=""/>
          </v:shape>
          <o:OLEObject Type="Embed" ProgID="Equation.DSMT4" ShapeID="_x0000_i3227" DrawAspect="Content" ObjectID="_1690175452" r:id="rId2445"/>
        </w:object>
      </w:r>
      <w:r w:rsidRPr="00E67A79">
        <w:rPr>
          <w:rFonts w:ascii="Chu Van An" w:eastAsia="Calibri" w:hAnsi="Chu Van An" w:cs="Chu Van An"/>
          <w:position w:val="-14"/>
          <w:sz w:val="24"/>
          <w:szCs w:val="24"/>
        </w:rPr>
        <w:object w:dxaOrig="1110" w:dyaOrig="405" w14:anchorId="471A3CB8">
          <v:shape id="_x0000_i3228" type="#_x0000_t75" style="width:55.5pt;height:20.25pt" o:ole="">
            <v:imagedata r:id="rId2446" o:title=""/>
          </v:shape>
          <o:OLEObject Type="Embed" ProgID="Equation.DSMT4" ShapeID="_x0000_i3228" DrawAspect="Content" ObjectID="_1690175453" r:id="rId2447"/>
        </w:object>
      </w:r>
      <w:r w:rsidRPr="00E67A79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75711EF5" w14:textId="77777777" w:rsidR="00E67A79" w:rsidRPr="00E67A79" w:rsidRDefault="00E67A79" w:rsidP="00E73CB1">
      <w:pPr>
        <w:pStyle w:val="ListParagraph"/>
        <w:spacing w:line="276" w:lineRule="auto"/>
        <w:ind w:left="1000" w:hanging="1000"/>
        <w:jc w:val="both"/>
        <w:rPr>
          <w:rFonts w:ascii="Chu Van An" w:eastAsia="Times New Roman" w:hAnsi="Chu Van An" w:cs="Chu Van An"/>
          <w:b/>
          <w:color w:val="000080"/>
          <w:sz w:val="24"/>
          <w:szCs w:val="24"/>
          <w:lang w:eastAsia="vi-VN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Cho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2865" w:dyaOrig="405" w14:anchorId="54984545">
          <v:shape id="_x0000_i3229" type="#_x0000_t75" style="width:143.25pt;height:20.25pt" o:ole="">
            <v:imagedata r:id="rId2448" o:title=""/>
          </v:shape>
          <o:OLEObject Type="Embed" ProgID="Equation.DSMT4" ShapeID="_x0000_i3229" DrawAspect="Content" ObjectID="_1690175454" r:id="rId244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740" w:dyaOrig="315" w14:anchorId="70A64D84">
          <v:shape id="_x0000_i3230" type="#_x0000_t75" style="width:87pt;height:15.75pt" o:ole="">
            <v:imagedata r:id="rId2450" o:title=""/>
          </v:shape>
          <o:OLEObject Type="Embed" ProgID="Equation.DSMT4" ShapeID="_x0000_i3230" DrawAspect="Content" ObjectID="_1690175455" r:id="rId2451"/>
        </w:object>
      </w:r>
      <w:r w:rsidRPr="00E67A79">
        <w:rPr>
          <w:rFonts w:ascii="Chu Van An" w:hAnsi="Chu Van An" w:cs="Chu Van An"/>
          <w:sz w:val="24"/>
          <w:szCs w:val="24"/>
        </w:rPr>
        <w:t>. Trong các mệnh đề sau, mệnh đề nào đúng?</w:t>
      </w:r>
    </w:p>
    <w:p w14:paraId="0FBD8AC7" w14:textId="77777777" w:rsidR="00E67A79" w:rsidRPr="00E67A79" w:rsidRDefault="00E67A79" w:rsidP="00E73CB1">
      <w:pPr>
        <w:pStyle w:val="ListParagraph"/>
        <w:tabs>
          <w:tab w:val="left" w:pos="1000"/>
          <w:tab w:val="left" w:pos="6000"/>
        </w:tabs>
        <w:spacing w:line="276" w:lineRule="auto"/>
        <w:ind w:left="0"/>
        <w:jc w:val="both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36F8BEE9">
          <v:shape id="_x0000_i3231" type="#_x0000_t75" style="width:10.5pt;height:14.25pt" o:ole="">
            <v:imagedata r:id="rId2452" o:title=""/>
          </v:shape>
          <o:OLEObject Type="Embed" ProgID="Equation.DSMT4" ShapeID="_x0000_i3231" DrawAspect="Content" ObjectID="_1690175456" r:id="rId245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đi qua tâm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7FC0B127">
          <v:shape id="_x0000_i3232" type="#_x0000_t75" style="width:21pt;height:20.25pt" o:ole="">
            <v:imagedata r:id="rId2454" o:title=""/>
          </v:shape>
          <o:OLEObject Type="Embed" ProgID="Equation.DSMT4" ShapeID="_x0000_i3232" DrawAspect="Content" ObjectID="_1690175457" r:id="rId2455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1E59346F">
          <v:shape id="_x0000_i3233" type="#_x0000_t75" style="width:10.5pt;height:14.25pt" o:ole="">
            <v:imagedata r:id="rId2452" o:title=""/>
          </v:shape>
          <o:OLEObject Type="Embed" ProgID="Equation.DSMT4" ShapeID="_x0000_i3233" DrawAspect="Content" ObjectID="_1690175458" r:id="rId2456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5F3D4530">
          <v:shape id="_x0000_i3234" type="#_x0000_t75" style="width:21pt;height:20.25pt" o:ole="">
            <v:imagedata r:id="rId2454" o:title=""/>
          </v:shape>
          <o:OLEObject Type="Embed" ProgID="Equation.DSMT4" ShapeID="_x0000_i3234" DrawAspect="Content" ObjectID="_1690175459" r:id="rId245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có điểm chung</w: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7581ABD0" w14:textId="77777777" w:rsidR="00E67A79" w:rsidRPr="00E67A79" w:rsidRDefault="00E67A79" w:rsidP="00E73CB1">
      <w:pPr>
        <w:pStyle w:val="ListParagraph"/>
        <w:tabs>
          <w:tab w:val="left" w:pos="1000"/>
          <w:tab w:val="left" w:pos="6000"/>
        </w:tabs>
        <w:spacing w:line="276" w:lineRule="auto"/>
        <w:ind w:left="0"/>
        <w:jc w:val="both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C.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4C942B7D">
          <v:shape id="_x0000_i3235" type="#_x0000_t75" style="width:10.5pt;height:14.25pt" o:ole="">
            <v:imagedata r:id="rId2452" o:title=""/>
          </v:shape>
          <o:OLEObject Type="Embed" ProgID="Equation.DSMT4" ShapeID="_x0000_i3235" DrawAspect="Content" ObjectID="_1690175460" r:id="rId245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cắt và không đi qua tâm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6B552736">
          <v:shape id="_x0000_i3236" type="#_x0000_t75" style="width:21pt;height:20.25pt" o:ole="">
            <v:imagedata r:id="rId2454" o:title=""/>
          </v:shape>
          <o:OLEObject Type="Embed" ProgID="Equation.DSMT4" ShapeID="_x0000_i3236" DrawAspect="Content" ObjectID="_1690175461" r:id="rId2459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3CCE236D">
          <v:shape id="_x0000_i3237" type="#_x0000_t75" style="width:10.5pt;height:14.25pt" o:ole="">
            <v:imagedata r:id="rId2452" o:title=""/>
          </v:shape>
          <o:OLEObject Type="Embed" ProgID="Equation.DSMT4" ShapeID="_x0000_i3237" DrawAspect="Content" ObjectID="_1690175462" r:id="rId246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tiếp xúc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4B31DA26">
          <v:shape id="_x0000_i3238" type="#_x0000_t75" style="width:21pt;height:20.25pt" o:ole="">
            <v:imagedata r:id="rId2454" o:title=""/>
          </v:shape>
          <o:OLEObject Type="Embed" ProgID="Equation.DSMT4" ShapeID="_x0000_i3238" DrawAspect="Content" ObjectID="_1690175463" r:id="rId2461"/>
        </w:objec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0AA93B42" w14:textId="515D32AF" w:rsidR="00E67A79" w:rsidRPr="00E67A79" w:rsidRDefault="00E67A79" w:rsidP="00E73CB1">
      <w:pPr>
        <w:pStyle w:val="ListParagraph"/>
        <w:spacing w:line="276" w:lineRule="auto"/>
        <w:ind w:left="1000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19530DA6" w14:textId="77777777" w:rsidR="00E67A79" w:rsidRPr="00E67A79" w:rsidRDefault="00E67A79" w:rsidP="00E73CB1">
      <w:pPr>
        <w:spacing w:line="276" w:lineRule="auto"/>
        <w:ind w:left="1000"/>
        <w:contextualSpacing/>
        <w:rPr>
          <w:rFonts w:ascii="Chu Van An" w:hAnsi="Chu Van An" w:cs="Chu Van An"/>
          <w:b/>
          <w:sz w:val="24"/>
          <w:szCs w:val="24"/>
          <w:lang w:val="vi-VN"/>
        </w:rPr>
      </w:pPr>
      <w:r w:rsidRPr="00E67A79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223F5566" w14:textId="77777777" w:rsidR="00E67A79" w:rsidRPr="00E67A79" w:rsidRDefault="00E67A79" w:rsidP="00E73CB1">
      <w:pPr>
        <w:spacing w:line="276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28ABD91">
          <v:shape id="_x0000_i3239" type="#_x0000_t75" style="width:21pt;height:20.25pt" o:ole="">
            <v:imagedata r:id="rId2462" o:title=""/>
          </v:shape>
          <o:OLEObject Type="Embed" ProgID="Equation.DSMT4" ShapeID="_x0000_i3239" DrawAspect="Content" ObjectID="_1690175464" r:id="rId246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có tâm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2F9754BE">
          <v:shape id="_x0000_i3240" type="#_x0000_t75" style="width:33.75pt;height:20.25pt" o:ole="">
            <v:imagedata r:id="rId2464" o:title=""/>
          </v:shape>
          <o:OLEObject Type="Embed" ProgID="Equation.DSMT4" ShapeID="_x0000_i3240" DrawAspect="Content" ObjectID="_1690175465" r:id="rId246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, bán kính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5B9ADA88">
          <v:shape id="_x0000_i3241" type="#_x0000_t75" style="width:27.75pt;height:12.75pt" o:ole="">
            <v:imagedata r:id="rId2466" o:title=""/>
          </v:shape>
          <o:OLEObject Type="Embed" ProgID="Equation.DSMT4" ShapeID="_x0000_i3241" DrawAspect="Content" ObjectID="_1690175466" r:id="rId246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2BBF774" w14:textId="77777777" w:rsidR="00E67A79" w:rsidRPr="00E67A79" w:rsidRDefault="00E67A79" w:rsidP="00E73CB1">
      <w:pPr>
        <w:pStyle w:val="ListParagraph"/>
        <w:spacing w:line="276" w:lineRule="auto"/>
        <w:ind w:left="1000"/>
        <w:rPr>
          <w:rFonts w:ascii="Chu Van An" w:hAnsi="Chu Van An" w:cs="Chu Van An"/>
          <w:b/>
          <w:color w:val="000080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Ta có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515" w:dyaOrig="405" w14:anchorId="5EBE879E">
          <v:shape id="_x0000_i3242" type="#_x0000_t75" style="width:75.75pt;height:20.25pt" o:ole="">
            <v:imagedata r:id="rId2468" o:title=""/>
          </v:shape>
          <o:OLEObject Type="Embed" ProgID="Equation.DSMT4" ShapeID="_x0000_i3242" DrawAspect="Content" ObjectID="_1690175467" r:id="rId246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suy ra </w:t>
      </w:r>
      <w:r w:rsidRPr="00E67A79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4E65AE09">
          <v:shape id="_x0000_i3243" type="#_x0000_t75" style="width:10.5pt;height:14.25pt" o:ole="">
            <v:imagedata r:id="rId2452" o:title=""/>
          </v:shape>
          <o:OLEObject Type="Embed" ProgID="Equation.DSMT4" ShapeID="_x0000_i3243" DrawAspect="Content" ObjectID="_1690175468" r:id="rId2470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420" w:dyaOrig="405" w14:anchorId="2DD26FDB">
          <v:shape id="_x0000_i3244" type="#_x0000_t75" style="width:21pt;height:20.25pt" o:ole="">
            <v:imagedata r:id="rId2454" o:title=""/>
          </v:shape>
          <o:OLEObject Type="Embed" ProgID="Equation.DSMT4" ShapeID="_x0000_i3244" DrawAspect="Content" ObjectID="_1690175469" r:id="rId247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không có điểm chung</w:t>
      </w:r>
      <w:r w:rsidRPr="00E67A79">
        <w:rPr>
          <w:rFonts w:ascii="Chu Van An" w:hAnsi="Chu Van An" w:cs="Chu Van An"/>
          <w:sz w:val="24"/>
          <w:szCs w:val="24"/>
          <w:lang w:val="pl-PL"/>
        </w:rPr>
        <w:t>.</w:t>
      </w:r>
    </w:p>
    <w:p w14:paraId="30110F55" w14:textId="77777777" w:rsidR="00E67A79" w:rsidRPr="00E67A79" w:rsidRDefault="00E67A79" w:rsidP="00E73CB1">
      <w:pPr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sz w:val="24"/>
          <w:szCs w:val="24"/>
        </w:rPr>
        <w:t xml:space="preserve">Tìm tọa độ giao điểm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7D19DD33">
          <v:shape id="_x0000_i3245" type="#_x0000_t75" style="width:141pt;height:20.25pt" o:ole="">
            <v:imagedata r:id="rId2472" o:title=""/>
          </v:shape>
          <o:OLEObject Type="Embed" ProgID="Equation.DSMT4" ShapeID="_x0000_i3245" DrawAspect="Content" ObjectID="_1690175470" r:id="rId247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đường thẳng </w:t>
      </w:r>
      <w:r w:rsidRPr="00E67A79">
        <w:rPr>
          <w:rFonts w:ascii="Chu Van An" w:eastAsia="Times New Roman" w:hAnsi="Chu Van An" w:cs="Chu Van An"/>
          <w:position w:val="-30"/>
          <w:sz w:val="24"/>
          <w:szCs w:val="24"/>
        </w:rPr>
        <w:object w:dxaOrig="1395" w:dyaOrig="720" w14:anchorId="6447FA04">
          <v:shape id="_x0000_i3246" type="#_x0000_t75" style="width:69.75pt;height:36pt" o:ole="">
            <v:imagedata r:id="rId2474" o:title=""/>
          </v:shape>
          <o:OLEObject Type="Embed" ProgID="Equation.DSMT4" ShapeID="_x0000_i3246" DrawAspect="Content" ObjectID="_1690175471" r:id="rId247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198602D4" w14:textId="77777777" w:rsidR="00E67A79" w:rsidRPr="00E67A79" w:rsidRDefault="00E67A79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384F5B79">
          <v:shape id="_x0000_i3247" type="#_x0000_t75" style="width:28.5pt;height:20.25pt" o:ole="">
            <v:imagedata r:id="rId2476" o:title=""/>
          </v:shape>
          <o:OLEObject Type="Embed" ProgID="Equation.DSMT4" ShapeID="_x0000_i3247" DrawAspect="Content" ObjectID="_1690175472" r:id="rId247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5774F9A3">
          <v:shape id="_x0000_i3248" type="#_x0000_t75" style="width:27.75pt;height:20.25pt" o:ole="">
            <v:imagedata r:id="rId2478" o:title=""/>
          </v:shape>
          <o:OLEObject Type="Embed" ProgID="Equation.DSMT4" ShapeID="_x0000_i3248" DrawAspect="Content" ObjectID="_1690175473" r:id="rId247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3D99C366">
          <v:shape id="_x0000_i3249" type="#_x0000_t75" style="width:27.75pt;height:20.25pt" o:ole="">
            <v:imagedata r:id="rId2480" o:title=""/>
          </v:shape>
          <o:OLEObject Type="Embed" ProgID="Equation.DSMT4" ShapeID="_x0000_i3249" DrawAspect="Content" ObjectID="_1690175474" r:id="rId2481"/>
        </w:object>
      </w:r>
    </w:p>
    <w:p w14:paraId="4527356A" w14:textId="77777777" w:rsidR="00E67A79" w:rsidRPr="00E67A79" w:rsidRDefault="00E67A79" w:rsidP="00E73CB1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4EE9EA15">
          <v:shape id="_x0000_i3250" type="#_x0000_t75" style="width:27.75pt;height:20.25pt" o:ole="">
            <v:imagedata r:id="rId2482" o:title=""/>
          </v:shape>
          <o:OLEObject Type="Embed" ProgID="Equation.DSMT4" ShapeID="_x0000_i3250" DrawAspect="Content" ObjectID="_1690175475" r:id="rId248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EC61326">
          <v:shape id="_x0000_i3251" type="#_x0000_t75" style="width:27.75pt;height:20.25pt" o:ole="">
            <v:imagedata r:id="rId2484" o:title=""/>
          </v:shape>
          <o:OLEObject Type="Embed" ProgID="Equation.DSMT4" ShapeID="_x0000_i3251" DrawAspect="Content" ObjectID="_1690175476" r:id="rId248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0FD98BBF">
          <v:shape id="_x0000_i3252" type="#_x0000_t75" style="width:26.25pt;height:20.25pt" o:ole="">
            <v:imagedata r:id="rId2486" o:title=""/>
          </v:shape>
          <o:OLEObject Type="Embed" ProgID="Equation.DSMT4" ShapeID="_x0000_i3252" DrawAspect="Content" ObjectID="_1690175477" r:id="rId2487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27D2EA71">
          <v:shape id="_x0000_i3253" type="#_x0000_t75" style="width:36.75pt;height:33.75pt" o:ole="">
            <v:imagedata r:id="rId2488" o:title=""/>
          </v:shape>
          <o:OLEObject Type="Embed" ProgID="Equation.DSMT4" ShapeID="_x0000_i3253" DrawAspect="Content" ObjectID="_1690175478" r:id="rId2489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C38F868" w14:textId="44EBC986" w:rsidR="00E67A79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009E598B" w14:textId="77777777" w:rsidR="00E67A79" w:rsidRPr="00E67A79" w:rsidRDefault="00E67A79" w:rsidP="00E73CB1">
      <w:pPr>
        <w:spacing w:line="276" w:lineRule="auto"/>
        <w:ind w:left="1000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b/>
          <w:sz w:val="24"/>
          <w:szCs w:val="24"/>
        </w:rPr>
        <w:t>Chọn D</w:t>
      </w:r>
    </w:p>
    <w:p w14:paraId="55DDDFF8" w14:textId="77777777" w:rsidR="00E67A79" w:rsidRPr="00E67A79" w:rsidRDefault="00E67A79" w:rsidP="00E73CB1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1530" w:dyaOrig="405" w14:anchorId="6178B289">
          <v:shape id="_x0000_i3254" type="#_x0000_t75" style="width:76.5pt;height:20.25pt" o:ole="">
            <v:imagedata r:id="rId2490" o:title=""/>
          </v:shape>
          <o:OLEObject Type="Embed" ProgID="Equation.DSMT4" ShapeID="_x0000_i3254" DrawAspect="Content" ObjectID="_1690175479" r:id="rId249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E662887">
          <v:shape id="_x0000_i3255" type="#_x0000_t75" style="width:21pt;height:20.25pt" o:ole="">
            <v:imagedata r:id="rId2492" o:title=""/>
          </v:shape>
          <o:OLEObject Type="Embed" ProgID="Equation.DSMT4" ShapeID="_x0000_i3255" DrawAspect="Content" ObjectID="_1690175480" r:id="rId2493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602DBF6C">
          <v:shape id="_x0000_i3256" type="#_x0000_t75" style="width:10.5pt;height:12.75pt" o:ole="">
            <v:imagedata r:id="rId2494" o:title=""/>
          </v:shape>
          <o:OLEObject Type="Embed" ProgID="Equation.DSMT4" ShapeID="_x0000_i3256" DrawAspect="Content" ObjectID="_1690175481" r:id="rId249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3BE608F5" w14:textId="77777777" w:rsidR="00E67A79" w:rsidRPr="00E67A79" w:rsidRDefault="00E67A79" w:rsidP="00E73CB1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Do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56158027">
          <v:shape id="_x0000_i3257" type="#_x0000_t75" style="width:44.25pt;height:20.25pt" o:ole="">
            <v:imagedata r:id="rId2496" o:title=""/>
          </v:shape>
          <o:OLEObject Type="Embed" ProgID="Equation.DSMT4" ShapeID="_x0000_i3257" DrawAspect="Content" ObjectID="_1690175482" r:id="rId2497"/>
        </w:objec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665" w:dyaOrig="435" w14:anchorId="11E243EB">
          <v:shape id="_x0000_i3258" type="#_x0000_t75" style="width:233.25pt;height:21.75pt" o:ole="">
            <v:imagedata r:id="rId2498" o:title=""/>
          </v:shape>
          <o:OLEObject Type="Embed" ProgID="Equation.DSMT4" ShapeID="_x0000_i3258" DrawAspect="Content" ObjectID="_1690175483" r:id="rId2499"/>
        </w:object>
      </w:r>
      <w:r w:rsidRPr="00E67A79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3054497E">
          <v:shape id="_x0000_i3259" type="#_x0000_t75" style="width:1in;height:15.75pt" o:ole="">
            <v:imagedata r:id="rId2500" o:title=""/>
          </v:shape>
          <o:OLEObject Type="Embed" ProgID="Equation.DSMT4" ShapeID="_x0000_i3259" DrawAspect="Content" ObjectID="_1690175484" r:id="rId2501"/>
        </w:object>
      </w:r>
      <w:r w:rsidRPr="00E67A79">
        <w:rPr>
          <w:rFonts w:ascii="Chu Van An" w:eastAsia="Times New Roman" w:hAnsi="Chu Van An" w:cs="Chu Van An"/>
          <w:position w:val="-46"/>
          <w:sz w:val="24"/>
          <w:szCs w:val="24"/>
        </w:rPr>
        <w:object w:dxaOrig="1125" w:dyaOrig="1035" w14:anchorId="2C942650">
          <v:shape id="_x0000_i3260" type="#_x0000_t75" style="width:56.25pt;height:51.75pt" o:ole="">
            <v:imagedata r:id="rId2502" o:title=""/>
          </v:shape>
          <o:OLEObject Type="Embed" ProgID="Equation.DSMT4" ShapeID="_x0000_i3260" DrawAspect="Content" ObjectID="_1690175485" r:id="rId250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02F27879" w14:textId="76BECFA5" w:rsidR="00E67A79" w:rsidRPr="00E67A79" w:rsidRDefault="00E67A79" w:rsidP="00E73CB1">
      <w:pPr>
        <w:pStyle w:val="ListParagraph"/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605" w:dyaOrig="405" w14:anchorId="4A8EA61A">
          <v:shape id="_x0000_i3261" type="#_x0000_t75" style="width:80.25pt;height:20.25pt" o:ole="">
            <v:imagedata r:id="rId2504" o:title=""/>
          </v:shape>
          <o:OLEObject Type="Embed" ProgID="Equation.DSMT4" ShapeID="_x0000_i3261" DrawAspect="Content" ObjectID="_1690175486" r:id="rId2505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2B0468CA" w14:textId="1130EB59" w:rsidR="00E67A79" w:rsidRPr="00E67A79" w:rsidRDefault="00E67A79" w:rsidP="00E73CB1">
      <w:pPr>
        <w:pStyle w:val="ListParagraph"/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Với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995" w:dyaOrig="675" w14:anchorId="5D870185">
          <v:shape id="_x0000_i3262" type="#_x0000_t75" style="width:99.75pt;height:33.75pt" o:ole="">
            <v:imagedata r:id="rId2506" o:title=""/>
          </v:shape>
          <o:OLEObject Type="Embed" ProgID="Equation.DSMT4" ShapeID="_x0000_i3262" DrawAspect="Content" ObjectID="_1690175487" r:id="rId2507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6334D504" w14:textId="77777777" w:rsidR="00E67A79" w:rsidRPr="00E67A79" w:rsidRDefault="00E67A79" w:rsidP="00E73CB1">
      <w:pPr>
        <w:ind w:left="1000"/>
        <w:rPr>
          <w:rFonts w:ascii="Chu Van An" w:hAnsi="Chu Van An" w:cs="Chu Van An"/>
          <w:b/>
          <w:sz w:val="24"/>
          <w:szCs w:val="24"/>
        </w:rPr>
      </w:pPr>
      <w:r w:rsidRPr="00E67A79">
        <w:rPr>
          <w:rFonts w:ascii="Chu Van An" w:hAnsi="Chu Van An" w:cs="Chu Van An"/>
          <w:sz w:val="24"/>
          <w:szCs w:val="24"/>
        </w:rPr>
        <w:t xml:space="preserve">Vậy giao điểm của đường tròn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F522F7F">
          <v:shape id="_x0000_i3263" type="#_x0000_t75" style="width:21pt;height:20.25pt" o:ole="">
            <v:imagedata r:id="rId2508" o:title=""/>
          </v:shape>
          <o:OLEObject Type="Embed" ProgID="Equation.DSMT4" ShapeID="_x0000_i3263" DrawAspect="Content" ObjectID="_1690175488" r:id="rId250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với </w:t>
      </w:r>
      <w:r w:rsidRPr="00E67A79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2EF4EF5C">
          <v:shape id="_x0000_i3264" type="#_x0000_t75" style="width:10.5pt;height:12.75pt" o:ole="">
            <v:imagedata r:id="rId2510" o:title=""/>
          </v:shape>
          <o:OLEObject Type="Embed" ProgID="Equation.DSMT4" ShapeID="_x0000_i3264" DrawAspect="Content" ObjectID="_1690175489" r:id="rId2511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là </w:t>
      </w:r>
      <w:r w:rsidRPr="00E67A79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058F5632">
          <v:shape id="_x0000_i3265" type="#_x0000_t75" style="width:26.25pt;height:20.25pt" o:ole="">
            <v:imagedata r:id="rId2486" o:title=""/>
          </v:shape>
          <o:OLEObject Type="Embed" ProgID="Equation.DSMT4" ShapeID="_x0000_i3265" DrawAspect="Content" ObjectID="_1690175490" r:id="rId251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 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66EA715C">
          <v:shape id="_x0000_i3266" type="#_x0000_t75" style="width:36.75pt;height:33.75pt" o:ole="">
            <v:imagedata r:id="rId2488" o:title=""/>
          </v:shape>
          <o:OLEObject Type="Embed" ProgID="Equation.DSMT4" ShapeID="_x0000_i3266" DrawAspect="Content" ObjectID="_1690175491" r:id="rId251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CDCDDCE" w14:textId="77777777" w:rsidR="00E67A79" w:rsidRPr="00E67A79" w:rsidRDefault="00E67A79" w:rsidP="00E73CB1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67A7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E67A79">
        <w:rPr>
          <w:rFonts w:ascii="Chu Van An" w:hAnsi="Chu Van An" w:cs="Chu Van An"/>
          <w:sz w:val="24"/>
          <w:szCs w:val="24"/>
        </w:rPr>
        <w:t xml:space="preserve">Tìm tọa độ giao điểm của đường tròn </w:t>
      </w:r>
      <w:r w:rsidRPr="00E67A79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2955" w:dyaOrig="360" w14:anchorId="4B0BD546">
          <v:shape id="_x0000_i3267" type="#_x0000_t75" style="width:147.75pt;height:18pt" o:ole="">
            <v:imagedata r:id="rId2514" o:title=""/>
          </v:shape>
          <o:OLEObject Type="Embed" ProgID="Equation.DSMT4" ShapeID="_x0000_i3267" DrawAspect="Content" ObjectID="_1690175492" r:id="rId251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đường thẳng </w:t>
      </w:r>
      <w:r w:rsidRPr="00E67A79">
        <w:rPr>
          <w:rFonts w:ascii="Chu Van An" w:eastAsia="Times New Roman" w:hAnsi="Chu Van An" w:cs="Chu Van An"/>
          <w:color w:val="0000FF"/>
          <w:position w:val="-30"/>
          <w:sz w:val="24"/>
          <w:szCs w:val="24"/>
        </w:rPr>
        <w:object w:dxaOrig="1560" w:dyaOrig="720" w14:anchorId="2001CC21">
          <v:shape id="_x0000_i3268" type="#_x0000_t75" style="width:78pt;height:36pt" o:ole="">
            <v:imagedata r:id="rId2516" o:title=""/>
          </v:shape>
          <o:OLEObject Type="Embed" ProgID="Equation.DSMT4" ShapeID="_x0000_i3268" DrawAspect="Content" ObjectID="_1690175493" r:id="rId2517"/>
        </w:object>
      </w:r>
    </w:p>
    <w:p w14:paraId="4036227E" w14:textId="77777777" w:rsidR="00E67A79" w:rsidRPr="00E67A79" w:rsidRDefault="00E67A79" w:rsidP="00E73CB1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0000BE79">
          <v:shape id="_x0000_i3269" type="#_x0000_t75" style="width:26.25pt;height:15.75pt" o:ole="">
            <v:imagedata r:id="rId2518" o:title=""/>
          </v:shape>
          <o:OLEObject Type="Embed" ProgID="Equation.DSMT4" ShapeID="_x0000_i3269" DrawAspect="Content" ObjectID="_1690175494" r:id="rId2519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28"/>
          <w:sz w:val="24"/>
          <w:szCs w:val="24"/>
        </w:rPr>
        <w:object w:dxaOrig="660" w:dyaOrig="690" w14:anchorId="3797C914">
          <v:shape id="_x0000_i3270" type="#_x0000_t75" style="width:33pt;height:34.5pt" o:ole="">
            <v:imagedata r:id="rId2520" o:title=""/>
          </v:shape>
          <o:OLEObject Type="Embed" ProgID="Equation.DSMT4" ShapeID="_x0000_i3270" DrawAspect="Content" ObjectID="_1690175495" r:id="rId2521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5509C2AE">
          <v:shape id="_x0000_i3271" type="#_x0000_t75" style="width:27.75pt;height:15.75pt" o:ole="">
            <v:imagedata r:id="rId2522" o:title=""/>
          </v:shape>
          <o:OLEObject Type="Embed" ProgID="Equation.DSMT4" ShapeID="_x0000_i3271" DrawAspect="Content" ObjectID="_1690175496" r:id="rId2523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67A79">
        <w:rPr>
          <w:rFonts w:ascii="Chu Van An" w:hAnsi="Chu Van An" w:cs="Chu Van An"/>
          <w:sz w:val="24"/>
          <w:szCs w:val="24"/>
        </w:rPr>
        <w:t xml:space="preserve">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27E8099">
          <v:shape id="_x0000_i3272" type="#_x0000_t75" style="width:26.25pt;height:15.75pt" o:ole="">
            <v:imagedata r:id="rId2524" o:title=""/>
          </v:shape>
          <o:OLEObject Type="Embed" ProgID="Equation.DSMT4" ShapeID="_x0000_i3272" DrawAspect="Content" ObjectID="_1690175497" r:id="rId2525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A18634B">
          <v:shape id="_x0000_i3273" type="#_x0000_t75" style="width:26.25pt;height:15.75pt" o:ole="">
            <v:imagedata r:id="rId2526" o:title=""/>
          </v:shape>
          <o:OLEObject Type="Embed" ProgID="Equation.DSMT4" ShapeID="_x0000_i3273" DrawAspect="Content" ObjectID="_1690175498" r:id="rId2527"/>
        </w:object>
      </w:r>
      <w:r w:rsidRPr="00E67A79">
        <w:rPr>
          <w:rFonts w:ascii="Chu Van An" w:hAnsi="Chu Van An" w:cs="Chu Van An"/>
          <w:b/>
          <w:sz w:val="24"/>
          <w:szCs w:val="24"/>
        </w:rPr>
        <w:t>.</w:t>
      </w:r>
      <w:r w:rsidRPr="00E67A7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14A61BE0">
          <v:shape id="_x0000_i3274" type="#_x0000_t75" style="width:26.25pt;height:15.75pt" o:ole="">
            <v:imagedata r:id="rId2518" o:title=""/>
          </v:shape>
          <o:OLEObject Type="Embed" ProgID="Equation.DSMT4" ShapeID="_x0000_i3274" DrawAspect="Content" ObjectID="_1690175499" r:id="rId2528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43881BF1">
          <v:shape id="_x0000_i3275" type="#_x0000_t75" style="width:26.25pt;height:15.75pt" o:ole="">
            <v:imagedata r:id="rId2529" o:title=""/>
          </v:shape>
          <o:OLEObject Type="Embed" ProgID="Equation.DSMT4" ShapeID="_x0000_i3275" DrawAspect="Content" ObjectID="_1690175500" r:id="rId2530"/>
        </w:object>
      </w:r>
      <w:r w:rsidRPr="00E67A79">
        <w:rPr>
          <w:rFonts w:ascii="Chu Van An" w:hAnsi="Chu Van An" w:cs="Chu Van An"/>
          <w:sz w:val="24"/>
          <w:szCs w:val="24"/>
        </w:rPr>
        <w:t>.</w:t>
      </w:r>
    </w:p>
    <w:p w14:paraId="77D622F2" w14:textId="7F029D3B" w:rsidR="00E67A79" w:rsidRPr="00E67A79" w:rsidRDefault="00E67A79" w:rsidP="00E73CB1">
      <w:pPr>
        <w:spacing w:line="276" w:lineRule="auto"/>
        <w:ind w:left="100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67A79">
        <w:rPr>
          <w:rFonts w:ascii="Chu Van An" w:hAnsi="Chu Van An" w:cs="Chu Van An"/>
          <w:b/>
          <w:i/>
          <w:color w:val="0000CC"/>
          <w:sz w:val="24"/>
          <w:szCs w:val="24"/>
        </w:rPr>
        <w:t>Lời giải</w:t>
      </w:r>
    </w:p>
    <w:p w14:paraId="6D07A2AF" w14:textId="77777777" w:rsidR="00E67A79" w:rsidRPr="00E67A79" w:rsidRDefault="00E67A79" w:rsidP="00E73CB1">
      <w:pPr>
        <w:spacing w:line="276" w:lineRule="auto"/>
        <w:ind w:left="1000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67A79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8F90EAE" w14:textId="77777777" w:rsidR="00E67A79" w:rsidRPr="00E67A79" w:rsidRDefault="00E67A79" w:rsidP="00E73CB1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</w:rPr>
        <w:t xml:space="preserve">Gọi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980" w:dyaOrig="315" w14:anchorId="57A4D5E6">
          <v:shape id="_x0000_i3276" type="#_x0000_t75" style="width:99pt;height:15.75pt" o:ole="">
            <v:imagedata r:id="rId2531" o:title=""/>
          </v:shape>
          <o:OLEObject Type="Embed" ProgID="Equation.DSMT4" ShapeID="_x0000_i3276" DrawAspect="Content" ObjectID="_1690175501" r:id="rId2532"/>
        </w:object>
      </w:r>
      <w:r w:rsidRPr="00E67A79">
        <w:rPr>
          <w:rFonts w:ascii="Chu Van An" w:hAnsi="Chu Van An" w:cs="Chu Van An"/>
          <w:sz w:val="24"/>
          <w:szCs w:val="24"/>
        </w:rPr>
        <w:t xml:space="preserve">là giao điểm của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405" w:dyaOrig="315" w14:anchorId="69AEC13A">
          <v:shape id="_x0000_i3277" type="#_x0000_t75" style="width:20.25pt;height:15.75pt" o:ole="">
            <v:imagedata r:id="rId2533" o:title=""/>
          </v:shape>
          <o:OLEObject Type="Embed" ProgID="Equation.DSMT4" ShapeID="_x0000_i3277" DrawAspect="Content" ObjectID="_1690175502" r:id="rId2534"/>
        </w:object>
      </w:r>
      <w:r w:rsidRPr="00E67A79">
        <w:rPr>
          <w:rFonts w:ascii="Chu Van An" w:hAnsi="Chu Van An" w:cs="Chu Van An"/>
          <w:sz w:val="24"/>
          <w:szCs w:val="24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70" w:dyaOrig="270" w14:anchorId="7037C4C1">
          <v:shape id="_x0000_i3278" type="#_x0000_t75" style="width:13.5pt;height:13.5pt" o:ole="">
            <v:imagedata r:id="rId2535" o:title=""/>
          </v:shape>
          <o:OLEObject Type="Embed" ProgID="Equation.DSMT4" ShapeID="_x0000_i3278" DrawAspect="Content" ObjectID="_1690175503" r:id="rId253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B513D5" w14:textId="77777777" w:rsidR="00E67A79" w:rsidRPr="00E67A79" w:rsidRDefault="00E67A79" w:rsidP="00E73CB1">
      <w:pPr>
        <w:spacing w:line="276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Do </w:t>
      </w:r>
      <w:r w:rsidRPr="00E67A79">
        <w:rPr>
          <w:rFonts w:ascii="Chu Van An" w:eastAsia="Times New Roman" w:hAnsi="Chu Van An" w:cs="Chu Van An"/>
          <w:b/>
          <w:color w:val="0000FF"/>
          <w:position w:val="-46"/>
          <w:sz w:val="24"/>
          <w:szCs w:val="24"/>
        </w:rPr>
        <w:object w:dxaOrig="8340" w:dyaOrig="1035" w14:anchorId="26841587">
          <v:shape id="_x0000_i3279" type="#_x0000_t75" style="width:417pt;height:51.75pt" o:ole="">
            <v:imagedata r:id="rId2537" o:title=""/>
          </v:shape>
          <o:OLEObject Type="Embed" ProgID="Equation.DSMT4" ShapeID="_x0000_i3279" DrawAspect="Content" ObjectID="_1690175504" r:id="rId2538"/>
        </w:object>
      </w:r>
    </w:p>
    <w:p w14:paraId="6EC6BE6C" w14:textId="77777777" w:rsidR="00E67A79" w:rsidRPr="00E67A79" w:rsidRDefault="00E67A79" w:rsidP="00E73CB1">
      <w:pPr>
        <w:pStyle w:val="ListParagraph"/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vi-VN" w:eastAsia="vi-VN"/>
        </w:rPr>
        <w:object w:dxaOrig="1620" w:dyaOrig="315" w14:anchorId="343AA7CC">
          <v:shape id="_x0000_i3280" type="#_x0000_t75" style="width:81pt;height:15.75pt" o:ole="">
            <v:imagedata r:id="rId2539" o:title=""/>
          </v:shape>
          <o:OLEObject Type="Embed" ProgID="Equation.DSMT4" ShapeID="_x0000_i3280" DrawAspect="Content" ObjectID="_1690175505" r:id="rId2540"/>
        </w:object>
      </w:r>
    </w:p>
    <w:p w14:paraId="59843297" w14:textId="77777777" w:rsidR="00E67A79" w:rsidRPr="00E67A79" w:rsidRDefault="00E67A79" w:rsidP="00E73CB1">
      <w:pPr>
        <w:pStyle w:val="ListParagraph"/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  <w:lang w:val="vi-VN" w:eastAsia="vi-VN"/>
        </w:rPr>
        <w:object w:dxaOrig="2010" w:dyaOrig="690" w14:anchorId="49440916">
          <v:shape id="_x0000_i3281" type="#_x0000_t75" style="width:100.5pt;height:34.5pt" o:ole="">
            <v:imagedata r:id="rId2541" o:title=""/>
          </v:shape>
          <o:OLEObject Type="Embed" ProgID="Equation.DSMT4" ShapeID="_x0000_i3281" DrawAspect="Content" ObjectID="_1690175506" r:id="rId2542"/>
        </w:object>
      </w:r>
    </w:p>
    <w:p w14:paraId="3F95A059" w14:textId="77777777" w:rsidR="00E67A79" w:rsidRPr="00E67A79" w:rsidRDefault="00E67A79" w:rsidP="00E73CB1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Vậy giao điểm của đường tròn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405" w:dyaOrig="315" w14:anchorId="521D71E0">
          <v:shape id="_x0000_i3282" type="#_x0000_t75" style="width:20.25pt;height:15.75pt" o:ole="">
            <v:imagedata r:id="rId2533" o:title=""/>
          </v:shape>
          <o:OLEObject Type="Embed" ProgID="Equation.DSMT4" ShapeID="_x0000_i3282" DrawAspect="Content" ObjectID="_1690175507" r:id="rId2543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70" w:dyaOrig="270" w14:anchorId="4EA672E5">
          <v:shape id="_x0000_i3283" type="#_x0000_t75" style="width:13.5pt;height:13.5pt" o:ole="">
            <v:imagedata r:id="rId2535" o:title=""/>
          </v:shape>
          <o:OLEObject Type="Embed" ProgID="Equation.DSMT4" ShapeID="_x0000_i3283" DrawAspect="Content" ObjectID="_1690175508" r:id="rId2544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67A79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525" w:dyaOrig="315" w14:anchorId="629290D5">
          <v:shape id="_x0000_i3284" type="#_x0000_t75" style="width:26.25pt;height:15.75pt" o:ole="">
            <v:imagedata r:id="rId2545" o:title=""/>
          </v:shape>
          <o:OLEObject Type="Embed" ProgID="Equation.DSMT4" ShapeID="_x0000_i3284" DrawAspect="Content" ObjectID="_1690175509" r:id="rId2546"/>
        </w:object>
      </w:r>
      <w:r w:rsidRPr="00E67A79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E67A79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60" w:dyaOrig="690" w14:anchorId="2BCB2CD2">
          <v:shape id="_x0000_i3285" type="#_x0000_t75" style="width:33pt;height:34.5pt" o:ole="">
            <v:imagedata r:id="rId2520" o:title=""/>
          </v:shape>
          <o:OLEObject Type="Embed" ProgID="Equation.DSMT4" ShapeID="_x0000_i3285" DrawAspect="Content" ObjectID="_1690175510" r:id="rId2547"/>
        </w:object>
      </w:r>
      <w:r w:rsidRPr="00E67A79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</w:p>
    <w:p w14:paraId="06B7B8BE" w14:textId="2D183283" w:rsidR="00877AB9" w:rsidRDefault="00877AB9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67A7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67A7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568"/>
      </w:tblGrid>
      <w:tr w:rsidR="000D6B5B" w:rsidRPr="00CA015B" w14:paraId="6DF63079" w14:textId="77777777" w:rsidTr="000D6B5B">
        <w:tc>
          <w:tcPr>
            <w:tcW w:w="6200" w:type="dxa"/>
            <w:shd w:val="clear" w:color="auto" w:fill="auto"/>
          </w:tcPr>
          <w:p w14:paraId="3CDEDEA8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1:</w: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865" w:dyaOrig="405" w14:anchorId="57B6E56E">
                <v:shape id="_x0000_i20753" type="#_x0000_t75" style="width:143.25pt;height:20.25pt" o:ole="">
                  <v:imagedata r:id="rId2548" o:title=""/>
                </v:shape>
                <o:OLEObject Type="Embed" ProgID="Equation.DSMT4" ShapeID="_x0000_i20753" DrawAspect="Content" ObjectID="_1690175511" r:id="rId2549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và hai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75" w:dyaOrig="405" w14:anchorId="1E8C8F0B">
                <v:shape id="_x0000_i20754" type="#_x0000_t75" style="width:33.75pt;height:20.25pt" o:ole="">
                  <v:imagedata r:id="rId2550" o:title=""/>
                </v:shape>
                <o:OLEObject Type="Embed" ProgID="Equation.DSMT4" ShapeID="_x0000_i20754" DrawAspect="Content" ObjectID="_1690175512" r:id="rId2551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85" w:dyaOrig="405" w14:anchorId="115869EC">
                <v:shape id="_x0000_i20755" type="#_x0000_t75" style="width:44.25pt;height:20.25pt" o:ole="">
                  <v:imagedata r:id="rId2552" o:title=""/>
                </v:shape>
                <o:OLEObject Type="Embed" ProgID="Equation.DSMT4" ShapeID="_x0000_i20755" DrawAspect="Content" ObjectID="_1690175513" r:id="rId2553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>. Khẳng định nào dưới đây là đúng?</w:t>
            </w:r>
          </w:p>
          <w:p w14:paraId="4D1098B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07E43CCF">
                <v:shape id="_x0000_i20756" type="#_x0000_t75" style="width:12pt;height:12.75pt" o:ole="">
                  <v:imagedata r:id="rId2554" o:title=""/>
                </v:shape>
                <o:OLEObject Type="Embed" ProgID="Equation.DSMT4" ShapeID="_x0000_i20756" DrawAspect="Content" ObjectID="_1690175514" r:id="rId255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9FD7BE8">
                <v:shape id="_x0000_i20757" type="#_x0000_t75" style="width:12pt;height:12.75pt" o:ole="">
                  <v:imagedata r:id="rId2556" o:title=""/>
                </v:shape>
                <o:OLEObject Type="Embed" ProgID="Equation.DSMT4" ShapeID="_x0000_i20757" DrawAspect="Content" ObjectID="_1690175515" r:id="rId255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cùng nằm trong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C8761A6">
                <v:shape id="_x0000_i20758" type="#_x0000_t75" style="width:21pt;height:20.25pt" o:ole="">
                  <v:imagedata r:id="rId2558" o:title=""/>
                </v:shape>
                <o:OLEObject Type="Embed" ProgID="Equation.DSMT4" ShapeID="_x0000_i20758" DrawAspect="Content" ObjectID="_1690175516" r:id="rId255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0BF7B7A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20BA0C80">
                <v:shape id="_x0000_i20759" type="#_x0000_t75" style="width:12pt;height:12.75pt" o:ole="">
                  <v:imagedata r:id="rId2560" o:title=""/>
                </v:shape>
                <o:OLEObject Type="Embed" ProgID="Equation.DSMT4" ShapeID="_x0000_i20759" DrawAspect="Content" ObjectID="_1690175517" r:id="rId256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C7E5342">
                <v:shape id="_x0000_i20760" type="#_x0000_t75" style="width:12pt;height:12.75pt" o:ole="">
                  <v:imagedata r:id="rId2562" o:title=""/>
                </v:shape>
                <o:OLEObject Type="Embed" ProgID="Equation.DSMT4" ShapeID="_x0000_i20760" DrawAspect="Content" ObjectID="_1690175518" r:id="rId256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cùng nằm ngoài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54CCCC4">
                <v:shape id="_x0000_i20761" type="#_x0000_t75" style="width:21pt;height:20.25pt" o:ole="">
                  <v:imagedata r:id="rId2564" o:title=""/>
                </v:shape>
                <o:OLEObject Type="Embed" ProgID="Equation.DSMT4" ShapeID="_x0000_i20761" DrawAspect="Content" ObjectID="_1690175519" r:id="rId256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CF0A661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E58411C">
                <v:shape id="_x0000_i20762" type="#_x0000_t75" style="width:12pt;height:12.75pt" o:ole="">
                  <v:imagedata r:id="rId2566" o:title=""/>
                </v:shape>
                <o:OLEObject Type="Embed" ProgID="Equation.DSMT4" ShapeID="_x0000_i20762" DrawAspect="Content" ObjectID="_1690175520" r:id="rId256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ngoài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AC6BB11">
                <v:shape id="_x0000_i20763" type="#_x0000_t75" style="width:12pt;height:12.75pt" o:ole="">
                  <v:imagedata r:id="rId2568" o:title=""/>
                </v:shape>
                <o:OLEObject Type="Embed" ProgID="Equation.DSMT4" ShapeID="_x0000_i20763" DrawAspect="Content" ObjectID="_1690175521" r:id="rId256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trong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35036A98">
                <v:shape id="_x0000_i20764" type="#_x0000_t75" style="width:21pt;height:20.25pt" o:ole="">
                  <v:imagedata r:id="rId2570" o:title=""/>
                </v:shape>
                <o:OLEObject Type="Embed" ProgID="Equation.DSMT4" ShapeID="_x0000_i20764" DrawAspect="Content" ObjectID="_1690175522" r:id="rId257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72B8D6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5F1D26F4">
                <v:shape id="_x0000_i20765" type="#_x0000_t75" style="width:12pt;height:12.75pt" o:ole="">
                  <v:imagedata r:id="rId2572" o:title=""/>
                </v:shape>
                <o:OLEObject Type="Embed" ProgID="Equation.DSMT4" ShapeID="_x0000_i20765" DrawAspect="Content" ObjectID="_1690175523" r:id="rId257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trong và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7C6C4165">
                <v:shape id="_x0000_i20766" type="#_x0000_t75" style="width:12pt;height:12.75pt" o:ole="">
                  <v:imagedata r:id="rId2574" o:title=""/>
                </v:shape>
                <o:OLEObject Type="Embed" ProgID="Equation.DSMT4" ShapeID="_x0000_i20766" DrawAspect="Content" ObjectID="_1690175524" r:id="rId257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nằm ngoài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6015A8F7">
                <v:shape id="_x0000_i20767" type="#_x0000_t75" style="width:21pt;height:20.25pt" o:ole="">
                  <v:imagedata r:id="rId2576" o:title=""/>
                </v:shape>
                <o:OLEObject Type="Embed" ProgID="Equation.DSMT4" ShapeID="_x0000_i20767" DrawAspect="Content" ObjectID="_1690175525" r:id="rId257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CDCDB7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FDD759E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1022E31E" w14:textId="77777777" w:rsidTr="000D6B5B">
        <w:tc>
          <w:tcPr>
            <w:tcW w:w="6200" w:type="dxa"/>
            <w:shd w:val="clear" w:color="auto" w:fill="auto"/>
          </w:tcPr>
          <w:p w14:paraId="18AE786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>Câu 2: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Trong mặt phẳng </w:t>
            </w:r>
            <w:r w:rsidRPr="00CA015B">
              <w:rPr>
                <w:rFonts w:ascii="Chu Van An" w:hAnsi="Chu Van An" w:cs="Chu Van An"/>
                <w:position w:val="-10"/>
                <w:szCs w:val="22"/>
                <w:lang w:val="nl-NL"/>
              </w:rPr>
              <w:object w:dxaOrig="465" w:dyaOrig="300" w14:anchorId="39FFED83">
                <v:shape id="_x0000_i20768" type="#_x0000_t75" style="width:23.25pt;height:15pt" o:ole="">
                  <v:imagedata r:id="rId2578" o:title=""/>
                </v:shape>
                <o:OLEObject Type="Embed" ProgID="Equation.DSMT4" ShapeID="_x0000_i20768" DrawAspect="Content" ObjectID="_1690175526" r:id="rId2579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, cho đường tròn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nl-NL"/>
              </w:rPr>
              <w:object w:dxaOrig="2865" w:dyaOrig="390" w14:anchorId="2A479601">
                <v:shape id="_x0000_i20769" type="#_x0000_t75" style="width:143.25pt;height:19.5pt" o:ole="">
                  <v:imagedata r:id="rId2580" o:title=""/>
                </v:shape>
                <o:OLEObject Type="Embed" ProgID="Equation.DSMT4" ShapeID="_x0000_i20769" DrawAspect="Content" ObjectID="_1690175527" r:id="rId2581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và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nl-NL"/>
              </w:rPr>
              <w:object w:dxaOrig="3090" w:dyaOrig="390" w14:anchorId="17526EEB">
                <v:shape id="_x0000_i20770" type="#_x0000_t75" style="width:154.5pt;height:19.5pt" o:ole="">
                  <v:imagedata r:id="rId2582" o:title=""/>
                </v:shape>
                <o:OLEObject Type="Embed" ProgID="Equation.DSMT4" ShapeID="_x0000_i20770" DrawAspect="Content" ObjectID="_1690175528" r:id="rId2583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. Xét vị trí tương đối của hai đường tròn đó.</w:t>
            </w:r>
          </w:p>
          <w:p w14:paraId="784D2D2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1080" w:dyaOrig="405" w14:anchorId="5075FCF2">
                <v:shape id="_x0000_i20771" type="#_x0000_t75" style="width:54pt;height:20.25pt" o:ole="">
                  <v:imagedata r:id="rId2584" o:title=""/>
                </v:shape>
                <o:OLEObject Type="Embed" ProgID="Equation.DSMT4" ShapeID="_x0000_i20771" DrawAspect="Content" ObjectID="_1690175529" r:id="rId2585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tiếp xúc trong.</w:t>
            </w:r>
          </w:p>
          <w:p w14:paraId="43C9298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B.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1080" w:dyaOrig="405" w14:anchorId="5975A601">
                <v:shape id="_x0000_i20772" type="#_x0000_t75" style="width:54pt;height:20.25pt" o:ole="">
                  <v:imagedata r:id="rId2584" o:title=""/>
                </v:shape>
                <o:OLEObject Type="Embed" ProgID="Equation.DSMT4" ShapeID="_x0000_i20772" DrawAspect="Content" ObjectID="_1690175530" r:id="rId2586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tiếp xúc ngoài.</w:t>
            </w:r>
          </w:p>
          <w:p w14:paraId="174BC2B1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nl-NL"/>
              </w:rPr>
              <w:object w:dxaOrig="1080" w:dyaOrig="405" w14:anchorId="116E6941">
                <v:shape id="_x0000_i20773" type="#_x0000_t75" style="width:54pt;height:20.25pt" o:ole="">
                  <v:imagedata r:id="rId2584" o:title=""/>
                </v:shape>
                <o:OLEObject Type="Embed" ProgID="Equation.DSMT4" ShapeID="_x0000_i20773" DrawAspect="Content" ObjectID="_1690175531" r:id="rId2587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>cắt nhau tại hai điểm phân biệt.</w:t>
            </w:r>
          </w:p>
          <w:p w14:paraId="5078CA2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D.</w: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1080" w:dyaOrig="405" w14:anchorId="53C8A3E0">
                <v:shape id="_x0000_i20774" type="#_x0000_t75" style="width:54pt;height:20.25pt" o:ole="">
                  <v:imagedata r:id="rId2584" o:title=""/>
                </v:shape>
                <o:OLEObject Type="Embed" ProgID="Equation.DSMT4" ShapeID="_x0000_i20774" DrawAspect="Content" ObjectID="_1690175532" r:id="rId2588"/>
              </w:object>
            </w:r>
            <w:r w:rsidRPr="00CA015B">
              <w:rPr>
                <w:rFonts w:ascii="Chu Van An" w:hAnsi="Chu Van An" w:cs="Chu Van An"/>
                <w:szCs w:val="22"/>
                <w:lang w:val="nl-NL"/>
              </w:rPr>
              <w:t xml:space="preserve"> ngoài nhau.</w:t>
            </w:r>
          </w:p>
          <w:p w14:paraId="44F1244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20A4C6D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75F3F97E" w14:textId="77777777" w:rsidTr="000D6B5B">
        <w:tc>
          <w:tcPr>
            <w:tcW w:w="6200" w:type="dxa"/>
            <w:shd w:val="clear" w:color="auto" w:fill="auto"/>
          </w:tcPr>
          <w:p w14:paraId="256FB092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>Câu 3:</w: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640" w:dyaOrig="435" w14:anchorId="5343AA3B">
                <v:shape id="_x0000_i20775" type="#_x0000_t75" style="width:132pt;height:21.75pt" o:ole="">
                  <v:imagedata r:id="rId2589" o:title=""/>
                </v:shape>
                <o:OLEObject Type="Embed" ProgID="Equation.DSMT4" ShapeID="_x0000_i20775" DrawAspect="Content" ObjectID="_1690175533" r:id="rId2590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85" w:dyaOrig="315" w14:anchorId="65E67BD0">
                <v:shape id="_x0000_i20776" type="#_x0000_t75" style="width:74.25pt;height:15.75pt" o:ole="">
                  <v:imagedata r:id="rId2591" o:title=""/>
                </v:shape>
                <o:OLEObject Type="Embed" ProgID="Equation.DSMT4" ShapeID="_x0000_i20776" DrawAspect="Content" ObjectID="_1690175534" r:id="rId2592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biết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5628C75B">
                <v:shape id="_x0000_i20777" type="#_x0000_t75" style="width:11.25pt;height:12.75pt" o:ole="">
                  <v:imagedata r:id="rId2593" o:title=""/>
                </v:shape>
                <o:OLEObject Type="Embed" ProgID="Equation.DSMT4" ShapeID="_x0000_i20777" DrawAspect="Content" ObjectID="_1690175535" r:id="rId2594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cắt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574E45E">
                <v:shape id="_x0000_i20778" type="#_x0000_t75" style="width:21pt;height:20.25pt" o:ole="">
                  <v:imagedata r:id="rId2595" o:title=""/>
                </v:shape>
                <o:OLEObject Type="Embed" ProgID="Equation.DSMT4" ShapeID="_x0000_i20778" DrawAspect="Content" ObjectID="_1690175536" r:id="rId2596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tại hai điểm phân biệt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2069E316">
                <v:shape id="_x0000_i20779" type="#_x0000_t75" style="width:12pt;height:12.75pt" o:ole="">
                  <v:imagedata r:id="rId2597" o:title=""/>
                </v:shape>
                <o:OLEObject Type="Embed" ProgID="Equation.DSMT4" ShapeID="_x0000_i20779" DrawAspect="Content" ObjectID="_1690175537" r:id="rId2598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,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9397D10">
                <v:shape id="_x0000_i20780" type="#_x0000_t75" style="width:12pt;height:12.75pt" o:ole="">
                  <v:imagedata r:id="rId2599" o:title=""/>
                </v:shape>
                <o:OLEObject Type="Embed" ProgID="Equation.DSMT4" ShapeID="_x0000_i20780" DrawAspect="Content" ObjectID="_1690175538" r:id="rId2600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. Độ dài đoạn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4D7F9FE2">
                <v:shape id="_x0000_i20781" type="#_x0000_t75" style="width:20.25pt;height:12.75pt" o:ole="">
                  <v:imagedata r:id="rId2601" o:title=""/>
                </v:shape>
                <o:OLEObject Type="Embed" ProgID="Equation.DSMT4" ShapeID="_x0000_i20781" DrawAspect="Content" ObjectID="_1690175539" r:id="rId2602"/>
              </w:object>
            </w:r>
            <w:r w:rsidRPr="00CA015B">
              <w:rPr>
                <w:rFonts w:ascii="Chu Van An" w:hAnsi="Chu Van An" w:cs="Chu Van An"/>
                <w:szCs w:val="22"/>
                <w:lang w:val="x-none" w:eastAsia="x-none"/>
              </w:rPr>
              <w:t xml:space="preserve"> bằng</w:t>
            </w:r>
          </w:p>
          <w:p w14:paraId="48D58D22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x-none" w:eastAsia="x-none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25" w:dyaOrig="675" w14:anchorId="34258F79">
                <v:shape id="_x0000_i20782" type="#_x0000_t75" style="width:26.25pt;height:33.75pt" o:ole="">
                  <v:imagedata r:id="rId2603" o:title=""/>
                </v:shape>
                <o:OLEObject Type="Embed" ProgID="Equation.DSMT4" ShapeID="_x0000_i20782" DrawAspect="Content" ObjectID="_1690175540" r:id="rId260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1FFDDDCA">
                <v:shape id="_x0000_i20783" type="#_x0000_t75" style="width:15.75pt;height:30.75pt" o:ole="">
                  <v:imagedata r:id="rId2605" o:title=""/>
                </v:shape>
                <o:OLEObject Type="Embed" ProgID="Equation.DSMT4" ShapeID="_x0000_i20783" DrawAspect="Content" ObjectID="_1690175541" r:id="rId260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69325723">
                <v:shape id="_x0000_i20784" type="#_x0000_t75" style="width:24pt;height:18pt" o:ole="">
                  <v:imagedata r:id="rId2607" o:title=""/>
                </v:shape>
                <o:OLEObject Type="Embed" ProgID="Equation.DSMT4" ShapeID="_x0000_i20784" DrawAspect="Content" ObjectID="_1690175542" r:id="rId260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95" w:dyaOrig="675" w14:anchorId="4B45C1DD">
                <v:shape id="_x0000_i20785" type="#_x0000_t75" style="width:24.75pt;height:33.75pt" o:ole="">
                  <v:imagedata r:id="rId2609" o:title=""/>
                </v:shape>
                <o:OLEObject Type="Embed" ProgID="Equation.DSMT4" ShapeID="_x0000_i20785" DrawAspect="Content" ObjectID="_1690175543" r:id="rId261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3941EC1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246C9DF1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705E4E39" w14:textId="77777777" w:rsidTr="000D6B5B">
        <w:tc>
          <w:tcPr>
            <w:tcW w:w="6200" w:type="dxa"/>
            <w:shd w:val="clear" w:color="auto" w:fill="auto"/>
          </w:tcPr>
          <w:p w14:paraId="2BB759E6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4: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80" w:dyaOrig="315" w14:anchorId="4E2B278E">
                <v:shape id="_x0000_i20786" type="#_x0000_t75" style="width:24pt;height:15.75pt" o:ole="">
                  <v:imagedata r:id="rId327" o:title=""/>
                </v:shape>
                <o:OLEObject Type="Embed" ProgID="Equation.DSMT4" ShapeID="_x0000_i20786" DrawAspect="Content" ObjectID="_1690175544" r:id="rId261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hai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000" w:dyaOrig="390" w14:anchorId="68995E7B">
                <v:shape id="_x0000_i20787" type="#_x0000_t75" style="width:150pt;height:19.5pt" o:ole="">
                  <v:imagedata r:id="rId2612" o:title=""/>
                </v:shape>
                <o:OLEObject Type="Embed" ProgID="Equation.DSMT4" ShapeID="_x0000_i20787" DrawAspect="Content" ObjectID="_1690175545" r:id="rId261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240" w:dyaOrig="390" w14:anchorId="5ECA841A">
                <v:shape id="_x0000_i20788" type="#_x0000_t75" style="width:162pt;height:19.5pt" o:ole="">
                  <v:imagedata r:id="rId2614" o:title=""/>
                </v:shape>
                <o:OLEObject Type="Embed" ProgID="Equation.DSMT4" ShapeID="_x0000_i20788" DrawAspect="Content" ObjectID="_1690175546" r:id="rId2615"/>
              </w:object>
            </w:r>
            <w:r w:rsidRPr="00CA015B">
              <w:rPr>
                <w:rFonts w:ascii="Chu Van An" w:hAnsi="Chu Van An" w:cs="Chu Van An"/>
                <w:szCs w:val="22"/>
              </w:rPr>
              <w:t>. Xét vị trí tương đối của hai đường tròn đó.</w:t>
            </w:r>
          </w:p>
          <w:p w14:paraId="3400A19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lastRenderedPageBreak/>
              <w:tab/>
              <w:t>A.</w:t>
            </w:r>
            <w:r w:rsidRPr="00CA015B">
              <w:rPr>
                <w:rFonts w:ascii="Chu Van An" w:hAnsi="Chu Van An" w:cs="Chu Van An"/>
                <w:b/>
                <w:color w:val="0033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1A3AB71C">
                <v:shape id="_x0000_i20789" type="#_x0000_t75" style="width:52.5pt;height:19.5pt" o:ole="">
                  <v:imagedata r:id="rId2616" o:title=""/>
                </v:shape>
                <o:OLEObject Type="Embed" ProgID="Equation.DSMT4" ShapeID="_x0000_i20789" DrawAspect="Content" ObjectID="_1690175547" r:id="rId2617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tiếp xúc ngoài.</w:t>
            </w:r>
          </w:p>
          <w:p w14:paraId="17444AA5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598F6298">
                <v:shape id="_x0000_i20790" type="#_x0000_t75" style="width:52.5pt;height:19.5pt" o:ole="">
                  <v:imagedata r:id="rId2616" o:title=""/>
                </v:shape>
                <o:OLEObject Type="Embed" ProgID="Equation.DSMT4" ShapeID="_x0000_i20790" DrawAspect="Content" ObjectID="_1690175548" r:id="rId2618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ngoài nhau.</w:t>
            </w:r>
          </w:p>
          <w:p w14:paraId="31F04A2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0033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6CC64E9D">
                <v:shape id="_x0000_i20791" type="#_x0000_t75" style="width:52.5pt;height:19.5pt" o:ole="">
                  <v:imagedata r:id="rId2616" o:title=""/>
                </v:shape>
                <o:OLEObject Type="Embed" ProgID="Equation.DSMT4" ShapeID="_x0000_i20791" DrawAspect="Content" ObjectID="_1690175549" r:id="rId2619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cắt nhau tại hai điểm phân biệt.</w:t>
            </w:r>
          </w:p>
          <w:p w14:paraId="6A5A5698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4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1050" w:dyaOrig="390" w14:anchorId="0EC2BE5F">
                <v:shape id="_x0000_i20792" type="#_x0000_t75" style="width:52.5pt;height:19.5pt" o:ole="">
                  <v:imagedata r:id="rId2616" o:title=""/>
                </v:shape>
                <o:OLEObject Type="Embed" ProgID="Equation.DSMT4" ShapeID="_x0000_i20792" DrawAspect="Content" ObjectID="_1690175550" r:id="rId2620"/>
              </w:objec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>tiếp xúc trong.</w:t>
            </w:r>
          </w:p>
          <w:p w14:paraId="26B8F28A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203D7280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lastRenderedPageBreak/>
              <w:t xml:space="preserve">Lời giải </w:t>
            </w:r>
          </w:p>
        </w:tc>
      </w:tr>
      <w:tr w:rsidR="000D6B5B" w:rsidRPr="00CA015B" w14:paraId="2CA224AF" w14:textId="77777777" w:rsidTr="000D6B5B">
        <w:tc>
          <w:tcPr>
            <w:tcW w:w="6200" w:type="dxa"/>
            <w:shd w:val="clear" w:color="auto" w:fill="auto"/>
          </w:tcPr>
          <w:p w14:paraId="6CEBC39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en-GB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en-GB"/>
              </w:rPr>
              <w:t>Câu 5:</w:t>
            </w:r>
            <w:r w:rsidRPr="00CA015B">
              <w:rPr>
                <w:rFonts w:ascii="Chu Van An" w:hAnsi="Chu Van An" w:cs="Chu Van An"/>
                <w:szCs w:val="22"/>
                <w:lang w:val="pt-BR"/>
              </w:rPr>
              <w:t>Đường</w: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35" w:dyaOrig="330" w14:anchorId="600DF430">
                <v:shape id="_x0000_i20793" type="#_x0000_t75" style="width:81.75pt;height:16.5pt" o:ole="">
                  <v:imagedata r:id="rId2621" o:title=""/>
                </v:shape>
                <o:OLEObject Type="Embed" ProgID="Equation.DSMT4" ShapeID="_x0000_i20793" DrawAspect="Content" ObjectID="_1690175551" r:id="rId2622"/>
              </w:objec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tiếp xúc với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80" w:dyaOrig="420" w14:anchorId="125DBFB0">
                <v:shape id="_x0000_i20794" type="#_x0000_t75" style="width:129pt;height:21pt" o:ole="">
                  <v:imagedata r:id="rId2623" o:title=""/>
                </v:shape>
                <o:OLEObject Type="Embed" ProgID="Equation.DSMT4" ShapeID="_x0000_i20794" DrawAspect="Content" ObjectID="_1690175552" r:id="rId2624"/>
              </w:objec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tại điểm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330" w:dyaOrig="270" w14:anchorId="318F8C25">
                <v:shape id="_x0000_i20795" type="#_x0000_t75" style="width:16.5pt;height:13.5pt" o:ole="">
                  <v:imagedata r:id="rId2625" o:title=""/>
                </v:shape>
                <o:OLEObject Type="Embed" ProgID="Equation.DSMT4" ShapeID="_x0000_i20795" DrawAspect="Content" ObjectID="_1690175553" r:id="rId2626"/>
              </w:object>
            </w:r>
            <w:r w:rsidRPr="00CA015B">
              <w:rPr>
                <w:rFonts w:ascii="Chu Van An" w:hAnsi="Chu Van An" w:cs="Chu Van An"/>
                <w:szCs w:val="22"/>
                <w:lang w:val="en-GB"/>
              </w:rPr>
              <w:t xml:space="preserve"> có tọa độ là</w:t>
            </w:r>
          </w:p>
          <w:p w14:paraId="2BBC2EE2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en-GB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600" w:dyaOrig="390" w14:anchorId="6B002CAC">
                <v:shape id="_x0000_i20796" type="#_x0000_t75" style="width:30pt;height:19.5pt" o:ole="">
                  <v:imagedata r:id="rId2627" o:title=""/>
                </v:shape>
                <o:OLEObject Type="Embed" ProgID="Equation.DSMT4" ShapeID="_x0000_i20796" DrawAspect="Content" ObjectID="_1690175554" r:id="rId2628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25" w:dyaOrig="390" w14:anchorId="00BEBC66">
                <v:shape id="_x0000_i20797" type="#_x0000_t75" style="width:26.25pt;height:19.5pt" o:ole="">
                  <v:imagedata r:id="rId2629" o:title=""/>
                </v:shape>
                <o:OLEObject Type="Embed" ProgID="Equation.DSMT4" ShapeID="_x0000_i20797" DrawAspect="Content" ObjectID="_1690175555" r:id="rId2630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304E368D">
                <v:shape id="_x0000_i20798" type="#_x0000_t75" style="width:27pt;height:19.5pt" o:ole="">
                  <v:imagedata r:id="rId2631" o:title=""/>
                </v:shape>
                <o:OLEObject Type="Embed" ProgID="Equation.DSMT4" ShapeID="_x0000_i20798" DrawAspect="Content" ObjectID="_1690175556" r:id="rId2632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sv-SE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540" w:dyaOrig="390" w14:anchorId="438F7A1E">
                <v:shape id="_x0000_i20799" type="#_x0000_t75" style="width:27pt;height:19.5pt" o:ole="">
                  <v:imagedata r:id="rId2633" o:title=""/>
                </v:shape>
                <o:OLEObject Type="Embed" ProgID="Equation.DSMT4" ShapeID="_x0000_i20799" DrawAspect="Content" ObjectID="_1690175557" r:id="rId2634"/>
              </w:object>
            </w:r>
            <w:r w:rsidRPr="00CA015B">
              <w:rPr>
                <w:rFonts w:ascii="Chu Van An" w:hAnsi="Chu Van An" w:cs="Chu Van An"/>
                <w:szCs w:val="22"/>
                <w:lang w:val="sv-SE"/>
              </w:rPr>
              <w:t>.</w:t>
            </w:r>
          </w:p>
          <w:p w14:paraId="6D5F6DA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0FE08BE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614BE66A" w14:textId="77777777" w:rsidTr="000D6B5B">
        <w:tc>
          <w:tcPr>
            <w:tcW w:w="6200" w:type="dxa"/>
            <w:shd w:val="clear" w:color="auto" w:fill="auto"/>
          </w:tcPr>
          <w:p w14:paraId="6366283D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6: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35" w:dyaOrig="405" w14:anchorId="724CAD65">
                <v:shape id="_x0000_i20800" type="#_x0000_t75" style="width:126.75pt;height:20.25pt" o:ole="">
                  <v:imagedata r:id="rId2635" o:title=""/>
                </v:shape>
                <o:OLEObject Type="Embed" ProgID="Equation.DSMT4" ShapeID="_x0000_i20800" DrawAspect="Content" ObjectID="_1690175558" r:id="rId263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05" w:dyaOrig="315" w14:anchorId="02A4F1C8">
                <v:shape id="_x0000_i20801" type="#_x0000_t75" style="width:80.25pt;height:15.75pt" o:ole="">
                  <v:imagedata r:id="rId2637" o:title=""/>
                </v:shape>
                <o:OLEObject Type="Embed" ProgID="Equation.DSMT4" ShapeID="_x0000_i20801" DrawAspect="Content" ObjectID="_1690175559" r:id="rId2638"/>
              </w:object>
            </w:r>
            <w:r w:rsidRPr="00CA015B">
              <w:rPr>
                <w:rFonts w:ascii="Chu Van An" w:hAnsi="Chu Van An" w:cs="Chu Van An"/>
                <w:szCs w:val="22"/>
              </w:rPr>
              <w:t>. Trong các mệnh đề sau, tìm mệnh đề đúng?</w:t>
            </w:r>
          </w:p>
          <w:p w14:paraId="61228942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210" w:dyaOrig="285" w14:anchorId="0CDC4353">
                <v:shape id="_x0000_i20802" type="#_x0000_t75" style="width:10.5pt;height:14.25pt" o:ole="">
                  <v:imagedata r:id="rId2639" o:title=""/>
                </v:shape>
                <o:OLEObject Type="Embed" ProgID="Equation.DSMT4" ShapeID="_x0000_i20802" DrawAspect="Content" ObjectID="_1690175560" r:id="rId264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đi qua tâm của đường tròn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790F8D6F">
                <v:shape id="_x0000_i20803" type="#_x0000_t75" style="width:21pt;height:20.25pt" o:ole="">
                  <v:imagedata r:id="rId2641" o:title=""/>
                </v:shape>
                <o:OLEObject Type="Embed" ProgID="Equation.DSMT4" ShapeID="_x0000_i20803" DrawAspect="Content" ObjectID="_1690175561" r:id="rId264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4F88A16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210" w:dyaOrig="285" w14:anchorId="64B1DAB1">
                <v:shape id="_x0000_i20804" type="#_x0000_t75" style="width:10.5pt;height:14.25pt" o:ole="">
                  <v:imagedata r:id="rId2643" o:title=""/>
                </v:shape>
                <o:OLEObject Type="Embed" ProgID="Equation.DSMT4" ShapeID="_x0000_i20804" DrawAspect="Content" ObjectID="_1690175562" r:id="rId264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161FA147">
                <v:shape id="_x0000_i20805" type="#_x0000_t75" style="width:21pt;height:20.25pt" o:ole="">
                  <v:imagedata r:id="rId2645" o:title=""/>
                </v:shape>
                <o:OLEObject Type="Embed" ProgID="Equation.DSMT4" ShapeID="_x0000_i20805" DrawAspect="Content" ObjectID="_1690175563" r:id="rId264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phân biệt.</w:t>
            </w:r>
          </w:p>
          <w:p w14:paraId="4DD6310D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210" w:dyaOrig="285" w14:anchorId="567AE6A0">
                <v:shape id="_x0000_i20806" type="#_x0000_t75" style="width:10.5pt;height:14.25pt" o:ole="">
                  <v:imagedata r:id="rId2647" o:title=""/>
                </v:shape>
                <o:OLEObject Type="Embed" ProgID="Equation.DSMT4" ShapeID="_x0000_i20806" DrawAspect="Content" ObjectID="_1690175564" r:id="rId264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tiếp xúc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43EE6D0E">
                <v:shape id="_x0000_i20807" type="#_x0000_t75" style="width:21pt;height:20.25pt" o:ole="">
                  <v:imagedata r:id="rId2649" o:title=""/>
                </v:shape>
                <o:OLEObject Type="Embed" ProgID="Equation.DSMT4" ShapeID="_x0000_i20807" DrawAspect="Content" ObjectID="_1690175565" r:id="rId265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D24AF5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6"/>
                <w:szCs w:val="22"/>
              </w:rPr>
              <w:object w:dxaOrig="210" w:dyaOrig="285" w14:anchorId="2CDA7F43">
                <v:shape id="_x0000_i20808" type="#_x0000_t75" style="width:10.5pt;height:14.25pt" o:ole="">
                  <v:imagedata r:id="rId2651" o:title=""/>
                </v:shape>
                <o:OLEObject Type="Embed" ProgID="Equation.DSMT4" ShapeID="_x0000_i20808" DrawAspect="Content" ObjectID="_1690175566" r:id="rId265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không có điểm chung với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20" w:dyaOrig="405" w14:anchorId="55510AA0">
                <v:shape id="_x0000_i20809" type="#_x0000_t75" style="width:21pt;height:20.25pt" o:ole="">
                  <v:imagedata r:id="rId2653" o:title=""/>
                </v:shape>
                <o:OLEObject Type="Embed" ProgID="Equation.DSMT4" ShapeID="_x0000_i20809" DrawAspect="Content" ObjectID="_1690175567" r:id="rId265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7368755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96ACD1F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0C343E56" w14:textId="77777777" w:rsidTr="000D6B5B">
        <w:tc>
          <w:tcPr>
            <w:tcW w:w="6200" w:type="dxa"/>
            <w:shd w:val="clear" w:color="auto" w:fill="auto"/>
          </w:tcPr>
          <w:p w14:paraId="37D36DA4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7: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420" w:dyaOrig="420" w14:anchorId="21117B70">
                <v:shape id="_x0000_i20810" type="#_x0000_t75" style="width:21pt;height:21pt" o:ole="">
                  <v:imagedata r:id="rId2655" o:title=""/>
                </v:shape>
                <o:OLEObject Type="Embed" ProgID="Equation.DSMT4" ShapeID="_x0000_i20810" DrawAspect="Content" ObjectID="_1690175568" r:id="rId265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trình: </w:t>
            </w:r>
            <w:r w:rsidRPr="00CA015B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2340" w:dyaOrig="450" w14:anchorId="36B92CF6">
                <v:shape id="_x0000_i20811" type="#_x0000_t75" style="width:117pt;height:22.5pt" o:ole="">
                  <v:imagedata r:id="rId2657" o:title=""/>
                </v:shape>
                <o:OLEObject Type="Embed" ProgID="Equation.DSMT4" ShapeID="_x0000_i20811" DrawAspect="Content" ObjectID="_1690175569" r:id="rId265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thẳng nào sau đây cắt </w:t>
            </w:r>
            <w:r w:rsidRPr="00CA015B">
              <w:rPr>
                <w:rFonts w:ascii="Chu Van An" w:eastAsia="Times New Roman" w:hAnsi="Chu Van An" w:cs="Chu Van An"/>
                <w:noProof/>
                <w:position w:val="-14"/>
                <w:szCs w:val="22"/>
              </w:rPr>
              <w:object w:dxaOrig="420" w:dyaOrig="420" w14:anchorId="78FEB8D3">
                <v:shape id="_x0000_i20812" type="#_x0000_t75" style="width:21pt;height:21pt" o:ole="">
                  <v:imagedata r:id="rId2655" o:title=""/>
                </v:shape>
                <o:OLEObject Type="Embed" ProgID="Equation.DSMT4" ShapeID="_x0000_i20812" DrawAspect="Content" ObjectID="_1690175570" r:id="rId265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một dây cung lớn nhất?</w:t>
            </w:r>
          </w:p>
          <w:p w14:paraId="4521ED17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530" w:dyaOrig="315" w14:anchorId="5F05603A">
                <v:shape id="_x0000_i20813" type="#_x0000_t75" style="width:76.5pt;height:15.75pt" o:ole="">
                  <v:imagedata r:id="rId2660" o:title=""/>
                </v:shape>
                <o:OLEObject Type="Embed" ProgID="Equation.DSMT4" ShapeID="_x0000_i20813" DrawAspect="Content" ObjectID="_1690175571" r:id="rId2661"/>
              </w:object>
            </w:r>
            <w:r w:rsidRPr="00CA015B">
              <w:rPr>
                <w:rFonts w:ascii="Chu Van An" w:hAnsi="Chu Van An" w:cs="Chu Van An"/>
                <w:b/>
                <w:bCs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125" w:dyaOrig="315" w14:anchorId="6C49685C">
                <v:shape id="_x0000_i20814" type="#_x0000_t75" style="width:56.25pt;height:15.75pt" o:ole="">
                  <v:imagedata r:id="rId2662" o:title=""/>
                </v:shape>
                <o:OLEObject Type="Embed" ProgID="Equation.DSMT4" ShapeID="_x0000_i20814" DrawAspect="Content" ObjectID="_1690175572" r:id="rId2663"/>
              </w:object>
            </w:r>
            <w:r w:rsidRPr="00CA015B">
              <w:rPr>
                <w:rFonts w:ascii="Chu Van An" w:hAnsi="Chu Van An" w:cs="Chu Van An"/>
                <w:bCs/>
                <w:szCs w:val="22"/>
              </w:rPr>
              <w:t>.</w:t>
            </w:r>
          </w:p>
          <w:p w14:paraId="41917441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Cs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470" w:dyaOrig="315" w14:anchorId="573582B6">
                <v:shape id="_x0000_i20815" type="#_x0000_t75" style="width:73.5pt;height:15.75pt" o:ole="">
                  <v:imagedata r:id="rId2664" o:title=""/>
                </v:shape>
                <o:OLEObject Type="Embed" ProgID="Equation.DSMT4" ShapeID="_x0000_i20815" DrawAspect="Content" ObjectID="_1690175573" r:id="rId266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noProof/>
                <w:position w:val="-10"/>
                <w:szCs w:val="22"/>
                <w:lang w:val="fr-FR"/>
              </w:rPr>
              <w:object w:dxaOrig="1305" w:dyaOrig="315" w14:anchorId="3AE47289">
                <v:shape id="_x0000_i20816" type="#_x0000_t75" style="width:65.25pt;height:15.75pt" o:ole="">
                  <v:imagedata r:id="rId2666" o:title=""/>
                </v:shape>
                <o:OLEObject Type="Embed" ProgID="Equation.DSMT4" ShapeID="_x0000_i20816" DrawAspect="Content" ObjectID="_1690175574" r:id="rId266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425C6D8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84A0F28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0E6BF9A7" w14:textId="77777777" w:rsidTr="000D6B5B">
        <w:tc>
          <w:tcPr>
            <w:tcW w:w="6200" w:type="dxa"/>
            <w:shd w:val="clear" w:color="auto" w:fill="auto"/>
          </w:tcPr>
          <w:p w14:paraId="4B4823B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8: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2865" w:dyaOrig="450" w14:anchorId="690AB341">
                <v:shape id="_x0000_i20817" type="#_x0000_t75" style="width:143.25pt;height:22.5pt" o:ole="">
                  <v:imagedata r:id="rId2668" o:title=""/>
                </v:shape>
                <o:OLEObject Type="Embed" ProgID="Equation.DSMT4" ShapeID="_x0000_i20817" DrawAspect="Content" ObjectID="_1690175575" r:id="rId266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Đường thẳng nào sau đây cắt </w:t>
            </w:r>
            <w:r w:rsidRPr="00CA015B">
              <w:rPr>
                <w:rFonts w:ascii="Chu Van An" w:eastAsia="Times New Roman" w:hAnsi="Chu Van An" w:cs="Chu Van An"/>
                <w:position w:val="-12"/>
                <w:szCs w:val="22"/>
              </w:rPr>
              <w:object w:dxaOrig="450" w:dyaOrig="375" w14:anchorId="5A8BBB60">
                <v:shape id="_x0000_i20818" type="#_x0000_t75" style="width:22.5pt;height:18.75pt" o:ole="">
                  <v:imagedata r:id="rId2670" o:title=""/>
                </v:shape>
                <o:OLEObject Type="Embed" ProgID="Equation.DSMT4" ShapeID="_x0000_i20818" DrawAspect="Content" ObjectID="_1690175576" r:id="rId267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một dây cung lớn nhất?</w:t>
            </w:r>
          </w:p>
          <w:p w14:paraId="298DE47D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065" w:dyaOrig="330" w14:anchorId="3DA027E5">
                <v:shape id="_x0000_i20819" type="#_x0000_t75" style="width:53.25pt;height:16.5pt" o:ole="">
                  <v:imagedata r:id="rId2672" o:title=""/>
                </v:shape>
                <o:OLEObject Type="Embed" ProgID="Equation.DSMT4" ShapeID="_x0000_i20819" DrawAspect="Content" ObjectID="_1690175577" r:id="rId267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65" w:dyaOrig="330" w14:anchorId="442743BF">
                <v:shape id="_x0000_i20820" type="#_x0000_t75" style="width:68.25pt;height:16.5pt" o:ole="">
                  <v:imagedata r:id="rId2674" o:title=""/>
                </v:shape>
                <o:OLEObject Type="Embed" ProgID="Equation.DSMT4" ShapeID="_x0000_i20820" DrawAspect="Content" ObjectID="_1690175578" r:id="rId2675"/>
              </w:object>
            </w:r>
            <w:r w:rsidRPr="00CA015B">
              <w:rPr>
                <w:rFonts w:ascii="Chu Van An" w:hAnsi="Chu Van An" w:cs="Chu Van An"/>
                <w:color w:val="0000FF"/>
                <w:szCs w:val="22"/>
              </w:rPr>
              <w:t>.</w:t>
            </w:r>
          </w:p>
          <w:p w14:paraId="4383692D" w14:textId="77777777" w:rsidR="000D6B5B" w:rsidRPr="00CA015B" w:rsidRDefault="000D6B5B" w:rsidP="00136803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395" w:dyaOrig="330" w14:anchorId="315EE223">
                <v:shape id="_x0000_i20821" type="#_x0000_t75" style="width:69.75pt;height:16.5pt" o:ole="">
                  <v:imagedata r:id="rId2676" o:title=""/>
                </v:shape>
                <o:OLEObject Type="Embed" ProgID="Equation.DSMT4" ShapeID="_x0000_i20821" DrawAspect="Content" ObjectID="_1690175579" r:id="rId267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2"/>
              </w:rPr>
              <w:object w:dxaOrig="1245" w:dyaOrig="330" w14:anchorId="201613D6">
                <v:shape id="_x0000_i20822" type="#_x0000_t75" style="width:62.25pt;height:16.5pt" o:ole="">
                  <v:imagedata r:id="rId2678" o:title=""/>
                </v:shape>
                <o:OLEObject Type="Embed" ProgID="Equation.DSMT4" ShapeID="_x0000_i20822" DrawAspect="Content" ObjectID="_1690175580" r:id="rId267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366AE0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530063C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03610FE1" w14:textId="77777777" w:rsidTr="000D6B5B">
        <w:tc>
          <w:tcPr>
            <w:tcW w:w="6200" w:type="dxa"/>
            <w:shd w:val="clear" w:color="auto" w:fill="auto"/>
          </w:tcPr>
          <w:p w14:paraId="5F552494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9: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0A03B849">
                <v:shape id="_x0000_i20823" type="#_x0000_t75" style="width:21pt;height:20.25pt" o:ole="">
                  <v:imagedata r:id="rId2680" o:title=""/>
                </v:shape>
                <o:OLEObject Type="Embed" ProgID="Equation.DSMT4" ShapeID="_x0000_i20823" DrawAspect="Content" ObjectID="_1690175581" r:id="rId268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: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35" w14:anchorId="4BC17D32">
                <v:shape id="_x0000_i20824" type="#_x0000_t75" style="width:108.75pt;height:21.75pt" o:ole="">
                  <v:imagedata r:id="rId2682" o:title=""/>
                </v:shape>
                <o:OLEObject Type="Embed" ProgID="Equation.DSMT4" ShapeID="_x0000_i20824" DrawAspect="Content" ObjectID="_1690175582" r:id="rId268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58ECB53D">
                <v:shape id="_x0000_i20825" type="#_x0000_t75" style="width:11.25pt;height:12.75pt" o:ole="">
                  <v:imagedata r:id="rId2684" o:title=""/>
                </v:shape>
                <o:OLEObject Type="Embed" ProgID="Equation.DSMT4" ShapeID="_x0000_i20825" DrawAspect="Content" ObjectID="_1690175583" r:id="rId2685"/>
              </w:object>
            </w:r>
            <w:r w:rsidRPr="00CA015B">
              <w:rPr>
                <w:rFonts w:ascii="Chu Van An" w:hAnsi="Chu Van An" w:cs="Chu Van An"/>
                <w:szCs w:val="22"/>
              </w:rPr>
              <w:t>: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200" w:dyaOrig="315" w14:anchorId="0BF1C958">
                <v:shape id="_x0000_i20826" type="#_x0000_t75" style="width:60pt;height:15.75pt" o:ole="">
                  <v:imagedata r:id="rId2686" o:title=""/>
                </v:shape>
                <o:OLEObject Type="Embed" ProgID="Equation.DSMT4" ShapeID="_x0000_i20826" DrawAspect="Content" ObjectID="_1690175584" r:id="rId268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biết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55C5E2D3">
                <v:shape id="_x0000_i20827" type="#_x0000_t75" style="width:11.25pt;height:12.75pt" o:ole="">
                  <v:imagedata r:id="rId2688" o:title=""/>
                </v:shape>
                <o:OLEObject Type="Embed" ProgID="Equation.DSMT4" ShapeID="_x0000_i20827" DrawAspect="Content" ObjectID="_1690175585" r:id="rId268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39B98CA">
                <v:shape id="_x0000_i20828" type="#_x0000_t75" style="width:21pt;height:20.25pt" o:ole="">
                  <v:imagedata r:id="rId2690" o:title=""/>
                </v:shape>
                <o:OLEObject Type="Embed" ProgID="Equation.DSMT4" ShapeID="_x0000_i20828" DrawAspect="Content" ObjectID="_1690175586" r:id="rId269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phân biệt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23413295">
                <v:shape id="_x0000_i20829" type="#_x0000_t75" style="width:12pt;height:12.75pt" o:ole="">
                  <v:imagedata r:id="rId2692" o:title=""/>
                </v:shape>
                <o:OLEObject Type="Embed" ProgID="Equation.DSMT4" ShapeID="_x0000_i20829" DrawAspect="Content" ObjectID="_1690175587" r:id="rId269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55" w14:anchorId="173E569F">
                <v:shape id="_x0000_i20830" type="#_x0000_t75" style="width:12pt;height:12.75pt" o:ole="">
                  <v:imagedata r:id="rId2694" o:title=""/>
                </v:shape>
                <o:OLEObject Type="Embed" ProgID="Equation.DSMT4" ShapeID="_x0000_i20830" DrawAspect="Content" ObjectID="_1690175588" r:id="rId269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Độ dài đoạn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4D8DD918">
                <v:shape id="_x0000_i20831" type="#_x0000_t75" style="width:20.25pt;height:12.75pt" o:ole="">
                  <v:imagedata r:id="rId2696" o:title=""/>
                </v:shape>
                <o:OLEObject Type="Embed" ProgID="Equation.DSMT4" ShapeID="_x0000_i20831" DrawAspect="Content" ObjectID="_1690175589" r:id="rId269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bằng</w:t>
            </w:r>
          </w:p>
          <w:p w14:paraId="60692259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55CE448F">
                <v:shape id="_x0000_i20832" type="#_x0000_t75" style="width:24pt;height:18pt" o:ole="">
                  <v:imagedata r:id="rId2698" o:title=""/>
                </v:shape>
                <o:OLEObject Type="Embed" ProgID="Equation.DSMT4" ShapeID="_x0000_i20832" DrawAspect="Content" ObjectID="_1690175590" r:id="rId269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495" w:dyaOrig="675" w14:anchorId="65290FCB">
                <v:shape id="_x0000_i20833" type="#_x0000_t75" style="width:24.75pt;height:33.75pt" o:ole="">
                  <v:imagedata r:id="rId2700" o:title=""/>
                </v:shape>
                <o:OLEObject Type="Embed" ProgID="Equation.DSMT4" ShapeID="_x0000_i20833" DrawAspect="Content" ObjectID="_1690175591" r:id="rId270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525" w:dyaOrig="675" w14:anchorId="734FC386">
                <v:shape id="_x0000_i20834" type="#_x0000_t75" style="width:26.25pt;height:33.75pt" o:ole="">
                  <v:imagedata r:id="rId2702" o:title=""/>
                </v:shape>
                <o:OLEObject Type="Embed" ProgID="Equation.DSMT4" ShapeID="_x0000_i20834" DrawAspect="Content" ObjectID="_1690175592" r:id="rId270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560CD148">
                <v:shape id="_x0000_i20835" type="#_x0000_t75" style="width:15.75pt;height:30.75pt" o:ole="">
                  <v:imagedata r:id="rId2704" o:title=""/>
                </v:shape>
                <o:OLEObject Type="Embed" ProgID="Equation.DSMT4" ShapeID="_x0000_i20835" DrawAspect="Content" ObjectID="_1690175593" r:id="rId270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3C578F5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622E2BD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2DFBB2B6" w14:textId="77777777" w:rsidTr="000D6B5B">
        <w:tc>
          <w:tcPr>
            <w:tcW w:w="6200" w:type="dxa"/>
            <w:shd w:val="clear" w:color="auto" w:fill="auto"/>
          </w:tcPr>
          <w:p w14:paraId="3DAAEC7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lastRenderedPageBreak/>
              <w:t>Câu 10: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hai đường tròn 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object w:dxaOrig="2895" w:dyaOrig="405" w14:anchorId="44C59CAF">
                <v:shape id="_x0000_i20836" type="#_x0000_t75" style="width:144.75pt;height:20.25pt" o:ole="">
                  <v:imagedata r:id="rId2706" o:title=""/>
                </v:shape>
                <o:OLEObject Type="Embed" ProgID="Equation.DSMT4" ShapeID="_x0000_i20836" DrawAspect="Content" ObjectID="_1690175594" r:id="rId270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object w:dxaOrig="2820" w:dyaOrig="435" w14:anchorId="6C18C422">
                <v:shape id="_x0000_i20837" type="#_x0000_t75" style="width:141pt;height:21.75pt" o:ole="">
                  <v:imagedata r:id="rId2708" o:title=""/>
                </v:shape>
                <o:OLEObject Type="Embed" ProgID="Equation.DSMT4" ShapeID="_x0000_i20837" DrawAspect="Content" ObjectID="_1690175595" r:id="rId270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Số giao điểm của 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object w:dxaOrig="480" w:dyaOrig="405" w14:anchorId="0D292F09">
                <v:shape id="_x0000_i20838" type="#_x0000_t75" style="width:24pt;height:20.25pt" o:ole="">
                  <v:imagedata r:id="rId2710" o:title=""/>
                </v:shape>
                <o:OLEObject Type="Embed" ProgID="Equation.DSMT4" ShapeID="_x0000_i20838" DrawAspect="Content" ObjectID="_1690175596" r:id="rId271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hAnsi="Chu Van An" w:cs="Chu Van An"/>
                <w:szCs w:val="22"/>
                <w:lang w:val="vi-VN" w:eastAsia="vi-VN"/>
              </w:rPr>
              <w:object w:dxaOrig="495" w:dyaOrig="405" w14:anchorId="7FFE2849">
                <v:shape id="_x0000_i20839" type="#_x0000_t75" style="width:24.75pt;height:20.25pt" o:ole="">
                  <v:imagedata r:id="rId2712" o:title=""/>
                </v:shape>
                <o:OLEObject Type="Embed" ProgID="Equation.DSMT4" ShapeID="_x0000_i20839" DrawAspect="Content" ObjectID="_1690175597" r:id="rId271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613DDD14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color w:val="0000FF"/>
                <w:position w:val="-6"/>
                <w:szCs w:val="22"/>
                <w:lang w:val="vi-VN" w:eastAsia="vi-VN"/>
              </w:rPr>
              <w:object w:dxaOrig="210" w:dyaOrig="285" w14:anchorId="545C6551">
                <v:shape id="_x0000_i20840" type="#_x0000_t75" style="width:10.5pt;height:14.25pt" o:ole="">
                  <v:imagedata r:id="rId2714" o:title=""/>
                </v:shape>
                <o:OLEObject Type="Embed" ProgID="Equation.DSMT4" ShapeID="_x0000_i20840" DrawAspect="Content" ObjectID="_1690175598" r:id="rId271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  <w:lang w:val="vi-VN" w:eastAsia="vi-VN"/>
              </w:rPr>
              <w:object w:dxaOrig="210" w:dyaOrig="255" w14:anchorId="77A7A45F">
                <v:shape id="_x0000_i20841" type="#_x0000_t75" style="width:10.5pt;height:12.75pt" o:ole="">
                  <v:imagedata r:id="rId2716" o:title=""/>
                </v:shape>
                <o:OLEObject Type="Embed" ProgID="Equation.DSMT4" ShapeID="_x0000_i20841" DrawAspect="Content" ObjectID="_1690175599" r:id="rId271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color w:val="0000FF"/>
                <w:position w:val="-4"/>
                <w:szCs w:val="22"/>
                <w:lang w:val="vi-VN" w:eastAsia="vi-VN"/>
              </w:rPr>
              <w:object w:dxaOrig="135" w:dyaOrig="255" w14:anchorId="7559C971">
                <v:shape id="_x0000_i20842" type="#_x0000_t75" style="width:6.75pt;height:12.75pt" o:ole="">
                  <v:imagedata r:id="rId2718" o:title=""/>
                </v:shape>
                <o:OLEObject Type="Embed" ProgID="Equation.DSMT4" ShapeID="_x0000_i20842" DrawAspect="Content" ObjectID="_1690175600" r:id="rId271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szCs w:val="22"/>
              </w:rPr>
              <w:t>Vô số.</w:t>
            </w:r>
          </w:p>
          <w:p w14:paraId="1D57384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6171133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503C3FDC" w14:textId="77777777" w:rsidTr="000D6B5B">
        <w:tc>
          <w:tcPr>
            <w:tcW w:w="6200" w:type="dxa"/>
            <w:shd w:val="clear" w:color="auto" w:fill="auto"/>
          </w:tcPr>
          <w:p w14:paraId="2C03BA26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11: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635" w:dyaOrig="330" w14:anchorId="1091FADA">
                <v:shape id="_x0000_i20843" type="#_x0000_t75" style="width:81.75pt;height:16.5pt" o:ole="">
                  <v:imagedata r:id="rId2720" o:title=""/>
                </v:shape>
                <o:OLEObject Type="Embed" ProgID="Equation.DSMT4" ShapeID="_x0000_i20843" DrawAspect="Content" ObjectID="_1690175601" r:id="rId272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  <w:lang w:val="vi-VN" w:eastAsia="vi-VN"/>
              </w:rPr>
              <w:object w:dxaOrig="2580" w:dyaOrig="435" w14:anchorId="4B5127FB">
                <v:shape id="_x0000_i20844" type="#_x0000_t75" style="width:129pt;height:21.75pt" o:ole="">
                  <v:imagedata r:id="rId2722" o:title=""/>
                </v:shape>
                <o:OLEObject Type="Embed" ProgID="Equation.DSMT4" ShapeID="_x0000_i20844" DrawAspect="Content" ObjectID="_1690175602" r:id="rId272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dây cung có độ dài bằng</w:t>
            </w:r>
          </w:p>
          <w:p w14:paraId="260908F7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80008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465" w:dyaOrig="345" w14:anchorId="03779729">
                <v:shape id="_x0000_i20845" type="#_x0000_t75" style="width:23.25pt;height:17.25pt" o:ole="">
                  <v:imagedata r:id="rId2724" o:title=""/>
                </v:shape>
                <o:OLEObject Type="Embed" ProgID="Equation.DSMT4" ShapeID="_x0000_i20845" DrawAspect="Content" ObjectID="_1690175603" r:id="rId272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465" w:dyaOrig="330" w14:anchorId="1DEEC49B">
                <v:shape id="_x0000_i20846" type="#_x0000_t75" style="width:23.25pt;height:16.5pt" o:ole="">
                  <v:imagedata r:id="rId2726" o:title=""/>
                </v:shape>
                <o:OLEObject Type="Embed" ProgID="Equation.DSMT4" ShapeID="_x0000_i20846" DrawAspect="Content" ObjectID="_1690175604" r:id="rId272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270" w:dyaOrig="270" w14:anchorId="6BF93770">
                <v:shape id="_x0000_i20847" type="#_x0000_t75" style="width:13.5pt;height:13.5pt" o:ole="">
                  <v:imagedata r:id="rId2728" o:title=""/>
                </v:shape>
                <o:OLEObject Type="Embed" ProgID="Equation.DSMT4" ShapeID="_x0000_i20847" DrawAspect="Content" ObjectID="_1690175605" r:id="rId272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345" w:dyaOrig="345" w14:anchorId="52D0A851">
                <v:shape id="_x0000_i20848" type="#_x0000_t75" style="width:17.25pt;height:17.25pt" o:ole="">
                  <v:imagedata r:id="rId2730" o:title=""/>
                </v:shape>
                <o:OLEObject Type="Embed" ProgID="Equation.DSMT4" ShapeID="_x0000_i20848" DrawAspect="Content" ObjectID="_1690175606" r:id="rId273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43A9B84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1107A9A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0FFEE0FF" w14:textId="77777777" w:rsidTr="000D6B5B">
        <w:tc>
          <w:tcPr>
            <w:tcW w:w="6200" w:type="dxa"/>
            <w:shd w:val="clear" w:color="auto" w:fill="auto"/>
          </w:tcPr>
          <w:p w14:paraId="326AB39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12: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Đường tròn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505" w:dyaOrig="360" w14:anchorId="29D6032B">
                <v:shape id="_x0000_i20849" type="#_x0000_t75" style="width:125.25pt;height:18pt" o:ole="">
                  <v:imagedata r:id="rId2732" o:title=""/>
                </v:shape>
                <o:OLEObject Type="Embed" ProgID="Equation.DSMT4" ShapeID="_x0000_i20849" DrawAspect="Content" ObjectID="_1690175607" r:id="rId273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195" w:dyaOrig="255" w14:anchorId="12445700">
                <v:shape id="_x0000_i20850" type="#_x0000_t75" style="width:9.75pt;height:12.75pt" o:ole="">
                  <v:imagedata r:id="rId2734" o:title=""/>
                </v:shape>
                <o:OLEObject Type="Embed" ProgID="Equation.DSMT4" ShapeID="_x0000_i20850" DrawAspect="Content" ObjectID="_1690175608" r:id="rId2735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cắt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45" w:dyaOrig="330" w14:anchorId="62CA4E53">
                <v:shape id="_x0000_i20851" type="#_x0000_t75" style="width:92.25pt;height:16.5pt" o:ole="">
                  <v:imagedata r:id="rId2736" o:title=""/>
                </v:shape>
                <o:OLEObject Type="Embed" ProgID="Equation.DSMT4" ShapeID="_x0000_i20851" DrawAspect="Content" ObjectID="_1690175609" r:id="rId273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theo một dây cung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55" w14:anchorId="062BB041">
                <v:shape id="_x0000_i20852" type="#_x0000_t75" style="width:20.25pt;height:12.75pt" o:ole="">
                  <v:imagedata r:id="rId2738" o:title=""/>
                </v:shape>
                <o:OLEObject Type="Embed" ProgID="Equation.DSMT4" ShapeID="_x0000_i20852" DrawAspect="Content" ObjectID="_1690175610" r:id="rId2739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có độ dài bằng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551568E1">
                <v:shape id="_x0000_i20853" type="#_x0000_t75" style="width:9.75pt;height:14.25pt" o:ole="">
                  <v:imagedata r:id="rId2740" o:title=""/>
                </v:shape>
                <o:OLEObject Type="Embed" ProgID="Equation.DSMT4" ShapeID="_x0000_i20853" DrawAspect="Content" ObjectID="_1690175611" r:id="rId274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Hỏi diện tích tam giác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65" w:dyaOrig="255" w14:anchorId="31657394">
                <v:shape id="_x0000_i20854" type="#_x0000_t75" style="width:23.25pt;height:12.75pt" o:ole="">
                  <v:imagedata r:id="rId2742" o:title=""/>
                </v:shape>
                <o:OLEObject Type="Embed" ProgID="Equation.DSMT4" ShapeID="_x0000_i20854" DrawAspect="Content" ObjectID="_1690175612" r:id="rId2743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bằng bao nhiêu?</w:t>
            </w:r>
          </w:p>
          <w:p w14:paraId="42777095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85" w:dyaOrig="285" w14:anchorId="1C0FC790">
                <v:shape id="_x0000_i20855" type="#_x0000_t75" style="width:14.25pt;height:14.25pt" o:ole="">
                  <v:imagedata r:id="rId2744" o:title=""/>
                </v:shape>
                <o:OLEObject Type="Embed" ProgID="Equation.DSMT4" ShapeID="_x0000_i20855" DrawAspect="Content" ObjectID="_1690175613" r:id="rId2745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300" w:dyaOrig="285" w14:anchorId="2467AE24">
                <v:shape id="_x0000_i20856" type="#_x0000_t75" style="width:15pt;height:14.25pt" o:ole="">
                  <v:imagedata r:id="rId2746" o:title=""/>
                </v:shape>
                <o:OLEObject Type="Embed" ProgID="Equation.DSMT4" ShapeID="_x0000_i20856" DrawAspect="Content" ObjectID="_1690175614" r:id="rId2747"/>
              </w:objec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80" w:dyaOrig="285" w14:anchorId="389051DA">
                <v:shape id="_x0000_i20857" type="#_x0000_t75" style="width:9pt;height:14.25pt" o:ole="">
                  <v:imagedata r:id="rId2748" o:title=""/>
                </v:shape>
                <o:OLEObject Type="Embed" ProgID="Equation.DSMT4" ShapeID="_x0000_i20857" DrawAspect="Content" ObjectID="_1690175615" r:id="rId274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85" w:dyaOrig="255" w14:anchorId="13A0E992">
                <v:shape id="_x0000_i20858" type="#_x0000_t75" style="width:14.25pt;height:12.75pt" o:ole="">
                  <v:imagedata r:id="rId2750" o:title=""/>
                </v:shape>
                <o:OLEObject Type="Embed" ProgID="Equation.DSMT4" ShapeID="_x0000_i20858" DrawAspect="Content" ObjectID="_1690175616" r:id="rId275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7B26D2BA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1B6F182B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7D4FAA9A" w14:textId="77777777" w:rsidTr="000D6B5B">
        <w:tc>
          <w:tcPr>
            <w:tcW w:w="6200" w:type="dxa"/>
            <w:shd w:val="clear" w:color="auto" w:fill="auto"/>
          </w:tcPr>
          <w:p w14:paraId="400A530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13:</w:t>
            </w:r>
            <w:r w:rsidRPr="00CA015B">
              <w:rPr>
                <w:rFonts w:ascii="Chu Van An" w:hAnsi="Chu Van An" w:cs="Chu Van An"/>
                <w:szCs w:val="22"/>
              </w:rPr>
              <w:t xml:space="preserve">Cho hai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10" w:dyaOrig="405" w14:anchorId="1F2D438F">
                <v:shape id="_x0000_i20859" type="#_x0000_t75" style="width:145.5pt;height:20.25pt" o:ole="">
                  <v:imagedata r:id="rId2752" o:title=""/>
                </v:shape>
                <o:OLEObject Type="Embed" ProgID="Equation.DSMT4" ShapeID="_x0000_i20859" DrawAspect="Content" ObjectID="_1690175617" r:id="rId275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</w:t>
            </w:r>
          </w:p>
          <w:p w14:paraId="67201CD1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40" w:dyaOrig="405" w14:anchorId="26857D4C">
                <v:shape id="_x0000_i20860" type="#_x0000_t75" style="width:147pt;height:20.25pt" o:ole="">
                  <v:imagedata r:id="rId2754" o:title=""/>
                </v:shape>
                <o:OLEObject Type="Embed" ProgID="Equation.DSMT4" ShapeID="_x0000_i20860" DrawAspect="Content" ObjectID="_1690175618" r:id="rId2755"/>
              </w:object>
            </w:r>
            <w:r w:rsidRPr="00CA015B">
              <w:rPr>
                <w:rFonts w:ascii="Chu Van An" w:hAnsi="Chu Van An" w:cs="Chu Van An"/>
                <w:szCs w:val="22"/>
              </w:rPr>
              <w:t>. Mệnh đề nào sau đây đúng?</w:t>
            </w:r>
          </w:p>
          <w:p w14:paraId="55FE5FA2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80" w:dyaOrig="405" w14:anchorId="6A2496DC">
                <v:shape id="_x0000_i20861" type="#_x0000_t75" style="width:24pt;height:20.25pt" o:ole="">
                  <v:imagedata r:id="rId2756" o:title=""/>
                </v:shape>
                <o:OLEObject Type="Embed" ProgID="Equation.DSMT4" ShapeID="_x0000_i20861" DrawAspect="Content" ObjectID="_1690175619" r:id="rId2757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tiếp xúc trong với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95" w:dyaOrig="405" w14:anchorId="18BC765A">
                <v:shape id="_x0000_i20862" type="#_x0000_t75" style="width:24.75pt;height:20.25pt" o:ole="">
                  <v:imagedata r:id="rId2758" o:title=""/>
                </v:shape>
                <o:OLEObject Type="Embed" ProgID="Equation.DSMT4" ShapeID="_x0000_i20862" DrawAspect="Content" ObjectID="_1690175620" r:id="rId275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AA79E4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80" w:dyaOrig="405" w14:anchorId="11151AE9">
                <v:shape id="_x0000_i20863" type="#_x0000_t75" style="width:24pt;height:20.25pt" o:ole="">
                  <v:imagedata r:id="rId2760" o:title=""/>
                </v:shape>
                <o:OLEObject Type="Embed" ProgID="Equation.DSMT4" ShapeID="_x0000_i20863" DrawAspect="Content" ObjectID="_1690175621" r:id="rId2761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tiếp xúc ngoài với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95" w:dyaOrig="405" w14:anchorId="71B629AB">
                <v:shape id="_x0000_i20864" type="#_x0000_t75" style="width:24.75pt;height:20.25pt" o:ole="">
                  <v:imagedata r:id="rId2762" o:title=""/>
                </v:shape>
                <o:OLEObject Type="Embed" ProgID="Equation.DSMT4" ShapeID="_x0000_i20864" DrawAspect="Content" ObjectID="_1690175622" r:id="rId276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B70984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80" w:dyaOrig="405" w14:anchorId="74697AD5">
                <v:shape id="_x0000_i20865" type="#_x0000_t75" style="width:24pt;height:20.25pt" o:ole="">
                  <v:imagedata r:id="rId2764" o:title=""/>
                </v:shape>
                <o:OLEObject Type="Embed" ProgID="Equation.DSMT4" ShapeID="_x0000_i20865" DrawAspect="Content" ObjectID="_1690175623" r:id="rId2765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cắt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95" w:dyaOrig="405" w14:anchorId="0D9A2502">
                <v:shape id="_x0000_i20866" type="#_x0000_t75" style="width:24.75pt;height:20.25pt" o:ole="">
                  <v:imagedata r:id="rId2766" o:title=""/>
                </v:shape>
                <o:OLEObject Type="Embed" ProgID="Equation.DSMT4" ShapeID="_x0000_i20866" DrawAspect="Content" ObjectID="_1690175624" r:id="rId276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98EF7B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position w:val="-10"/>
                <w:szCs w:val="22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80" w:dyaOrig="405" w14:anchorId="6D8A794B">
                <v:shape id="_x0000_i20867" type="#_x0000_t75" style="width:24pt;height:20.25pt" o:ole="">
                  <v:imagedata r:id="rId2768" o:title=""/>
                </v:shape>
                <o:OLEObject Type="Embed" ProgID="Equation.DSMT4" ShapeID="_x0000_i20867" DrawAspect="Content" ObjectID="_1690175625" r:id="rId2769"/>
              </w:object>
            </w:r>
            <w:r w:rsidRPr="00CA015B">
              <w:rPr>
                <w:rFonts w:ascii="Chu Van An" w:hAnsi="Chu Van An" w:cs="Chu Van An"/>
                <w:position w:val="-10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không có điểm chung với </w:t>
            </w:r>
            <w:r w:rsidRPr="00CA015B">
              <w:rPr>
                <w:rFonts w:ascii="Chu Van An" w:hAnsi="Chu Van An" w:cs="Chu Van An"/>
                <w:position w:val="-14"/>
                <w:szCs w:val="22"/>
              </w:rPr>
              <w:object w:dxaOrig="495" w:dyaOrig="405" w14:anchorId="745C1B98">
                <v:shape id="_x0000_i20868" type="#_x0000_t75" style="width:24.75pt;height:20.25pt" o:ole="">
                  <v:imagedata r:id="rId2770" o:title=""/>
                </v:shape>
                <o:OLEObject Type="Embed" ProgID="Equation.DSMT4" ShapeID="_x0000_i20868" DrawAspect="Content" ObjectID="_1690175626" r:id="rId277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1CC22776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5F7096A2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0F002317" w14:textId="77777777" w:rsidTr="000D6B5B">
        <w:tc>
          <w:tcPr>
            <w:tcW w:w="6200" w:type="dxa"/>
            <w:shd w:val="clear" w:color="auto" w:fill="auto"/>
          </w:tcPr>
          <w:p w14:paraId="7450C968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2"/>
              </w:rPr>
            </w:pPr>
            <w:r w:rsidRPr="00CA015B">
              <w:rPr>
                <w:rFonts w:ascii="Chu Van An" w:eastAsia="Times New Roman" w:hAnsi="Chu Van An" w:cs="Chu Van An"/>
                <w:b/>
                <w:color w:val="0000FF"/>
                <w:szCs w:val="22"/>
              </w:rPr>
              <w:t>Câu 14:</w:t>
            </w:r>
            <w:r w:rsidRPr="00CA015B">
              <w:rPr>
                <w:rFonts w:ascii="Chu Van An" w:hAnsi="Chu Van An" w:cs="Chu Van An"/>
                <w:szCs w:val="22"/>
              </w:rPr>
              <w:t xml:space="preserve">Đường tròn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fr-FR" w:eastAsia="vi-VN"/>
              </w:rPr>
              <w:object w:dxaOrig="420" w:dyaOrig="405" w14:anchorId="0C9B7F0C">
                <v:shape id="_x0000_i20869" type="#_x0000_t75" style="width:21pt;height:20.25pt" o:ole="">
                  <v:imagedata r:id="rId2772" o:title=""/>
                </v:shape>
                <o:OLEObject Type="Embed" ProgID="Equation.DSMT4" ShapeID="_x0000_i20869" DrawAspect="Content" ObjectID="_1690175627" r:id="rId277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tâm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fr-FR" w:eastAsia="vi-VN"/>
              </w:rPr>
              <w:object w:dxaOrig="825" w:dyaOrig="405" w14:anchorId="4465A755">
                <v:shape id="_x0000_i20870" type="#_x0000_t75" style="width:41.25pt;height:20.25pt" o:ole="">
                  <v:imagedata r:id="rId2774" o:title=""/>
                </v:shape>
                <o:OLEObject Type="Embed" ProgID="Equation.DSMT4" ShapeID="_x0000_i20870" DrawAspect="Content" ObjectID="_1690175628" r:id="rId277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đường thẳng </w:t>
            </w:r>
            <w:r w:rsidRPr="00CA015B">
              <w:rPr>
                <w:rFonts w:ascii="Chu Van An" w:hAnsi="Chu Van An" w:cs="Chu Van An"/>
                <w:position w:val="-10"/>
                <w:szCs w:val="22"/>
                <w:lang w:val="fr-FR" w:eastAsia="vi-VN"/>
              </w:rPr>
              <w:object w:dxaOrig="1755" w:dyaOrig="315" w14:anchorId="0AD135A8">
                <v:shape id="_x0000_i20871" type="#_x0000_t75" style="width:87.75pt;height:15.75pt" o:ole="">
                  <v:imagedata r:id="rId2776" o:title=""/>
                </v:shape>
                <o:OLEObject Type="Embed" ProgID="Equation.DSMT4" ShapeID="_x0000_i20871" DrawAspect="Content" ObjectID="_1690175629" r:id="rId2777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phân biệt </w:t>
            </w:r>
            <w:r w:rsidRPr="00CA015B">
              <w:rPr>
                <w:rFonts w:ascii="Chu Van An" w:hAnsi="Chu Van An" w:cs="Chu Van An"/>
                <w:position w:val="-10"/>
                <w:szCs w:val="22"/>
                <w:lang w:val="fr-FR" w:eastAsia="vi-VN"/>
              </w:rPr>
              <w:object w:dxaOrig="480" w:dyaOrig="315" w14:anchorId="17043657">
                <v:shape id="_x0000_i20872" type="#_x0000_t75" style="width:24pt;height:15.75pt" o:ole="">
                  <v:imagedata r:id="rId2778" o:title=""/>
                </v:shape>
                <o:OLEObject Type="Embed" ProgID="Equation.DSMT4" ShapeID="_x0000_i20872" DrawAspect="Content" ObjectID="_1690175630" r:id="rId2779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sao cho tam giác </w:t>
            </w:r>
            <w:r w:rsidRPr="00CA015B">
              <w:rPr>
                <w:rFonts w:ascii="Chu Van An" w:hAnsi="Chu Van An" w:cs="Chu Van An"/>
                <w:position w:val="-4"/>
                <w:szCs w:val="22"/>
                <w:lang w:val="fr-FR" w:eastAsia="vi-VN"/>
              </w:rPr>
              <w:object w:dxaOrig="465" w:dyaOrig="255" w14:anchorId="17A565F3">
                <v:shape id="_x0000_i20873" type="#_x0000_t75" style="width:23.25pt;height:12.75pt" o:ole="">
                  <v:imagedata r:id="rId2780" o:title=""/>
                </v:shape>
                <o:OLEObject Type="Embed" ProgID="Equation.DSMT4" ShapeID="_x0000_i20873" DrawAspect="Content" ObjectID="_1690175631" r:id="rId2781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vuông tại </w:t>
            </w:r>
            <w:r w:rsidRPr="00CA015B">
              <w:rPr>
                <w:rFonts w:ascii="Chu Van An" w:hAnsi="Chu Van An" w:cs="Chu Van An"/>
                <w:position w:val="-4"/>
                <w:szCs w:val="22"/>
                <w:lang w:val="fr-FR" w:eastAsia="vi-VN"/>
              </w:rPr>
              <w:object w:dxaOrig="195" w:dyaOrig="255" w14:anchorId="3F44D38D">
                <v:shape id="_x0000_i20874" type="#_x0000_t75" style="width:9.75pt;height:12.75pt" o:ole="">
                  <v:imagedata r:id="rId2782" o:title=""/>
                </v:shape>
                <o:OLEObject Type="Embed" ProgID="Equation.DSMT4" ShapeID="_x0000_i20874" DrawAspect="Content" ObjectID="_1690175632" r:id="rId2783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Khi đó độ dài đoạn thẳng </w:t>
            </w:r>
            <w:r w:rsidRPr="00CA015B">
              <w:rPr>
                <w:rFonts w:ascii="Chu Van An" w:hAnsi="Chu Van An" w:cs="Chu Van An"/>
                <w:position w:val="-4"/>
                <w:szCs w:val="22"/>
                <w:lang w:val="fr-FR" w:eastAsia="vi-VN"/>
              </w:rPr>
              <w:object w:dxaOrig="405" w:dyaOrig="255" w14:anchorId="4E748B82">
                <v:shape id="_x0000_i20875" type="#_x0000_t75" style="width:20.25pt;height:12.75pt" o:ole="">
                  <v:imagedata r:id="rId2784" o:title=""/>
                </v:shape>
                <o:OLEObject Type="Embed" ProgID="Equation.DSMT4" ShapeID="_x0000_i20875" DrawAspect="Content" ObjectID="_1690175633" r:id="rId2785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là</w:t>
            </w:r>
          </w:p>
          <w:p w14:paraId="5A4B9789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eastAsia="Times New Rom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195" w:dyaOrig="285" w14:anchorId="6818D869">
                <v:shape id="_x0000_i20876" type="#_x0000_t75" style="width:9.75pt;height:14.25pt" o:ole="">
                  <v:imagedata r:id="rId2786" o:title=""/>
                </v:shape>
                <o:OLEObject Type="Embed" ProgID="Equation.DSMT4" ShapeID="_x0000_i20876" DrawAspect="Content" ObjectID="_1690175634" r:id="rId2787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  <w:lang w:val="vi-VN" w:eastAsia="vi-VN"/>
              </w:rPr>
              <w:object w:dxaOrig="195" w:dyaOrig="255" w14:anchorId="1C331A59">
                <v:shape id="_x0000_i20877" type="#_x0000_t75" style="width:9.75pt;height:12.75pt" o:ole="">
                  <v:imagedata r:id="rId2788" o:title=""/>
                </v:shape>
                <o:OLEObject Type="Embed" ProgID="Equation.DSMT4" ShapeID="_x0000_i20877" DrawAspect="Content" ObjectID="_1690175635" r:id="rId2789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180" w:dyaOrig="285" w14:anchorId="6F8698E1">
                <v:shape id="_x0000_i20878" type="#_x0000_t75" style="width:9pt;height:14.25pt" o:ole="">
                  <v:imagedata r:id="rId2790" o:title=""/>
                </v:shape>
                <o:OLEObject Type="Embed" ProgID="Equation.DSMT4" ShapeID="_x0000_i20878" DrawAspect="Content" ObjectID="_1690175636" r:id="rId2791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  <w:lang w:val="vi-VN" w:eastAsia="vi-VN"/>
              </w:rPr>
              <w:object w:dxaOrig="180" w:dyaOrig="285" w14:anchorId="19A3D3B2">
                <v:shape id="_x0000_i20879" type="#_x0000_t75" style="width:9pt;height:14.25pt" o:ole="">
                  <v:imagedata r:id="rId2792" o:title=""/>
                </v:shape>
                <o:OLEObject Type="Embed" ProgID="Equation.DSMT4" ShapeID="_x0000_i20879" DrawAspect="Content" ObjectID="_1690175637" r:id="rId2793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21014D3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49FD21A2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6E613DF7" w14:textId="77777777" w:rsidTr="000D6B5B">
        <w:tc>
          <w:tcPr>
            <w:tcW w:w="6200" w:type="dxa"/>
            <w:shd w:val="clear" w:color="auto" w:fill="auto"/>
          </w:tcPr>
          <w:p w14:paraId="134ED7AA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2"/>
                <w:lang w:eastAsia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eastAsia="vi-VN"/>
              </w:rPr>
              <w:t>Câu 15: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eastAsia="vi-VN"/>
              </w:rPr>
              <w:t>Đường tròn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 w:eastAsia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3CFD1321">
                <v:shape id="_x0000_i20880" type="#_x0000_t75" style="width:21.75pt;height:19.5pt" o:ole="">
                  <v:imagedata r:id="rId2794" o:title=""/>
                </v:shape>
                <o:OLEObject Type="Embed" ProgID="Equation.DSMT4" ShapeID="_x0000_i20880" DrawAspect="Content" ObjectID="_1690175638" r:id="rId2795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855" w:dyaOrig="390" w14:anchorId="53D3AD0F">
                <v:shape id="_x0000_i20881" type="#_x0000_t75" style="width:42.75pt;height:19.5pt" o:ole="">
                  <v:imagedata r:id="rId2796" o:title=""/>
                </v:shape>
                <o:OLEObject Type="Embed" ProgID="Equation.DSMT4" ShapeID="_x0000_i20881" DrawAspect="Content" ObjectID="_1690175639" r:id="rId2797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và cắt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70" w:dyaOrig="315" w14:anchorId="7AA2EAA4">
                <v:shape id="_x0000_i20882" type="#_x0000_t75" style="width:88.5pt;height:15.75pt" o:ole="">
                  <v:imagedata r:id="rId2798" o:title=""/>
                </v:shape>
                <o:OLEObject Type="Embed" ProgID="Equation.DSMT4" ShapeID="_x0000_i20882" DrawAspect="Content" ObjectID="_1690175640" r:id="rId2799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theo một dây cung có độ dài bằng 6. Tìm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35" w:dyaOrig="390" w14:anchorId="57109FBF">
                <v:shape id="_x0000_i20883" type="#_x0000_t75" style="width:21.75pt;height:19.5pt" o:ole="">
                  <v:imagedata r:id="rId2794" o:title=""/>
                </v:shape>
                <o:OLEObject Type="Embed" ProgID="Equation.DSMT4" ShapeID="_x0000_i20883" DrawAspect="Content" ObjectID="_1690175641" r:id="rId2800"/>
              </w:objec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>.</w:t>
            </w:r>
          </w:p>
          <w:p w14:paraId="52B451F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szCs w:val="22"/>
                <w:lang w:eastAsia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045" w:dyaOrig="390" w14:anchorId="33CD3A21">
                <v:shape id="_x0000_i20884" type="#_x0000_t75" style="width:152.25pt;height:19.5pt" o:ole="">
                  <v:imagedata r:id="rId2801" o:title=""/>
                </v:shape>
                <o:OLEObject Type="Embed" ProgID="Equation.DSMT4" ShapeID="_x0000_i20884" DrawAspect="Content" ObjectID="_1690175642" r:id="rId280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6AB9A6A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105" w:dyaOrig="390" w14:anchorId="633BD25D">
                <v:shape id="_x0000_i20885" type="#_x0000_t75" style="width:155.25pt;height:19.5pt" o:ole="">
                  <v:imagedata r:id="rId2803" o:title=""/>
                </v:shape>
                <o:OLEObject Type="Embed" ProgID="Equation.DSMT4" ShapeID="_x0000_i20885" DrawAspect="Content" ObjectID="_1690175643" r:id="rId280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6F3B55C4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C.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55" w:dyaOrig="390" w14:anchorId="0902137A">
                <v:shape id="_x0000_i20886" type="#_x0000_t75" style="width:147.75pt;height:19.5pt" o:ole="">
                  <v:imagedata r:id="rId2805" o:title=""/>
                </v:shape>
                <o:OLEObject Type="Embed" ProgID="Equation.DSMT4" ShapeID="_x0000_i20886" DrawAspect="Content" ObjectID="_1690175644" r:id="rId280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2563F22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3090" w:dyaOrig="390" w14:anchorId="2FB1F30F">
                <v:shape id="_x0000_i20887" type="#_x0000_t75" style="width:154.5pt;height:19.5pt" o:ole="">
                  <v:imagedata r:id="rId2807" o:title=""/>
                </v:shape>
                <o:OLEObject Type="Embed" ProgID="Equation.DSMT4" ShapeID="_x0000_i20887" DrawAspect="Content" ObjectID="_1690175645" r:id="rId280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51C0C9CD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C0A9E21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0FDECF71" w14:textId="77777777" w:rsidTr="000D6B5B">
        <w:tc>
          <w:tcPr>
            <w:tcW w:w="6200" w:type="dxa"/>
            <w:shd w:val="clear" w:color="auto" w:fill="auto"/>
          </w:tcPr>
          <w:p w14:paraId="23930ED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lastRenderedPageBreak/>
              <w:t>Câu 16: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Đường tròn </w:t>
            </w:r>
            <w:r w:rsidRPr="00CA015B">
              <w:rPr>
                <w:rFonts w:ascii="Chu Van An" w:hAnsi="Chu Van An" w:cs="Chu Van An"/>
                <w:color w:val="000000" w:themeColor="text1"/>
                <w:position w:val="-14"/>
                <w:szCs w:val="22"/>
                <w:lang w:val="nl-NL"/>
              </w:rPr>
              <w:object w:dxaOrig="420" w:dyaOrig="405" w14:anchorId="58C641B7">
                <v:shape id="_x0000_i20888" type="#_x0000_t75" style="width:21pt;height:20.25pt" o:ole="">
                  <v:imagedata r:id="rId2809" o:title=""/>
                </v:shape>
                <o:OLEObject Type="Embed" ProgID="Equation.DSMT4" ShapeID="_x0000_i20888" DrawAspect="Content" ObjectID="_1690175646" r:id="rId281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có tâm </w:t>
            </w:r>
            <w:r w:rsidRPr="00CA015B">
              <w:rPr>
                <w:rFonts w:ascii="Chu Van An" w:hAnsi="Chu Van An" w:cs="Chu Van An"/>
                <w:color w:val="000000" w:themeColor="text1"/>
                <w:position w:val="-14"/>
                <w:szCs w:val="22"/>
                <w:lang w:val="nl-NL"/>
              </w:rPr>
              <w:object w:dxaOrig="840" w:dyaOrig="405" w14:anchorId="48D3FD52">
                <v:shape id="_x0000_i20889" type="#_x0000_t75" style="width:42pt;height:20.25pt" o:ole="">
                  <v:imagedata r:id="rId2811" o:title=""/>
                </v:shape>
                <o:OLEObject Type="Embed" ProgID="Equation.DSMT4" ShapeID="_x0000_i20889" DrawAspect="Content" ObjectID="_1690175647" r:id="rId281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và cắt đường thẳng </w:t>
            </w:r>
            <w:r w:rsidRPr="00CA015B">
              <w:rPr>
                <w:rFonts w:ascii="Chu Van An" w:hAnsi="Chu Van An" w:cs="Chu Van An"/>
                <w:color w:val="000000" w:themeColor="text1"/>
                <w:position w:val="-10"/>
                <w:szCs w:val="22"/>
                <w:lang w:val="nl-NL"/>
              </w:rPr>
              <w:object w:dxaOrig="1710" w:dyaOrig="330" w14:anchorId="07AA0597">
                <v:shape id="_x0000_i20890" type="#_x0000_t75" style="width:85.5pt;height:16.5pt" o:ole="">
                  <v:imagedata r:id="rId2813" o:title=""/>
                </v:shape>
                <o:OLEObject Type="Embed" ProgID="Equation.DSMT4" ShapeID="_x0000_i20890" DrawAspect="Content" ObjectID="_1690175648" r:id="rId281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>theo một dây cung có độ dài bằng</w:t>
            </w:r>
            <w:r w:rsidRPr="00CA015B">
              <w:rPr>
                <w:rFonts w:ascii="Chu Van An" w:hAnsi="Chu Van An" w:cs="Chu Van An"/>
                <w:color w:val="000000" w:themeColor="text1"/>
                <w:position w:val="-6"/>
                <w:szCs w:val="22"/>
                <w:lang w:val="nl-NL"/>
              </w:rPr>
              <w:object w:dxaOrig="195" w:dyaOrig="270" w14:anchorId="20A51A52">
                <v:shape id="_x0000_i20891" type="#_x0000_t75" style="width:9.75pt;height:13.5pt" o:ole="">
                  <v:imagedata r:id="rId2815" o:title=""/>
                </v:shape>
                <o:OLEObject Type="Embed" ProgID="Equation.DSMT4" ShapeID="_x0000_i20891" DrawAspect="Content" ObjectID="_1690175649" r:id="rId281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. Tìm phương trình đường tròn </w:t>
            </w:r>
            <w:r w:rsidRPr="00CA015B">
              <w:rPr>
                <w:rFonts w:ascii="Chu Van An" w:hAnsi="Chu Van An" w:cs="Chu Van An"/>
                <w:color w:val="000000" w:themeColor="text1"/>
                <w:position w:val="-14"/>
                <w:szCs w:val="22"/>
                <w:lang w:val="nl-NL"/>
              </w:rPr>
              <w:object w:dxaOrig="420" w:dyaOrig="405" w14:anchorId="78EF728F">
                <v:shape id="_x0000_i20892" type="#_x0000_t75" style="width:21pt;height:20.25pt" o:ole="">
                  <v:imagedata r:id="rId2809" o:title=""/>
                </v:shape>
                <o:OLEObject Type="Embed" ProgID="Equation.DSMT4" ShapeID="_x0000_i20892" DrawAspect="Content" ObjectID="_1690175650" r:id="rId281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>.</w:t>
            </w:r>
          </w:p>
          <w:p w14:paraId="5BAC128F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A.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150ACFB0">
                <v:shape id="_x0000_i20893" type="#_x0000_t75" style="width:21pt;height:20.25pt" o:ole="">
                  <v:imagedata r:id="rId2818" o:title=""/>
                </v:shape>
                <o:OLEObject Type="Embed" ProgID="Equation.DSMT4" ShapeID="_x0000_i20893" DrawAspect="Content" ObjectID="_1690175651" r:id="rId2819"/>
              </w:object>
            </w:r>
            <w:r w:rsidRPr="00CA015B">
              <w:rPr>
                <w:rFonts w:ascii="Chu Van An" w:hAnsi="Chu Van An" w:cs="Chu Van An"/>
                <w:color w:val="000000"/>
                <w:position w:val="-10"/>
                <w:szCs w:val="22"/>
                <w:lang w:val="fr-FR"/>
              </w:rPr>
              <w:object w:dxaOrig="2505" w:dyaOrig="360" w14:anchorId="5ACE509A">
                <v:shape id="_x0000_i20894" type="#_x0000_t75" style="width:125.25pt;height:18pt" o:ole="">
                  <v:imagedata r:id="rId2820" o:title=""/>
                </v:shape>
                <o:OLEObject Type="Embed" ProgID="Equation.DSMT4" ShapeID="_x0000_i20894" DrawAspect="Content" ObjectID="_1690175652" r:id="rId2821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7350DF59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color w:val="000000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B.  </w:t>
            </w:r>
            <w:r w:rsidRPr="00CA015B">
              <w:rPr>
                <w:rFonts w:ascii="Chu Van An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37F71098">
                <v:shape id="_x0000_i20895" type="#_x0000_t75" style="width:21pt;height:20.25pt" o:ole="">
                  <v:imagedata r:id="rId2818" o:title=""/>
                </v:shape>
                <o:OLEObject Type="Embed" ProgID="Equation.DSMT4" ShapeID="_x0000_i20895" DrawAspect="Content" ObjectID="_1690175653" r:id="rId2822"/>
              </w:object>
            </w:r>
            <w:r w:rsidRPr="00CA015B">
              <w:rPr>
                <w:rFonts w:ascii="Chu Van An" w:hAnsi="Chu Van An" w:cs="Chu Van An"/>
                <w:color w:val="000000"/>
                <w:position w:val="-10"/>
                <w:szCs w:val="22"/>
                <w:lang w:val="fr-FR"/>
              </w:rPr>
              <w:object w:dxaOrig="2370" w:dyaOrig="360" w14:anchorId="1C44593C">
                <v:shape id="_x0000_i20896" type="#_x0000_t75" style="width:118.5pt;height:18pt" o:ole="">
                  <v:imagedata r:id="rId2823" o:title=""/>
                </v:shape>
                <o:OLEObject Type="Embed" ProgID="Equation.DSMT4" ShapeID="_x0000_i20896" DrawAspect="Content" ObjectID="_1690175654" r:id="rId282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00954CA7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>C.</w:t>
            </w:r>
            <w:r w:rsidRPr="00CA015B">
              <w:rPr>
                <w:rFonts w:ascii="Chu Van An" w:eastAsia="Arial" w:hAnsi="Chu Van An" w:cs="Chu Van An"/>
                <w:color w:val="000000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 xml:space="preserve"> </w:t>
            </w:r>
            <w:r w:rsidRPr="00CA015B">
              <w:rPr>
                <w:rFonts w:ascii="Chu Van An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05200740">
                <v:shape id="_x0000_i20897" type="#_x0000_t75" style="width:21pt;height:20.25pt" o:ole="">
                  <v:imagedata r:id="rId2818" o:title=""/>
                </v:shape>
                <o:OLEObject Type="Embed" ProgID="Equation.DSMT4" ShapeID="_x0000_i20897" DrawAspect="Content" ObjectID="_1690175655" r:id="rId2825"/>
              </w:object>
            </w:r>
            <w:r w:rsidRPr="00CA015B">
              <w:rPr>
                <w:rFonts w:ascii="Chu Van An" w:hAnsi="Chu Van An" w:cs="Chu Van An"/>
                <w:color w:val="000000"/>
                <w:position w:val="-10"/>
                <w:szCs w:val="22"/>
                <w:lang w:val="fr-FR"/>
              </w:rPr>
              <w:object w:dxaOrig="2475" w:dyaOrig="360" w14:anchorId="38C2DB6C">
                <v:shape id="_x0000_i20898" type="#_x0000_t75" style="width:123.75pt;height:18pt" o:ole="">
                  <v:imagedata r:id="rId2826" o:title=""/>
                </v:shape>
                <o:OLEObject Type="Embed" ProgID="Equation.DSMT4" ShapeID="_x0000_i20898" DrawAspect="Content" ObjectID="_1690175656" r:id="rId2827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7AAA44C2" w14:textId="77777777" w:rsidR="000D6B5B" w:rsidRPr="00CA015B" w:rsidRDefault="000D6B5B" w:rsidP="00136803">
            <w:pPr>
              <w:spacing w:line="276" w:lineRule="auto"/>
              <w:contextualSpacing/>
              <w:mirrorIndents/>
              <w:rPr>
                <w:rFonts w:ascii="Chu Van An" w:eastAsia="Arial" w:hAnsi="Chu Van An" w:cs="Chu Van An"/>
                <w:color w:val="000000"/>
                <w:szCs w:val="22"/>
                <w:lang w:val="nl-NL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  <w:tab/>
              <w:t xml:space="preserve">D.  </w:t>
            </w:r>
            <w:r w:rsidRPr="00CA015B">
              <w:rPr>
                <w:rFonts w:ascii="Chu Van An" w:hAnsi="Chu Van An" w:cs="Chu Van An"/>
                <w:color w:val="000000"/>
                <w:position w:val="-14"/>
                <w:szCs w:val="22"/>
                <w:lang w:val="fr-FR"/>
              </w:rPr>
              <w:object w:dxaOrig="420" w:dyaOrig="405" w14:anchorId="2668886A">
                <v:shape id="_x0000_i20899" type="#_x0000_t75" style="width:21pt;height:20.25pt" o:ole="">
                  <v:imagedata r:id="rId2818" o:title=""/>
                </v:shape>
                <o:OLEObject Type="Embed" ProgID="Equation.DSMT4" ShapeID="_x0000_i20899" DrawAspect="Content" ObjectID="_1690175657" r:id="rId2828"/>
              </w:object>
            </w:r>
            <w:r w:rsidRPr="00CA015B">
              <w:rPr>
                <w:rFonts w:ascii="Chu Van An" w:hAnsi="Chu Van An" w:cs="Chu Van An"/>
                <w:color w:val="000000"/>
                <w:position w:val="-10"/>
                <w:szCs w:val="22"/>
                <w:lang w:val="fr-FR"/>
              </w:rPr>
              <w:object w:dxaOrig="2460" w:dyaOrig="360" w14:anchorId="13461D9B">
                <v:shape id="_x0000_i20900" type="#_x0000_t75" style="width:123pt;height:18pt" o:ole="">
                  <v:imagedata r:id="rId2829" o:title=""/>
                </v:shape>
                <o:OLEObject Type="Embed" ProgID="Equation.DSMT4" ShapeID="_x0000_i20900" DrawAspect="Content" ObjectID="_1690175658" r:id="rId283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711CB91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5F695D4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5B966E70" w14:textId="77777777" w:rsidTr="000D6B5B">
        <w:tc>
          <w:tcPr>
            <w:tcW w:w="6200" w:type="dxa"/>
            <w:shd w:val="clear" w:color="auto" w:fill="auto"/>
          </w:tcPr>
          <w:p w14:paraId="71C8EB6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>Câu 17:</w: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985" w:dyaOrig="405" w14:anchorId="03EA87A6">
                <v:shape id="_x0000_i20901" type="#_x0000_t75" style="width:149.25pt;height:20.25pt" o:ole="">
                  <v:imagedata r:id="rId2831" o:title=""/>
                </v:shape>
                <o:OLEObject Type="Embed" ProgID="Equation.DSMT4" ShapeID="_x0000_i20901" DrawAspect="Content" ObjectID="_1690175659" r:id="rId2832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785" w:dyaOrig="315" w14:anchorId="57629198">
                <v:shape id="_x0000_i20902" type="#_x0000_t75" style="width:89.25pt;height:15.75pt" o:ole="">
                  <v:imagedata r:id="rId2833" o:title=""/>
                </v:shape>
                <o:OLEObject Type="Embed" ProgID="Equation.DSMT4" ShapeID="_x0000_i20902" DrawAspect="Content" ObjectID="_1690175660" r:id="rId2834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cắt nhau tại 2 điểm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95" w:dyaOrig="315" w14:anchorId="7B784716">
                <v:shape id="_x0000_i20903" type="#_x0000_t75" style="width:24.75pt;height:15.75pt" o:ole="">
                  <v:imagedata r:id="rId2835" o:title=""/>
                </v:shape>
                <o:OLEObject Type="Embed" ProgID="Equation.DSMT4" ShapeID="_x0000_i20903" DrawAspect="Content" ObjectID="_1690175661" r:id="rId2836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 xml:space="preserve">. Khi đó độ dài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405" w:dyaOrig="240" w14:anchorId="504C1326">
                <v:shape id="_x0000_i20904" type="#_x0000_t75" style="width:20.25pt;height:12pt" o:ole="">
                  <v:imagedata r:id="rId2837" o:title=""/>
                </v:shape>
                <o:OLEObject Type="Embed" ProgID="Equation.DSMT4" ShapeID="_x0000_i20904" DrawAspect="Content" ObjectID="_1690175662" r:id="rId2838"/>
              </w:object>
            </w:r>
            <w:r w:rsidRPr="00CA015B">
              <w:rPr>
                <w:rFonts w:ascii="Chu Van An" w:hAnsi="Chu Van An" w:cs="Chu Van An"/>
                <w:szCs w:val="22"/>
                <w:lang w:val="vi-VN"/>
              </w:rPr>
              <w:t>là</w:t>
            </w:r>
          </w:p>
          <w:p w14:paraId="43FBC7F4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270" w:dyaOrig="285" w14:anchorId="118771E6">
                <v:shape id="_x0000_i20905" type="#_x0000_t75" style="width:13.5pt;height:14.25pt" o:ole="">
                  <v:imagedata r:id="rId2839" o:title=""/>
                </v:shape>
                <o:OLEObject Type="Embed" ProgID="Equation.DSMT4" ShapeID="_x0000_i20905" DrawAspect="Content" ObjectID="_1690175663" r:id="rId284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80" w:dyaOrig="270" w14:anchorId="142936E9">
                <v:shape id="_x0000_i20906" type="#_x0000_t75" style="width:9pt;height:13.5pt" o:ole="">
                  <v:imagedata r:id="rId2841" o:title=""/>
                </v:shape>
                <o:OLEObject Type="Embed" ProgID="Equation.DSMT4" ShapeID="_x0000_i20906" DrawAspect="Content" ObjectID="_1690175664" r:id="rId284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6"/>
                <w:szCs w:val="22"/>
              </w:rPr>
              <w:object w:dxaOrig="195" w:dyaOrig="285" w14:anchorId="0C2C3E85">
                <v:shape id="_x0000_i20907" type="#_x0000_t75" style="width:9.75pt;height:14.25pt" o:ole="">
                  <v:imagedata r:id="rId2843" o:title=""/>
                </v:shape>
                <o:OLEObject Type="Embed" ProgID="Equation.DSMT4" ShapeID="_x0000_i20907" DrawAspect="Content" ObjectID="_1690175665" r:id="rId284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color w:val="000000"/>
                <w:position w:val="-4"/>
                <w:szCs w:val="22"/>
              </w:rPr>
              <w:object w:dxaOrig="270" w:dyaOrig="270" w14:anchorId="18673ECC">
                <v:shape id="_x0000_i20908" type="#_x0000_t75" style="width:13.5pt;height:13.5pt" o:ole="">
                  <v:imagedata r:id="rId2845" o:title=""/>
                </v:shape>
                <o:OLEObject Type="Embed" ProgID="Equation.DSMT4" ShapeID="_x0000_i20908" DrawAspect="Content" ObjectID="_1690175666" r:id="rId284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2D32A718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B411A31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59D85442" w14:textId="77777777" w:rsidTr="000D6B5B">
        <w:tc>
          <w:tcPr>
            <w:tcW w:w="6200" w:type="dxa"/>
            <w:shd w:val="clear" w:color="auto" w:fill="auto"/>
          </w:tcPr>
          <w:p w14:paraId="3517B813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18: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650" w:dyaOrig="330" w14:anchorId="4BE0E0B7">
                <v:shape id="_x0000_i20909" type="#_x0000_t75" style="width:82.5pt;height:16.5pt" o:ole="">
                  <v:imagedata r:id="rId2847" o:title=""/>
                </v:shape>
                <o:OLEObject Type="Embed" ProgID="Equation.DSMT4" ShapeID="_x0000_i20909" DrawAspect="Content" ObjectID="_1690175667" r:id="rId284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cắt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580" w:dyaOrig="450" w14:anchorId="0D19A6B3">
                <v:shape id="_x0000_i20910" type="#_x0000_t75" style="width:129pt;height:22.5pt" o:ole="">
                  <v:imagedata r:id="rId2849" o:title=""/>
                </v:shape>
                <o:OLEObject Type="Embed" ProgID="Equation.DSMT4" ShapeID="_x0000_i20910" DrawAspect="Content" ObjectID="_1690175668" r:id="rId285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theo dây cung có độ dài bằng</w:t>
            </w:r>
          </w:p>
          <w:p w14:paraId="69FD6E44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2C1CC8D1">
                <v:shape id="_x0000_i20911" type="#_x0000_t75" style="width:18pt;height:18pt" o:ole="">
                  <v:imagedata r:id="rId2851" o:title=""/>
                </v:shape>
                <o:OLEObject Type="Embed" ProgID="Equation.DSMT4" ShapeID="_x0000_i20911" DrawAspect="Content" ObjectID="_1690175669" r:id="rId285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80" w:dyaOrig="360" w14:anchorId="6750BEB5">
                <v:shape id="_x0000_i20912" type="#_x0000_t75" style="width:24pt;height:18pt" o:ole="">
                  <v:imagedata r:id="rId2853" o:title=""/>
                </v:shape>
                <o:OLEObject Type="Embed" ProgID="Equation.DSMT4" ShapeID="_x0000_i20912" DrawAspect="Content" ObjectID="_1690175670" r:id="rId285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480" w:dyaOrig="330" w14:anchorId="1FB11C38">
                <v:shape id="_x0000_i20913" type="#_x0000_t75" style="width:24pt;height:16.5pt" o:ole="">
                  <v:imagedata r:id="rId2855" o:title=""/>
                </v:shape>
                <o:OLEObject Type="Embed" ProgID="Equation.DSMT4" ShapeID="_x0000_i20913" DrawAspect="Content" ObjectID="_1690175671" r:id="rId285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vi-VN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70" w:dyaOrig="270" w14:anchorId="68944A7C">
                <v:shape id="_x0000_i20914" type="#_x0000_t75" style="width:13.5pt;height:13.5pt" o:ole="">
                  <v:imagedata r:id="rId2857" o:title=""/>
                </v:shape>
                <o:OLEObject Type="Embed" ProgID="Equation.DSMT4" ShapeID="_x0000_i20914" DrawAspect="Content" ObjectID="_1690175672" r:id="rId285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vi-VN"/>
              </w:rPr>
              <w:t>.</w:t>
            </w:r>
          </w:p>
          <w:p w14:paraId="3A7C1DD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4691939A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1CF86641" w14:textId="77777777" w:rsidTr="000D6B5B">
        <w:tc>
          <w:tcPr>
            <w:tcW w:w="6200" w:type="dxa"/>
            <w:shd w:val="clear" w:color="auto" w:fill="auto"/>
          </w:tcPr>
          <w:p w14:paraId="5B255598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>Câu 19: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1BFA7574">
                <v:shape id="_x0000_i20915" type="#_x0000_t75" style="width:23.25pt;height:15.75pt" o:ole="">
                  <v:imagedata r:id="rId2859" o:title=""/>
                </v:shape>
                <o:OLEObject Type="Embed" ProgID="Equation.DSMT4" ShapeID="_x0000_i20915" DrawAspect="Content" ObjectID="_1690175673" r:id="rId286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278A706">
                <v:shape id="_x0000_i20916" type="#_x0000_t75" style="width:21pt;height:20.25pt" o:ole="">
                  <v:imagedata r:id="rId2861" o:title=""/>
                </v:shape>
                <o:OLEObject Type="Embed" ProgID="Equation.DSMT4" ShapeID="_x0000_i20916" DrawAspect="Content" ObjectID="_1690175674" r:id="rId286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có phương trình: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340" w:dyaOrig="360" w14:anchorId="19AC80C0">
                <v:shape id="_x0000_i20917" type="#_x0000_t75" style="width:117pt;height:18pt" o:ole="">
                  <v:imagedata r:id="rId2863" o:title=""/>
                </v:shape>
                <o:OLEObject Type="Embed" ProgID="Equation.DSMT4" ShapeID="_x0000_i20917" DrawAspect="Content" ObjectID="_1690175675" r:id="rId286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. Phương trình đường thẳng vuông góc với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45" w:dyaOrig="315" w14:anchorId="09D40B10">
                <v:shape id="_x0000_i20918" type="#_x0000_t75" style="width:92.25pt;height:15.75pt" o:ole="">
                  <v:imagedata r:id="rId2865" o:title=""/>
                </v:shape>
                <o:OLEObject Type="Embed" ProgID="Equation.DSMT4" ShapeID="_x0000_i20918" DrawAspect="Content" ObjectID="_1690175676" r:id="rId2866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cắt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6B918F7">
                <v:shape id="_x0000_i20919" type="#_x0000_t75" style="width:21pt;height:20.25pt" o:ole="">
                  <v:imagedata r:id="rId2867" o:title=""/>
                </v:shape>
                <o:OLEObject Type="Embed" ProgID="Equation.DSMT4" ShapeID="_x0000_i20919" DrawAspect="Content" ObjectID="_1690175677" r:id="rId286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theo một dây cung có độ dài bằng 8 là</w:t>
            </w:r>
          </w:p>
          <w:p w14:paraId="42519E75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60" w:dyaOrig="315" w14:anchorId="25FF7F65">
                <v:shape id="_x0000_i20920" type="#_x0000_t75" style="width:78pt;height:15.75pt" o:ole="">
                  <v:imagedata r:id="rId2869" o:title=""/>
                </v:shape>
                <o:OLEObject Type="Embed" ProgID="Equation.DSMT4" ShapeID="_x0000_i20920" DrawAspect="Content" ObjectID="_1690175678" r:id="rId287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45" w:dyaOrig="315" w14:anchorId="55C6F9FE">
                <v:shape id="_x0000_i20921" type="#_x0000_t75" style="width:77.25pt;height:15.75pt" o:ole="">
                  <v:imagedata r:id="rId2871" o:title=""/>
                </v:shape>
                <o:OLEObject Type="Embed" ProgID="Equation.DSMT4" ShapeID="_x0000_i20921" DrawAspect="Content" ObjectID="_1690175679" r:id="rId287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5038BA1B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4D7156DF">
                <v:shape id="_x0000_i20922" type="#_x0000_t75" style="width:72.75pt;height:15.75pt" o:ole="">
                  <v:imagedata r:id="rId2873" o:title=""/>
                </v:shape>
                <o:OLEObject Type="Embed" ProgID="Equation.DSMT4" ShapeID="_x0000_i20922" DrawAspect="Content" ObjectID="_1690175680" r:id="rId287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101E7B70">
                <v:shape id="_x0000_i20923" type="#_x0000_t75" style="width:78.75pt;height:15.75pt" o:ole="">
                  <v:imagedata r:id="rId2875" o:title=""/>
                </v:shape>
                <o:OLEObject Type="Embed" ProgID="Equation.DSMT4" ShapeID="_x0000_i20923" DrawAspect="Content" ObjectID="_1690175681" r:id="rId287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2B48823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75" w:dyaOrig="315" w14:anchorId="7C7223AB">
                <v:shape id="_x0000_i20924" type="#_x0000_t75" style="width:78.75pt;height:15.75pt" o:ole="">
                  <v:imagedata r:id="rId2877" o:title=""/>
                </v:shape>
                <o:OLEObject Type="Embed" ProgID="Equation.DSMT4" ShapeID="_x0000_i20924" DrawAspect="Content" ObjectID="_1690175682" r:id="rId287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455" w:dyaOrig="315" w14:anchorId="41CF48DD">
                <v:shape id="_x0000_i20925" type="#_x0000_t75" style="width:72.75pt;height:15.75pt" o:ole="">
                  <v:imagedata r:id="rId2879" o:title=""/>
                </v:shape>
                <o:OLEObject Type="Embed" ProgID="Equation.DSMT4" ShapeID="_x0000_i20925" DrawAspect="Content" ObjectID="_1690175683" r:id="rId288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7B83AB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60" w:dyaOrig="315" w14:anchorId="482B15EF">
                <v:shape id="_x0000_i20926" type="#_x0000_t75" style="width:78pt;height:15.75pt" o:ole="">
                  <v:imagedata r:id="rId2881" o:title=""/>
                </v:shape>
                <o:OLEObject Type="Embed" ProgID="Equation.DSMT4" ShapeID="_x0000_i20926" DrawAspect="Content" ObjectID="_1690175684" r:id="rId288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545" w:dyaOrig="315" w14:anchorId="37F54EE3">
                <v:shape id="_x0000_i20927" type="#_x0000_t75" style="width:77.25pt;height:15.75pt" o:ole="">
                  <v:imagedata r:id="rId2883" o:title=""/>
                </v:shape>
                <o:OLEObject Type="Embed" ProgID="Equation.DSMT4" ShapeID="_x0000_i20927" DrawAspect="Content" ObjectID="_1690175685" r:id="rId288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11B25EC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02EB6E70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4CF56815" w14:textId="77777777" w:rsidTr="000D6B5B">
        <w:tc>
          <w:tcPr>
            <w:tcW w:w="6200" w:type="dxa"/>
            <w:shd w:val="clear" w:color="auto" w:fill="auto"/>
          </w:tcPr>
          <w:p w14:paraId="00777B8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bookmarkStart w:id="186" w:name="_Hlk27506415"/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>Câu 20:</w: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Trong mặt phẳng với hệ tọa độ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465" w:dyaOrig="315" w14:anchorId="58E024DE">
                <v:shape id="_x0000_i20928" type="#_x0000_t75" style="width:23.25pt;height:15.75pt" o:ole="">
                  <v:imagedata r:id="rId2885" o:title=""/>
                </v:shape>
                <o:OLEObject Type="Embed" ProgID="Equation.DSMT4" ShapeID="_x0000_i20928" DrawAspect="Content" ObjectID="_1690175686" r:id="rId2886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cho điểm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900" w:dyaOrig="405" w14:anchorId="29F340A7">
                <v:shape id="_x0000_i20929" type="#_x0000_t75" style="width:45pt;height:20.25pt" o:ole="">
                  <v:imagedata r:id="rId2887" o:title=""/>
                </v:shape>
                <o:OLEObject Type="Embed" ProgID="Equation.DSMT4" ShapeID="_x0000_i20929" DrawAspect="Content" ObjectID="_1690175687" r:id="rId2888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và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7403FEA3">
                <v:shape id="_x0000_i20930" type="#_x0000_t75" style="width:21pt;height:20.25pt" o:ole="">
                  <v:imagedata r:id="rId2889" o:title=""/>
                </v:shape>
                <o:OLEObject Type="Embed" ProgID="Equation.DSMT4" ShapeID="_x0000_i20930" DrawAspect="Content" ObjectID="_1690175688" r:id="rId2890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có phương trình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2460" w:dyaOrig="360" w14:anchorId="584CA75A">
                <v:shape id="_x0000_i20931" type="#_x0000_t75" style="width:123pt;height:18pt" o:ole="">
                  <v:imagedata r:id="rId2891" o:title=""/>
                </v:shape>
                <o:OLEObject Type="Embed" ProgID="Equation.DSMT4" ShapeID="_x0000_i20931" DrawAspect="Content" ObjectID="_1690175689" r:id="rId2892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. Viết phương trình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80" w:dyaOrig="405" w14:anchorId="0FBD1684">
                <v:shape id="_x0000_i20932" type="#_x0000_t75" style="width:24pt;height:20.25pt" o:ole="">
                  <v:imagedata r:id="rId2893" o:title=""/>
                </v:shape>
                <o:OLEObject Type="Embed" ProgID="Equation.DSMT4" ShapeID="_x0000_i20932" DrawAspect="Content" ObjectID="_1690175690" r:id="rId2894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có tâm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40" w:dyaOrig="270" w14:anchorId="6415923A">
                <v:shape id="_x0000_i20933" type="#_x0000_t75" style="width:12pt;height:13.5pt" o:ole="">
                  <v:imagedata r:id="rId2895" o:title=""/>
                </v:shape>
                <o:OLEObject Type="Embed" ProgID="Equation.DSMT4" ShapeID="_x0000_i20933" DrawAspect="Content" ObjectID="_1690175691" r:id="rId2896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cắt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420" w:dyaOrig="405" w14:anchorId="2A97B7D4">
                <v:shape id="_x0000_i20934" type="#_x0000_t75" style="width:21pt;height:20.25pt" o:ole="">
                  <v:imagedata r:id="rId2897" o:title=""/>
                </v:shape>
                <o:OLEObject Type="Embed" ProgID="Equation.DSMT4" ShapeID="_x0000_i20934" DrawAspect="Content" ObjectID="_1690175692" r:id="rId2898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theo một dây cung có độ dài bằng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360" w:dyaOrig="360" w14:anchorId="1974040E">
                <v:shape id="_x0000_i20935" type="#_x0000_t75" style="width:18pt;height:18pt" o:ole="">
                  <v:imagedata r:id="rId2899" o:title=""/>
                </v:shape>
                <o:OLEObject Type="Embed" ProgID="Equation.DSMT4" ShapeID="_x0000_i20935" DrawAspect="Content" ObjectID="_1690175693" r:id="rId2900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2C9843E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A.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12CC3DDE">
                <v:shape id="_x0000_i20936" type="#_x0000_t75" style="width:108.75pt;height:22.5pt" o:ole="">
                  <v:imagedata r:id="rId2901" o:title=""/>
                </v:shape>
                <o:OLEObject Type="Embed" ProgID="Equation.DSMT4" ShapeID="_x0000_i20936" DrawAspect="Content" ObjectID="_1690175694" r:id="rId2902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406E2AA4">
                <v:shape id="_x0000_i20937" type="#_x0000_t75" style="width:110.25pt;height:22.5pt" o:ole="">
                  <v:imagedata r:id="rId2903" o:title=""/>
                </v:shape>
                <o:OLEObject Type="Embed" ProgID="Equation.DSMT4" ShapeID="_x0000_i20937" DrawAspect="Content" ObjectID="_1690175695" r:id="rId2904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07E2EE7C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5D66A9DF">
                <v:shape id="_x0000_i20938" type="#_x0000_t75" style="width:108.75pt;height:22.5pt" o:ole="">
                  <v:imagedata r:id="rId2905" o:title=""/>
                </v:shape>
                <o:OLEObject Type="Embed" ProgID="Equation.DSMT4" ShapeID="_x0000_i20938" DrawAspect="Content" ObjectID="_1690175696" r:id="rId2906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 xml:space="preserve">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468FB71D">
                <v:shape id="_x0000_i20939" type="#_x0000_t75" style="width:110.25pt;height:22.5pt" o:ole="">
                  <v:imagedata r:id="rId2907" o:title=""/>
                </v:shape>
                <o:OLEObject Type="Embed" ProgID="Equation.DSMT4" ShapeID="_x0000_i20939" DrawAspect="Content" ObjectID="_1690175697" r:id="rId2908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7E3AD4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1270AAFB">
                <v:shape id="_x0000_i20940" type="#_x0000_t75" style="width:108.75pt;height:22.5pt" o:ole="">
                  <v:imagedata r:id="rId2909" o:title=""/>
                </v:shape>
                <o:OLEObject Type="Embed" ProgID="Equation.DSMT4" ShapeID="_x0000_i20940" DrawAspect="Content" ObjectID="_1690175698" r:id="rId2910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075C11B0">
                <v:shape id="_x0000_i20941" type="#_x0000_t75" style="width:110.25pt;height:22.5pt" o:ole="">
                  <v:imagedata r:id="rId2911" o:title=""/>
                </v:shape>
                <o:OLEObject Type="Embed" ProgID="Equation.DSMT4" ShapeID="_x0000_i20941" DrawAspect="Content" ObjectID="_1690175699" r:id="rId291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  <w:lang w:val="fr-FR"/>
              </w:rPr>
              <w:t>.</w:t>
            </w:r>
          </w:p>
          <w:p w14:paraId="647A432A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175" w:dyaOrig="450" w14:anchorId="721F50BF">
                <v:shape id="_x0000_i20942" type="#_x0000_t75" style="width:108.75pt;height:22.5pt" o:ole="">
                  <v:imagedata r:id="rId2913" o:title=""/>
                </v:shape>
                <o:OLEObject Type="Embed" ProgID="Equation.DSMT4" ShapeID="_x0000_i20942" DrawAspect="Content" ObjectID="_1690175700" r:id="rId2914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</w:t>
            </w:r>
            <w:r w:rsidRPr="00CA015B">
              <w:rPr>
                <w:rFonts w:ascii="Chu Van An" w:hAnsi="Chu Van An" w:cs="Chu Van An"/>
                <w:szCs w:val="22"/>
              </w:rPr>
              <w:t xml:space="preserve">và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05" w:dyaOrig="450" w14:anchorId="366997FD">
                <v:shape id="_x0000_i20943" type="#_x0000_t75" style="width:110.25pt;height:22.5pt" o:ole="">
                  <v:imagedata r:id="rId2915" o:title=""/>
                </v:shape>
                <o:OLEObject Type="Embed" ProgID="Equation.DSMT4" ShapeID="_x0000_i20943" DrawAspect="Content" ObjectID="_1690175701" r:id="rId291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bookmarkEnd w:id="186"/>
          <w:p w14:paraId="416F9DF7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720BE24C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3B2F5212" w14:textId="77777777" w:rsidTr="000D6B5B">
        <w:tc>
          <w:tcPr>
            <w:tcW w:w="6200" w:type="dxa"/>
            <w:shd w:val="clear" w:color="auto" w:fill="auto"/>
          </w:tcPr>
          <w:p w14:paraId="7DA6CBCF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color w:val="FF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lastRenderedPageBreak/>
              <w:t>Câu 21:</w: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Cho đường tròn </w:t>
            </w:r>
            <w:r w:rsidRPr="00CA015B">
              <w:rPr>
                <w:rFonts w:ascii="Chu Van An" w:eastAsia="Times New Roman" w:hAnsi="Chu Van An" w:cs="Chu Van An"/>
                <w:position w:val="-14"/>
                <w:szCs w:val="22"/>
              </w:rPr>
              <w:object w:dxaOrig="2220" w:dyaOrig="435" w14:anchorId="0BF88E45">
                <v:shape id="_x0000_i20944" type="#_x0000_t75" style="width:111pt;height:21.75pt" o:ole="">
                  <v:imagedata r:id="rId2917" o:title=""/>
                </v:shape>
                <o:OLEObject Type="Embed" ProgID="Equation.DSMT4" ShapeID="_x0000_i20944" DrawAspect="Content" ObjectID="_1690175702" r:id="rId291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đường thẳng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</w:rPr>
              <w:object w:dxaOrig="1860" w:dyaOrig="315" w14:anchorId="597699DF">
                <v:shape id="_x0000_i20945" type="#_x0000_t75" style="width:93pt;height:15.75pt" o:ole="">
                  <v:imagedata r:id="rId2919" o:title=""/>
                </v:shape>
                <o:OLEObject Type="Embed" ProgID="Equation.DSMT4" ShapeID="_x0000_i20945" DrawAspect="Content" ObjectID="_1690175703" r:id="rId292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35F9F1AE">
                <v:shape id="_x0000_i20946" type="#_x0000_t75" style="width:11.25pt;height:12.75pt" o:ole="">
                  <v:imagedata r:id="rId2921" o:title=""/>
                </v:shape>
                <o:OLEObject Type="Embed" ProgID="Equation.DSMT4" ShapeID="_x0000_i20946" DrawAspect="Content" ObjectID="_1690175704" r:id="rId292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song song với đường thẳng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225" w:dyaOrig="285" w14:anchorId="50B968BE">
                <v:shape id="_x0000_i20947" type="#_x0000_t75" style="width:11.25pt;height:14.25pt" o:ole="">
                  <v:imagedata r:id="rId2923" o:title=""/>
                </v:shape>
                <o:OLEObject Type="Embed" ProgID="Equation.DSMT4" ShapeID="_x0000_i20947" DrawAspect="Content" ObjectID="_1690175705" r:id="rId292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và cắt đường tròn theo một dây cung có độ dài bằng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</w:rPr>
              <w:object w:dxaOrig="495" w:dyaOrig="360" w14:anchorId="73F41444">
                <v:shape id="_x0000_i20948" type="#_x0000_t75" style="width:24.75pt;height:18pt" o:ole="">
                  <v:imagedata r:id="rId2925" o:title=""/>
                </v:shape>
                <o:OLEObject Type="Embed" ProgID="Equation.DSMT4" ShapeID="_x0000_i20948" DrawAspect="Content" ObjectID="_1690175706" r:id="rId292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. Đường thẳng </w:t>
            </w:r>
            <w:r w:rsidRPr="00CA015B">
              <w:rPr>
                <w:rFonts w:ascii="Chu Van An" w:eastAsia="Times New Roman" w:hAnsi="Chu Van An" w:cs="Chu Van An"/>
                <w:position w:val="-4"/>
                <w:szCs w:val="22"/>
              </w:rPr>
              <w:object w:dxaOrig="225" w:dyaOrig="255" w14:anchorId="75BA6D56">
                <v:shape id="_x0000_i20949" type="#_x0000_t75" style="width:11.25pt;height:12.75pt" o:ole="">
                  <v:imagedata r:id="rId2927" o:title=""/>
                </v:shape>
                <o:OLEObject Type="Embed" ProgID="Equation.DSMT4" ShapeID="_x0000_i20949" DrawAspect="Content" ObjectID="_1690175707" r:id="rId2928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 xml:space="preserve"> chắn trên hai trục tọa độ một tam giác vuông có diên tích bằng</w:t>
            </w:r>
          </w:p>
          <w:p w14:paraId="02E5D0C5" w14:textId="77777777" w:rsidR="000D6B5B" w:rsidRPr="00CA015B" w:rsidRDefault="000D6B5B" w:rsidP="0013680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FF00FF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15" w:dyaOrig="615" w14:anchorId="0C01672B">
                <v:shape id="_x0000_i20950" type="#_x0000_t75" style="width:15.75pt;height:30.75pt" o:ole="">
                  <v:imagedata r:id="rId2929" o:title=""/>
                </v:shape>
                <o:OLEObject Type="Embed" ProgID="Equation.DSMT4" ShapeID="_x0000_i20950" DrawAspect="Content" ObjectID="_1690175708" r:id="rId2930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240" w:dyaOrig="615" w14:anchorId="2CDF97E4">
                <v:shape id="_x0000_i20951" type="#_x0000_t75" style="width:12pt;height:30.75pt" o:ole="">
                  <v:imagedata r:id="rId2931" o:title=""/>
                </v:shape>
                <o:OLEObject Type="Embed" ProgID="Equation.DSMT4" ShapeID="_x0000_i20951" DrawAspect="Content" ObjectID="_1690175709" r:id="rId2932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6"/>
                <w:szCs w:val="22"/>
              </w:rPr>
              <w:object w:dxaOrig="195" w:dyaOrig="285" w14:anchorId="18D2D34F">
                <v:shape id="_x0000_i20952" type="#_x0000_t75" style="width:9.75pt;height:14.25pt" o:ole="">
                  <v:imagedata r:id="rId2933" o:title=""/>
                </v:shape>
                <o:OLEObject Type="Embed" ProgID="Equation.DSMT4" ShapeID="_x0000_i20952" DrawAspect="Content" ObjectID="_1690175710" r:id="rId2934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24"/>
                <w:szCs w:val="22"/>
              </w:rPr>
              <w:object w:dxaOrig="360" w:dyaOrig="615" w14:anchorId="6B012A21">
                <v:shape id="_x0000_i20953" type="#_x0000_t75" style="width:18pt;height:30.75pt" o:ole="">
                  <v:imagedata r:id="rId2935" o:title=""/>
                </v:shape>
                <o:OLEObject Type="Embed" ProgID="Equation.DSMT4" ShapeID="_x0000_i20953" DrawAspect="Content" ObjectID="_1690175711" r:id="rId2936"/>
              </w:object>
            </w:r>
            <w:r w:rsidRPr="00CA015B">
              <w:rPr>
                <w:rFonts w:ascii="Chu Van An" w:hAnsi="Chu Van An" w:cs="Chu Van An"/>
                <w:color w:val="000000"/>
                <w:szCs w:val="22"/>
              </w:rPr>
              <w:t>.</w:t>
            </w:r>
          </w:p>
          <w:p w14:paraId="4586BFC0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5D770CB5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68269CD4" w14:textId="77777777" w:rsidTr="000D6B5B">
        <w:tc>
          <w:tcPr>
            <w:tcW w:w="6200" w:type="dxa"/>
            <w:shd w:val="clear" w:color="auto" w:fill="auto"/>
          </w:tcPr>
          <w:p w14:paraId="216C5FF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22:</w:t>
            </w:r>
            <w:r w:rsidRPr="00CA015B">
              <w:rPr>
                <w:rFonts w:ascii="Chu Van An" w:hAnsi="Chu Van An" w:cs="Chu Van An"/>
                <w:szCs w:val="22"/>
              </w:rPr>
              <w:t xml:space="preserve">Trong mặt phẳng với hệ trục tọa độ </w:t>
            </w:r>
            <w:r w:rsidRPr="00CA015B">
              <w:rPr>
                <w:rFonts w:ascii="Chu Van An" w:hAnsi="Chu Van An" w:cs="Chu Van An"/>
                <w:position w:val="-10"/>
                <w:szCs w:val="22"/>
                <w:lang w:val="vi-VN" w:eastAsia="vi-VN"/>
              </w:rPr>
              <w:object w:dxaOrig="465" w:dyaOrig="315" w14:anchorId="26BA292E">
                <v:shape id="_x0000_i20954" type="#_x0000_t75" style="width:23.25pt;height:15.75pt" o:ole="">
                  <v:imagedata r:id="rId2937" o:title=""/>
                </v:shape>
                <o:OLEObject Type="Embed" ProgID="Equation.DSMT4" ShapeID="_x0000_i20954" DrawAspect="Content" ObjectID="_1690175712" r:id="rId2938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, viết phương trình đường tròn tâm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vi-VN" w:eastAsia="vi-VN"/>
              </w:rPr>
              <w:object w:dxaOrig="780" w:dyaOrig="405" w14:anchorId="4ECA807C">
                <v:shape id="_x0000_i20955" type="#_x0000_t75" style="width:39pt;height:20.25pt" o:ole="">
                  <v:imagedata r:id="rId2939" o:title=""/>
                </v:shape>
                <o:OLEObject Type="Embed" ProgID="Equation.DSMT4" ShapeID="_x0000_i20955" DrawAspect="Content" ObjectID="_1690175713" r:id="rId2940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cắt đường thẳng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vi-VN" w:eastAsia="vi-VN"/>
              </w:rPr>
              <w:object w:dxaOrig="1815" w:dyaOrig="405" w14:anchorId="49AFE66B">
                <v:shape id="_x0000_i20956" type="#_x0000_t75" style="width:90.75pt;height:20.25pt" o:ole="">
                  <v:imagedata r:id="rId2941" o:title=""/>
                </v:shape>
                <o:OLEObject Type="Embed" ProgID="Equation.DSMT4" ShapeID="_x0000_i20956" DrawAspect="Content" ObjectID="_1690175714" r:id="rId2942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tại hai điểm </w:t>
            </w:r>
            <w:r w:rsidRPr="00CA015B">
              <w:rPr>
                <w:rFonts w:ascii="Chu Van An" w:hAnsi="Chu Van An" w:cs="Chu Van An"/>
                <w:position w:val="-10"/>
                <w:szCs w:val="22"/>
                <w:lang w:val="vi-VN" w:eastAsia="vi-VN"/>
              </w:rPr>
              <w:object w:dxaOrig="600" w:dyaOrig="315" w14:anchorId="7C277ABF">
                <v:shape id="_x0000_i20957" type="#_x0000_t75" style="width:30pt;height:15.75pt" o:ole="">
                  <v:imagedata r:id="rId2943" o:title=""/>
                </v:shape>
                <o:OLEObject Type="Embed" ProgID="Equation.DSMT4" ShapeID="_x0000_i20957" DrawAspect="Content" ObjectID="_1690175715" r:id="rId2944"/>
              </w:object>
            </w:r>
            <w:r w:rsidRPr="00CA015B">
              <w:rPr>
                <w:rFonts w:ascii="Chu Van An" w:hAnsi="Chu Van An" w:cs="Chu Van An"/>
                <w:szCs w:val="22"/>
              </w:rPr>
              <w:t xml:space="preserve"> sao cho </w:t>
            </w:r>
            <w:r w:rsidRPr="00CA015B">
              <w:rPr>
                <w:rFonts w:ascii="Chu Van An" w:hAnsi="Chu Van An" w:cs="Chu Van An"/>
                <w:position w:val="-6"/>
                <w:szCs w:val="22"/>
                <w:lang w:val="vi-VN" w:eastAsia="vi-VN"/>
              </w:rPr>
              <w:object w:dxaOrig="825" w:dyaOrig="285" w14:anchorId="119CF676">
                <v:shape id="_x0000_i20958" type="#_x0000_t75" style="width:41.25pt;height:14.25pt" o:ole="">
                  <v:imagedata r:id="rId2945" o:title=""/>
                </v:shape>
                <o:OLEObject Type="Embed" ProgID="Equation.DSMT4" ShapeID="_x0000_i20958" DrawAspect="Content" ObjectID="_1690175716" r:id="rId2946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55AA885B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110" w:dyaOrig="375" w14:anchorId="4DA7D71F">
                <v:shape id="_x0000_i20959" type="#_x0000_t75" style="width:55.5pt;height:18.75pt" o:ole="">
                  <v:imagedata r:id="rId2947" o:title=""/>
                </v:shape>
                <o:OLEObject Type="Embed" ProgID="Equation.DSMT4" ShapeID="_x0000_i20959" DrawAspect="Content" ObjectID="_1690175717" r:id="rId2948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065" w:dyaOrig="375" w14:anchorId="3AF49A53">
                <v:shape id="_x0000_i20960" type="#_x0000_t75" style="width:53.25pt;height:18.75pt" o:ole="">
                  <v:imagedata r:id="rId2949" o:title=""/>
                </v:shape>
                <o:OLEObject Type="Embed" ProgID="Equation.DSMT4" ShapeID="_x0000_i20960" DrawAspect="Content" ObjectID="_1690175718" r:id="rId2950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A3DEE0B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230" w:dyaOrig="375" w14:anchorId="54D148BA">
                <v:shape id="_x0000_i20961" type="#_x0000_t75" style="width:61.5pt;height:18.75pt" o:ole="">
                  <v:imagedata r:id="rId2951" o:title=""/>
                </v:shape>
                <o:OLEObject Type="Embed" ProgID="Equation.DSMT4" ShapeID="_x0000_i20961" DrawAspect="Content" ObjectID="_1690175719" r:id="rId2952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10"/>
                <w:szCs w:val="22"/>
                <w:lang w:val="vi-VN" w:eastAsia="vi-VN"/>
              </w:rPr>
              <w:object w:dxaOrig="1110" w:dyaOrig="375" w14:anchorId="7BDFFAF5">
                <v:shape id="_x0000_i20962" type="#_x0000_t75" style="width:55.5pt;height:18.75pt" o:ole="">
                  <v:imagedata r:id="rId2953" o:title=""/>
                </v:shape>
                <o:OLEObject Type="Embed" ProgID="Equation.DSMT4" ShapeID="_x0000_i20962" DrawAspect="Content" ObjectID="_1690175720" r:id="rId2954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</w:p>
          <w:p w14:paraId="04E1CD74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65938A1E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tr w:rsidR="000D6B5B" w:rsidRPr="00CA015B" w14:paraId="5154E9EC" w14:textId="77777777" w:rsidTr="000D6B5B">
        <w:tc>
          <w:tcPr>
            <w:tcW w:w="6200" w:type="dxa"/>
            <w:shd w:val="clear" w:color="auto" w:fill="auto"/>
          </w:tcPr>
          <w:p w14:paraId="2C5B5B7E" w14:textId="77777777" w:rsidR="000D6B5B" w:rsidRPr="00CA015B" w:rsidRDefault="000D6B5B" w:rsidP="00136803">
            <w:pPr>
              <w:keepLines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 w:rsidRPr="00CA015B">
              <w:rPr>
                <w:rFonts w:ascii="Chu Van An" w:eastAsiaTheme="minorEastAsia" w:hAnsi="Chu Van An" w:cs="Chu Van An"/>
                <w:b/>
                <w:color w:val="0000FF"/>
                <w:szCs w:val="22"/>
              </w:rPr>
              <w:t>Câu 23:</w: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Trong mặt phẳng tọa độ </w:t>
            </w:r>
            <w:r w:rsidRPr="00CA015B">
              <w:rPr>
                <w:rFonts w:ascii="Chu Van An" w:hAnsi="Chu Van An" w:cs="Chu Van An"/>
                <w:position w:val="-10"/>
                <w:szCs w:val="22"/>
                <w:lang w:val="fr-FR" w:eastAsia="vi-VN"/>
              </w:rPr>
              <w:object w:dxaOrig="465" w:dyaOrig="330" w14:anchorId="5AAB7EB7">
                <v:shape id="_x0000_i20963" type="#_x0000_t75" style="width:23.25pt;height:16.5pt" o:ole="">
                  <v:imagedata r:id="rId2955" o:title=""/>
                </v:shape>
                <o:OLEObject Type="Embed" ProgID="Equation.DSMT4" ShapeID="_x0000_i20963" DrawAspect="Content" ObjectID="_1690175721" r:id="rId2956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cho hai đường tròn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fr-FR" w:eastAsia="vi-VN"/>
              </w:rPr>
              <w:object w:dxaOrig="1650" w:dyaOrig="405" w14:anchorId="00291A1C">
                <v:shape id="_x0000_i20964" type="#_x0000_t75" style="width:82.5pt;height:20.25pt" o:ole="">
                  <v:imagedata r:id="rId2957" o:title=""/>
                </v:shape>
                <o:OLEObject Type="Embed" ProgID="Equation.DSMT4" ShapeID="_x0000_i20964" DrawAspect="Content" ObjectID="_1690175722" r:id="rId2958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và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fr-FR" w:eastAsia="vi-VN"/>
              </w:rPr>
              <w:object w:dxaOrig="1680" w:dyaOrig="405" w14:anchorId="43DB5FAA">
                <v:shape id="_x0000_i20965" type="#_x0000_t75" style="width:84pt;height:20.25pt" o:ole="">
                  <v:imagedata r:id="rId2959" o:title=""/>
                </v:shape>
                <o:OLEObject Type="Embed" ProgID="Equation.DSMT4" ShapeID="_x0000_i20965" DrawAspect="Content" ObjectID="_1690175723" r:id="rId2960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. Một đường thẳng cắt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fr-FR" w:eastAsia="vi-VN"/>
              </w:rPr>
              <w:object w:dxaOrig="480" w:dyaOrig="405" w14:anchorId="51F1DF24">
                <v:shape id="_x0000_i20966" type="#_x0000_t75" style="width:24pt;height:20.25pt" o:ole="">
                  <v:imagedata r:id="rId2961" o:title=""/>
                </v:shape>
                <o:OLEObject Type="Embed" ProgID="Equation.DSMT4" ShapeID="_x0000_i20966" DrawAspect="Content" ObjectID="_1690175724" r:id="rId2962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tại hai điểm </w:t>
            </w:r>
            <w:r w:rsidRPr="00CA015B">
              <w:rPr>
                <w:rFonts w:ascii="Chu Van An" w:hAnsi="Chu Van An" w:cs="Chu Van An"/>
                <w:position w:val="-4"/>
                <w:szCs w:val="22"/>
                <w:lang w:val="fr-FR" w:eastAsia="vi-VN"/>
              </w:rPr>
              <w:object w:dxaOrig="240" w:dyaOrig="255" w14:anchorId="470A3CE6">
                <v:shape id="_x0000_i20967" type="#_x0000_t75" style="width:12pt;height:12.75pt" o:ole="">
                  <v:imagedata r:id="rId2963" o:title=""/>
                </v:shape>
                <o:OLEObject Type="Embed" ProgID="Equation.DSMT4" ShapeID="_x0000_i20967" DrawAspect="Content" ObjectID="_1690175725" r:id="rId2964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4"/>
                <w:szCs w:val="22"/>
                <w:lang w:val="fr-FR" w:eastAsia="vi-VN"/>
              </w:rPr>
              <w:object w:dxaOrig="240" w:dyaOrig="255" w14:anchorId="6ECF0EB5">
                <v:shape id="_x0000_i20968" type="#_x0000_t75" style="width:12pt;height:12.75pt" o:ole="">
                  <v:imagedata r:id="rId2965" o:title=""/>
                </v:shape>
                <o:OLEObject Type="Embed" ProgID="Equation.DSMT4" ShapeID="_x0000_i20968" DrawAspect="Content" ObjectID="_1690175726" r:id="rId2966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cắt </w:t>
            </w:r>
            <w:r w:rsidRPr="00CA015B">
              <w:rPr>
                <w:rFonts w:ascii="Chu Van An" w:hAnsi="Chu Van An" w:cs="Chu Van An"/>
                <w:position w:val="-14"/>
                <w:szCs w:val="22"/>
                <w:lang w:val="fr-FR" w:eastAsia="vi-VN"/>
              </w:rPr>
              <w:object w:dxaOrig="495" w:dyaOrig="405" w14:anchorId="187416B7">
                <v:shape id="_x0000_i20969" type="#_x0000_t75" style="width:24.75pt;height:20.25pt" o:ole="">
                  <v:imagedata r:id="rId2967" o:title=""/>
                </v:shape>
                <o:OLEObject Type="Embed" ProgID="Equation.DSMT4" ShapeID="_x0000_i20969" DrawAspect="Content" ObjectID="_1690175727" r:id="rId2968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tại hai điểm </w:t>
            </w:r>
            <w:r w:rsidRPr="00CA015B">
              <w:rPr>
                <w:rFonts w:ascii="Chu Van An" w:hAnsi="Chu Van An" w:cs="Chu Van An"/>
                <w:position w:val="-6"/>
                <w:szCs w:val="22"/>
                <w:lang w:val="fr-FR" w:eastAsia="vi-VN"/>
              </w:rPr>
              <w:object w:dxaOrig="240" w:dyaOrig="285" w14:anchorId="38981FC1">
                <v:shape id="_x0000_i20970" type="#_x0000_t75" style="width:12pt;height:14.25pt" o:ole="">
                  <v:imagedata r:id="rId2969" o:title=""/>
                </v:shape>
                <o:OLEObject Type="Embed" ProgID="Equation.DSMT4" ShapeID="_x0000_i20970" DrawAspect="Content" ObjectID="_1690175728" r:id="rId2970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, </w:t>
            </w:r>
            <w:r w:rsidRPr="00CA015B">
              <w:rPr>
                <w:rFonts w:ascii="Chu Van An" w:hAnsi="Chu Van An" w:cs="Chu Van An"/>
                <w:position w:val="-4"/>
                <w:szCs w:val="22"/>
                <w:lang w:val="fr-FR" w:eastAsia="vi-VN"/>
              </w:rPr>
              <w:object w:dxaOrig="255" w:dyaOrig="255" w14:anchorId="3F070E93">
                <v:shape id="_x0000_i20971" type="#_x0000_t75" style="width:12.75pt;height:12.75pt" o:ole="">
                  <v:imagedata r:id="rId2971" o:title=""/>
                </v:shape>
                <o:OLEObject Type="Embed" ProgID="Equation.DSMT4" ShapeID="_x0000_i20971" DrawAspect="Content" ObjectID="_1690175729" r:id="rId2972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 (tham khảo hình vẽ bên). Biết </w:t>
            </w:r>
            <w:r w:rsidRPr="00CA015B">
              <w:rPr>
                <w:rFonts w:ascii="Chu Van An" w:hAnsi="Chu Van An" w:cs="Chu Van An"/>
                <w:position w:val="-8"/>
                <w:szCs w:val="22"/>
                <w:lang w:val="fr-FR" w:eastAsia="vi-VN"/>
              </w:rPr>
              <w:object w:dxaOrig="1035" w:dyaOrig="360" w14:anchorId="0CC6E09E">
                <v:shape id="_x0000_i20972" type="#_x0000_t75" style="width:51.75pt;height:18pt" o:ole="">
                  <v:imagedata r:id="rId2973" o:title=""/>
                </v:shape>
                <o:OLEObject Type="Embed" ProgID="Equation.DSMT4" ShapeID="_x0000_i20972" DrawAspect="Content" ObjectID="_1690175730" r:id="rId2974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 xml:space="preserve">. Tính </w:t>
            </w:r>
            <w:r w:rsidRPr="00CA015B">
              <w:rPr>
                <w:rFonts w:ascii="Chu Van An" w:hAnsi="Chu Van An" w:cs="Chu Van An"/>
                <w:position w:val="-6"/>
                <w:szCs w:val="22"/>
                <w:lang w:val="fr-FR" w:eastAsia="vi-VN"/>
              </w:rPr>
              <w:object w:dxaOrig="405" w:dyaOrig="285" w14:anchorId="44A3BE40">
                <v:shape id="_x0000_i20973" type="#_x0000_t75" style="width:20.25pt;height:14.25pt" o:ole="">
                  <v:imagedata r:id="rId2975" o:title=""/>
                </v:shape>
                <o:OLEObject Type="Embed" ProgID="Equation.DSMT4" ShapeID="_x0000_i20973" DrawAspect="Content" ObjectID="_1690175731" r:id="rId2976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47D1A885" w14:textId="77777777" w:rsidR="000D6B5B" w:rsidRPr="00CA015B" w:rsidRDefault="000D6B5B" w:rsidP="00136803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2"/>
              </w:rPr>
            </w:pPr>
            <w:r w:rsidRPr="00CA015B">
              <w:rPr>
                <w:rFonts w:ascii="Chu Van An" w:hAnsi="Chu Van An" w:cs="Chu Van An"/>
                <w:noProof/>
                <w:szCs w:val="22"/>
              </w:rPr>
              <w:drawing>
                <wp:inline distT="0" distB="0" distL="0" distR="0" wp14:anchorId="33B20F06" wp14:editId="50F73A70">
                  <wp:extent cx="2038350" cy="1866900"/>
                  <wp:effectExtent l="0" t="0" r="0" b="0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3AD58D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ab/>
              <w:t>A.</w:t>
            </w:r>
            <w:r w:rsidRPr="00CA015B">
              <w:rPr>
                <w:rFonts w:ascii="Chu Van An" w:hAnsi="Chu Van An" w:cs="Chu Van An"/>
                <w:b/>
                <w:color w:val="0000CC"/>
                <w:szCs w:val="22"/>
              </w:rPr>
              <w:t xml:space="preserve"> 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</w:rPr>
              <w:t xml:space="preserve">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050" w:dyaOrig="360" w14:anchorId="58C68792">
                <v:shape id="_x0000_i20974" type="#_x0000_t75" style="width:52.5pt;height:18pt" o:ole="">
                  <v:imagedata r:id="rId2978" o:title=""/>
                </v:shape>
                <o:OLEObject Type="Embed" ProgID="Equation.DSMT4" ShapeID="_x0000_i20974" DrawAspect="Content" ObjectID="_1690175732" r:id="rId2979"/>
              </w:object>
            </w:r>
            <w:r w:rsidRPr="00CA015B">
              <w:rPr>
                <w:rFonts w:ascii="Chu Van An" w:hAnsi="Chu Van An" w:cs="Chu Van An"/>
                <w:szCs w:val="22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B.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065" w:dyaOrig="360" w14:anchorId="534BE293">
                <v:shape id="_x0000_i20975" type="#_x0000_t75" style="width:53.25pt;height:18pt" o:ole="">
                  <v:imagedata r:id="rId2980" o:title=""/>
                </v:shape>
                <o:OLEObject Type="Embed" ProgID="Equation.DSMT4" ShapeID="_x0000_i20975" DrawAspect="Content" ObjectID="_1690175733" r:id="rId2981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591F56E4" w14:textId="77777777" w:rsidR="000D6B5B" w:rsidRPr="00CA015B" w:rsidRDefault="000D6B5B" w:rsidP="00136803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</w:pP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C.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155" w:dyaOrig="360" w14:anchorId="214008E1">
                <v:shape id="_x0000_i20976" type="#_x0000_t75" style="width:57.75pt;height:18pt" o:ole="">
                  <v:imagedata r:id="rId2982" o:title=""/>
                </v:shape>
                <o:OLEObject Type="Embed" ProgID="Equation.DSMT4" ShapeID="_x0000_i20976" DrawAspect="Content" ObjectID="_1690175734" r:id="rId2983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  <w:r w:rsidRPr="00CA015B">
              <w:rPr>
                <w:rFonts w:ascii="Chu Van An" w:hAnsi="Chu Van An" w:cs="Chu Van An"/>
                <w:b/>
                <w:color w:val="0000FF"/>
                <w:szCs w:val="22"/>
                <w:lang w:val="fr-FR"/>
              </w:rPr>
              <w:tab/>
              <w:t xml:space="preserve">D.  </w:t>
            </w:r>
            <w:r w:rsidRPr="00CA015B">
              <w:rPr>
                <w:rFonts w:ascii="Chu Van An" w:eastAsia="Times New Roman" w:hAnsi="Chu Van An" w:cs="Chu Van An"/>
                <w:position w:val="-8"/>
                <w:szCs w:val="22"/>
                <w:lang w:val="vi-VN" w:eastAsia="vi-VN"/>
              </w:rPr>
              <w:object w:dxaOrig="1080" w:dyaOrig="360" w14:anchorId="30A173A9">
                <v:shape id="_x0000_i20977" type="#_x0000_t75" style="width:54pt;height:18pt" o:ole="">
                  <v:imagedata r:id="rId2984" o:title=""/>
                </v:shape>
                <o:OLEObject Type="Embed" ProgID="Equation.DSMT4" ShapeID="_x0000_i20977" DrawAspect="Content" ObjectID="_1690175735" r:id="rId2985"/>
              </w:object>
            </w:r>
            <w:r w:rsidRPr="00CA015B">
              <w:rPr>
                <w:rFonts w:ascii="Chu Van An" w:hAnsi="Chu Van An" w:cs="Chu Van An"/>
                <w:szCs w:val="22"/>
                <w:lang w:val="fr-FR"/>
              </w:rPr>
              <w:t>.</w:t>
            </w:r>
          </w:p>
          <w:p w14:paraId="22554C69" w14:textId="77777777" w:rsidR="000D6B5B" w:rsidRPr="00CA015B" w:rsidRDefault="000D6B5B" w:rsidP="00136803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</w:p>
        </w:tc>
        <w:tc>
          <w:tcPr>
            <w:tcW w:w="4568" w:type="dxa"/>
            <w:shd w:val="clear" w:color="auto" w:fill="auto"/>
          </w:tcPr>
          <w:p w14:paraId="3D611AFB" w14:textId="77777777" w:rsidR="000D6B5B" w:rsidRPr="00CA015B" w:rsidRDefault="000D6B5B" w:rsidP="00136803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Cs w:val="22"/>
              </w:rPr>
            </w:pPr>
            <w:r w:rsidRPr="00CA015B">
              <w:rPr>
                <w:rFonts w:ascii="Chu Van An" w:hAnsi="Chu Van An" w:cs="Chu Van An"/>
                <w:color w:val="0000FF"/>
                <w:szCs w:val="22"/>
              </w:rPr>
              <w:t xml:space="preserve">Lời giải </w:t>
            </w:r>
          </w:p>
        </w:tc>
      </w:tr>
      <w:bookmarkEnd w:id="0"/>
    </w:tbl>
    <w:p w14:paraId="14568EF4" w14:textId="77777777" w:rsidR="000D6B5B" w:rsidRPr="00E67A79" w:rsidRDefault="000D6B5B" w:rsidP="00E73CB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0D6B5B" w:rsidRPr="00E67A79" w:rsidSect="00090A7F">
      <w:headerReference w:type="even" r:id="rId2986"/>
      <w:headerReference w:type="default" r:id="rId2987"/>
      <w:footerReference w:type="even" r:id="rId2988"/>
      <w:footerReference w:type="default" r:id="rId2989"/>
      <w:headerReference w:type="first" r:id="rId2990"/>
      <w:footerReference w:type="first" r:id="rId2991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DCDC3F" w14:textId="77777777" w:rsidR="007B3A98" w:rsidRDefault="007B3A98" w:rsidP="0032639E">
      <w:pPr>
        <w:spacing w:after="0" w:line="240" w:lineRule="auto"/>
      </w:pPr>
      <w:r>
        <w:separator/>
      </w:r>
    </w:p>
  </w:endnote>
  <w:endnote w:type="continuationSeparator" w:id="0">
    <w:p w14:paraId="084E8105" w14:textId="77777777" w:rsidR="007B3A98" w:rsidRDefault="007B3A98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669A4" w14:textId="77777777" w:rsidR="00E73CB1" w:rsidRDefault="00E73CB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 w:rsidRPr="00F06FC5">
          <w:rPr>
            <w:rFonts w:ascii="Cambria Math" w:hAnsi="Cambria Math"/>
            <w:b/>
            <w:bCs/>
            <w:noProof/>
            <w:color w:val="0000CC"/>
          </w:rPr>
          <w:t>◈</w:t>
        </w:r>
        <w:r w:rsidRPr="00F06FC5">
          <w:rPr>
            <w:b/>
            <w:bCs/>
            <w:noProof/>
            <w:color w:val="0000CC"/>
          </w:rPr>
          <w:t xml:space="preserve"> - Zalo 0774860155- chia s</w:t>
        </w:r>
        <w:r w:rsidRPr="00F06FC5">
          <w:rPr>
            <w:rFonts w:ascii="Calibri" w:hAnsi="Calibri" w:cs="Calibri"/>
            <w:b/>
            <w:bCs/>
            <w:noProof/>
            <w:color w:val="0000CC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1F200" w14:textId="77777777" w:rsidR="00E73CB1" w:rsidRDefault="00E73C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423F9E" w14:textId="77777777" w:rsidR="007B3A98" w:rsidRDefault="007B3A98" w:rsidP="0032639E">
      <w:pPr>
        <w:spacing w:after="0" w:line="240" w:lineRule="auto"/>
      </w:pPr>
      <w:r>
        <w:separator/>
      </w:r>
    </w:p>
  </w:footnote>
  <w:footnote w:type="continuationSeparator" w:id="0">
    <w:p w14:paraId="2DCC874C" w14:textId="77777777" w:rsidR="007B3A98" w:rsidRDefault="007B3A98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CA522" w14:textId="44FDF353" w:rsidR="00E73CB1" w:rsidRDefault="00E73CB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5D6C9C9B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218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219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220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221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22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22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224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225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226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227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228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229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230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31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232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33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34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235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36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237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38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39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40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41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42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43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44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45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46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47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48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49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50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51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52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53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54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55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FAE089" w14:textId="23F9E61F" w:rsidR="00E73CB1" w:rsidRDefault="00E73CB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362" type="#_x0000_t75" style="width:450pt;height:450pt" o:bullet="t">
        <v:imagedata r:id="rId1" o:title="fa-check-square-o_600"/>
      </v:shape>
    </w:pict>
  </w:numPicBullet>
  <w:numPicBullet w:numPicBulletId="1">
    <w:pict>
      <v:shape id="_x0000_i2363" type="#_x0000_t75" style="width:61.5pt;height:42pt" o:bullet="t">
        <v:imagedata r:id="rId2" o:title="nut"/>
      </v:shape>
    </w:pict>
  </w:numPicBullet>
  <w:numPicBullet w:numPicBulletId="2">
    <w:pict>
      <v:shape id="_x0000_i2364" type="#_x0000_t75" style="width:225pt;height:225pt" o:bullet="t">
        <v:imagedata r:id="rId3" o:title="tick-png-blue"/>
      </v:shape>
    </w:pict>
  </w:numPicBullet>
  <w:abstractNum w:abstractNumId="0" w15:restartNumberingAfterBreak="0">
    <w:nsid w:val="02B91BA5"/>
    <w:multiLevelType w:val="hybridMultilevel"/>
    <w:tmpl w:val="81B21C1A"/>
    <w:lvl w:ilvl="0" w:tplc="199AAE70">
      <w:start w:val="1"/>
      <w:numFmt w:val="bullet"/>
      <w:lvlText w:val=""/>
      <w:lvlJc w:val="left"/>
      <w:pPr>
        <w:ind w:left="172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" w15:restartNumberingAfterBreak="0">
    <w:nsid w:val="030A506D"/>
    <w:multiLevelType w:val="hybridMultilevel"/>
    <w:tmpl w:val="7D909218"/>
    <w:lvl w:ilvl="0" w:tplc="838023B4">
      <w:start w:val="1"/>
      <w:numFmt w:val="bullet"/>
      <w:lvlText w:val=""/>
      <w:lvlPicBulletId w:val="0"/>
      <w:lvlJc w:val="left"/>
      <w:pPr>
        <w:ind w:left="787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 w15:restartNumberingAfterBreak="0">
    <w:nsid w:val="0356278D"/>
    <w:multiLevelType w:val="hybridMultilevel"/>
    <w:tmpl w:val="D50A949E"/>
    <w:lvl w:ilvl="0" w:tplc="E5768FC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D12064"/>
    <w:multiLevelType w:val="hybridMultilevel"/>
    <w:tmpl w:val="CD4A06EA"/>
    <w:lvl w:ilvl="0" w:tplc="879A93DC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4" w15:restartNumberingAfterBreak="0">
    <w:nsid w:val="07614699"/>
    <w:multiLevelType w:val="hybridMultilevel"/>
    <w:tmpl w:val="1A4E6AB6"/>
    <w:lvl w:ilvl="0" w:tplc="879A93DC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5" w15:restartNumberingAfterBreak="0">
    <w:nsid w:val="0966498C"/>
    <w:multiLevelType w:val="hybridMultilevel"/>
    <w:tmpl w:val="C534F282"/>
    <w:lvl w:ilvl="0" w:tplc="4D2C008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AA3548"/>
    <w:multiLevelType w:val="hybridMultilevel"/>
    <w:tmpl w:val="72F80B90"/>
    <w:lvl w:ilvl="0" w:tplc="838023B4">
      <w:start w:val="1"/>
      <w:numFmt w:val="bullet"/>
      <w:lvlText w:val=""/>
      <w:lvlPicBulletId w:val="0"/>
      <w:lvlJc w:val="left"/>
      <w:pPr>
        <w:ind w:left="99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0F6E0ED2"/>
    <w:multiLevelType w:val="hybridMultilevel"/>
    <w:tmpl w:val="A6A6D94A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11F05EDC"/>
    <w:multiLevelType w:val="hybridMultilevel"/>
    <w:tmpl w:val="EE7809C6"/>
    <w:lvl w:ilvl="0" w:tplc="72DCDC1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9E6D83"/>
    <w:multiLevelType w:val="hybridMultilevel"/>
    <w:tmpl w:val="16C4BC92"/>
    <w:lvl w:ilvl="0" w:tplc="838023B4">
      <w:start w:val="1"/>
      <w:numFmt w:val="bullet"/>
      <w:lvlText w:val=""/>
      <w:lvlPicBulletId w:val="0"/>
      <w:lvlJc w:val="left"/>
      <w:pPr>
        <w:ind w:left="86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6" w:hanging="360"/>
      </w:pPr>
      <w:rPr>
        <w:rFonts w:ascii="Wingdings" w:hAnsi="Wingdings" w:hint="default"/>
      </w:rPr>
    </w:lvl>
  </w:abstractNum>
  <w:abstractNum w:abstractNumId="10" w15:restartNumberingAfterBreak="0">
    <w:nsid w:val="14F53994"/>
    <w:multiLevelType w:val="hybridMultilevel"/>
    <w:tmpl w:val="74CEA332"/>
    <w:lvl w:ilvl="0" w:tplc="D2D6E12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F93979"/>
    <w:multiLevelType w:val="hybridMultilevel"/>
    <w:tmpl w:val="89982552"/>
    <w:lvl w:ilvl="0" w:tplc="4294AA42">
      <w:numFmt w:val="bullet"/>
      <w:lvlText w:val=""/>
      <w:lvlJc w:val="left"/>
      <w:pPr>
        <w:ind w:left="1008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2" w15:restartNumberingAfterBreak="0">
    <w:nsid w:val="16934295"/>
    <w:multiLevelType w:val="hybridMultilevel"/>
    <w:tmpl w:val="316C7B76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3" w15:restartNumberingAfterBreak="0">
    <w:nsid w:val="19835E84"/>
    <w:multiLevelType w:val="hybridMultilevel"/>
    <w:tmpl w:val="5936DCAC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4" w15:restartNumberingAfterBreak="0">
    <w:nsid w:val="1A392C7F"/>
    <w:multiLevelType w:val="hybridMultilevel"/>
    <w:tmpl w:val="08E8FE9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851436"/>
    <w:multiLevelType w:val="hybridMultilevel"/>
    <w:tmpl w:val="3B860A74"/>
    <w:lvl w:ilvl="0" w:tplc="838023B4">
      <w:start w:val="1"/>
      <w:numFmt w:val="bullet"/>
      <w:lvlText w:val=""/>
      <w:lvlPicBulletId w:val="0"/>
      <w:lvlJc w:val="left"/>
      <w:pPr>
        <w:ind w:left="136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6" w15:restartNumberingAfterBreak="0">
    <w:nsid w:val="25892EAC"/>
    <w:multiLevelType w:val="hybridMultilevel"/>
    <w:tmpl w:val="5AE69060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274EAC"/>
    <w:multiLevelType w:val="hybridMultilevel"/>
    <w:tmpl w:val="143EEB16"/>
    <w:lvl w:ilvl="0" w:tplc="F332706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3F5677"/>
    <w:multiLevelType w:val="hybridMultilevel"/>
    <w:tmpl w:val="6E1CA2FA"/>
    <w:lvl w:ilvl="0" w:tplc="838023B4">
      <w:start w:val="1"/>
      <w:numFmt w:val="bullet"/>
      <w:lvlText w:val=""/>
      <w:lvlPicBulletId w:val="0"/>
      <w:lvlJc w:val="left"/>
      <w:pPr>
        <w:ind w:left="172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9" w15:restartNumberingAfterBreak="0">
    <w:nsid w:val="2C1A233C"/>
    <w:multiLevelType w:val="hybridMultilevel"/>
    <w:tmpl w:val="E1E46EB8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20" w15:restartNumberingAfterBreak="0">
    <w:nsid w:val="2C2A096B"/>
    <w:multiLevelType w:val="hybridMultilevel"/>
    <w:tmpl w:val="DD10409C"/>
    <w:lvl w:ilvl="0" w:tplc="199AAE70">
      <w:start w:val="1"/>
      <w:numFmt w:val="bullet"/>
      <w:lvlText w:val=""/>
      <w:lvlJc w:val="left"/>
      <w:pPr>
        <w:ind w:left="117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1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936EF8"/>
    <w:multiLevelType w:val="hybridMultilevel"/>
    <w:tmpl w:val="9E5EE6DA"/>
    <w:lvl w:ilvl="0" w:tplc="2B84AEE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8F30A30"/>
    <w:multiLevelType w:val="hybridMultilevel"/>
    <w:tmpl w:val="E5FA4D8C"/>
    <w:lvl w:ilvl="0" w:tplc="199AAE70">
      <w:start w:val="1"/>
      <w:numFmt w:val="bullet"/>
      <w:lvlText w:val=""/>
      <w:lvlJc w:val="left"/>
      <w:pPr>
        <w:ind w:left="1034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4" w:hanging="360"/>
      </w:pPr>
      <w:rPr>
        <w:rFonts w:ascii="Wingdings" w:hAnsi="Wingdings" w:hint="default"/>
      </w:rPr>
    </w:lvl>
  </w:abstractNum>
  <w:abstractNum w:abstractNumId="24" w15:restartNumberingAfterBreak="0">
    <w:nsid w:val="3B0F6461"/>
    <w:multiLevelType w:val="hybridMultilevel"/>
    <w:tmpl w:val="6492C184"/>
    <w:lvl w:ilvl="0" w:tplc="C2EA0B0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562433"/>
    <w:multiLevelType w:val="hybridMultilevel"/>
    <w:tmpl w:val="FFD40C76"/>
    <w:lvl w:ilvl="0" w:tplc="879A93DC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26" w15:restartNumberingAfterBreak="0">
    <w:nsid w:val="41BD2118"/>
    <w:multiLevelType w:val="hybridMultilevel"/>
    <w:tmpl w:val="98E65BBE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44066F7B"/>
    <w:multiLevelType w:val="hybridMultilevel"/>
    <w:tmpl w:val="B908E31E"/>
    <w:lvl w:ilvl="0" w:tplc="E09409A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901C82"/>
    <w:multiLevelType w:val="hybridMultilevel"/>
    <w:tmpl w:val="A50C3A26"/>
    <w:lvl w:ilvl="0" w:tplc="5E34684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D85DC0"/>
    <w:multiLevelType w:val="hybridMultilevel"/>
    <w:tmpl w:val="6E2602DC"/>
    <w:lvl w:ilvl="0" w:tplc="8598B0F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F96B3B"/>
    <w:multiLevelType w:val="hybridMultilevel"/>
    <w:tmpl w:val="131C5C8C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1" w15:restartNumberingAfterBreak="0">
    <w:nsid w:val="4B8A40C4"/>
    <w:multiLevelType w:val="hybridMultilevel"/>
    <w:tmpl w:val="B34279FE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 w15:restartNumberingAfterBreak="0">
    <w:nsid w:val="4CF34DD0"/>
    <w:multiLevelType w:val="hybridMultilevel"/>
    <w:tmpl w:val="86F87F78"/>
    <w:lvl w:ilvl="0" w:tplc="0A36FAD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9A64A2"/>
    <w:multiLevelType w:val="hybridMultilevel"/>
    <w:tmpl w:val="EB2EECA8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4FD5673C"/>
    <w:multiLevelType w:val="hybridMultilevel"/>
    <w:tmpl w:val="8168E0CA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0324DAB"/>
    <w:multiLevelType w:val="hybridMultilevel"/>
    <w:tmpl w:val="CD327882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A0F4D16"/>
    <w:multiLevelType w:val="hybridMultilevel"/>
    <w:tmpl w:val="3D380C9E"/>
    <w:lvl w:ilvl="0" w:tplc="9FC4B26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BBB672C"/>
    <w:multiLevelType w:val="hybridMultilevel"/>
    <w:tmpl w:val="7C9A80B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9" w15:restartNumberingAfterBreak="0">
    <w:nsid w:val="5BF62B42"/>
    <w:multiLevelType w:val="hybridMultilevel"/>
    <w:tmpl w:val="5B1246E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29A03BD"/>
    <w:multiLevelType w:val="hybridMultilevel"/>
    <w:tmpl w:val="0D9699A8"/>
    <w:lvl w:ilvl="0" w:tplc="E744B652">
      <w:start w:val="1"/>
      <w:numFmt w:val="bullet"/>
      <w:lvlText w:val=""/>
      <w:lvlPicBulletId w:val="1"/>
      <w:lvlJc w:val="left"/>
      <w:pPr>
        <w:ind w:left="18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8" w:hanging="360"/>
      </w:pPr>
      <w:rPr>
        <w:rFonts w:ascii="Wingdings" w:hAnsi="Wingdings" w:hint="default"/>
      </w:rPr>
    </w:lvl>
  </w:abstractNum>
  <w:abstractNum w:abstractNumId="41" w15:restartNumberingAfterBreak="0">
    <w:nsid w:val="63B55019"/>
    <w:multiLevelType w:val="hybridMultilevel"/>
    <w:tmpl w:val="2C44B28C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9FB220F"/>
    <w:multiLevelType w:val="hybridMultilevel"/>
    <w:tmpl w:val="2B7E0654"/>
    <w:lvl w:ilvl="0" w:tplc="F9C0D16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49350F"/>
    <w:multiLevelType w:val="hybridMultilevel"/>
    <w:tmpl w:val="725C9DF4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44" w15:restartNumberingAfterBreak="0">
    <w:nsid w:val="76962950"/>
    <w:multiLevelType w:val="hybridMultilevel"/>
    <w:tmpl w:val="7AF463E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956081"/>
    <w:multiLevelType w:val="hybridMultilevel"/>
    <w:tmpl w:val="62FA724E"/>
    <w:lvl w:ilvl="0" w:tplc="8E68CCA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6"/>
  </w:num>
  <w:num w:numId="3">
    <w:abstractNumId w:val="4"/>
  </w:num>
  <w:num w:numId="4">
    <w:abstractNumId w:val="25"/>
  </w:num>
  <w:num w:numId="5">
    <w:abstractNumId w:val="3"/>
  </w:num>
  <w:num w:numId="6">
    <w:abstractNumId w:val="11"/>
  </w:num>
  <w:num w:numId="7">
    <w:abstractNumId w:val="8"/>
  </w:num>
  <w:num w:numId="8">
    <w:abstractNumId w:val="44"/>
  </w:num>
  <w:num w:numId="9">
    <w:abstractNumId w:val="14"/>
  </w:num>
  <w:num w:numId="10">
    <w:abstractNumId w:val="23"/>
  </w:num>
  <w:num w:numId="1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0"/>
  </w:num>
  <w:num w:numId="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8"/>
  </w:num>
  <w:num w:numId="18">
    <w:abstractNumId w:val="26"/>
  </w:num>
  <w:num w:numId="19">
    <w:abstractNumId w:val="45"/>
  </w:num>
  <w:num w:numId="20">
    <w:abstractNumId w:val="15"/>
  </w:num>
  <w:num w:numId="21">
    <w:abstractNumId w:val="7"/>
  </w:num>
  <w:num w:numId="22">
    <w:abstractNumId w:val="31"/>
  </w:num>
  <w:num w:numId="23">
    <w:abstractNumId w:val="34"/>
  </w:num>
  <w:num w:numId="24">
    <w:abstractNumId w:val="16"/>
  </w:num>
  <w:num w:numId="25">
    <w:abstractNumId w:val="9"/>
  </w:num>
  <w:num w:numId="26">
    <w:abstractNumId w:val="39"/>
  </w:num>
  <w:num w:numId="27">
    <w:abstractNumId w:val="1"/>
  </w:num>
  <w:num w:numId="28">
    <w:abstractNumId w:val="40"/>
  </w:num>
  <w:num w:numId="29">
    <w:abstractNumId w:val="28"/>
  </w:num>
  <w:num w:numId="30">
    <w:abstractNumId w:val="33"/>
  </w:num>
  <w:num w:numId="31">
    <w:abstractNumId w:val="18"/>
  </w:num>
  <w:num w:numId="32">
    <w:abstractNumId w:val="6"/>
  </w:num>
  <w:num w:numId="33">
    <w:abstractNumId w:val="41"/>
  </w:num>
  <w:num w:numId="34">
    <w:abstractNumId w:val="19"/>
  </w:num>
  <w:num w:numId="3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3"/>
  </w:num>
  <w:num w:numId="3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0"/>
  </w:num>
  <w:num w:numId="3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5"/>
  </w:num>
  <w:num w:numId="4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2"/>
  </w:num>
  <w:num w:numId="44">
    <w:abstractNumId w:val="5"/>
  </w:num>
  <w:num w:numId="45">
    <w:abstractNumId w:val="0"/>
  </w:num>
  <w:num w:numId="46">
    <w:abstractNumId w:val="13"/>
  </w:num>
  <w:num w:numId="47">
    <w:abstractNumId w:val="1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23CCD"/>
    <w:rsid w:val="00024796"/>
    <w:rsid w:val="00036442"/>
    <w:rsid w:val="000431B6"/>
    <w:rsid w:val="00050372"/>
    <w:rsid w:val="0005310E"/>
    <w:rsid w:val="00057062"/>
    <w:rsid w:val="000670FE"/>
    <w:rsid w:val="000706FE"/>
    <w:rsid w:val="00070B1B"/>
    <w:rsid w:val="00073AE8"/>
    <w:rsid w:val="000755B3"/>
    <w:rsid w:val="0008134E"/>
    <w:rsid w:val="00084F36"/>
    <w:rsid w:val="00085E7E"/>
    <w:rsid w:val="0008778F"/>
    <w:rsid w:val="00090A7F"/>
    <w:rsid w:val="0009414F"/>
    <w:rsid w:val="00097084"/>
    <w:rsid w:val="000A6C98"/>
    <w:rsid w:val="000B10E4"/>
    <w:rsid w:val="000B116E"/>
    <w:rsid w:val="000C2A43"/>
    <w:rsid w:val="000C4040"/>
    <w:rsid w:val="000D2819"/>
    <w:rsid w:val="000D41F8"/>
    <w:rsid w:val="000D6B5B"/>
    <w:rsid w:val="000E1D60"/>
    <w:rsid w:val="000E7A11"/>
    <w:rsid w:val="00107110"/>
    <w:rsid w:val="00115773"/>
    <w:rsid w:val="00122502"/>
    <w:rsid w:val="00131218"/>
    <w:rsid w:val="001375BE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5E5"/>
    <w:rsid w:val="00191A8C"/>
    <w:rsid w:val="001949E3"/>
    <w:rsid w:val="00195FF0"/>
    <w:rsid w:val="001A32EA"/>
    <w:rsid w:val="001A35F4"/>
    <w:rsid w:val="001B178C"/>
    <w:rsid w:val="001B614B"/>
    <w:rsid w:val="001C48BD"/>
    <w:rsid w:val="001D2839"/>
    <w:rsid w:val="001D348A"/>
    <w:rsid w:val="001E2801"/>
    <w:rsid w:val="001E656A"/>
    <w:rsid w:val="001F1853"/>
    <w:rsid w:val="001F1F0E"/>
    <w:rsid w:val="00206438"/>
    <w:rsid w:val="0022322B"/>
    <w:rsid w:val="0022788A"/>
    <w:rsid w:val="00232977"/>
    <w:rsid w:val="00232A8D"/>
    <w:rsid w:val="00235544"/>
    <w:rsid w:val="002420D5"/>
    <w:rsid w:val="0025282B"/>
    <w:rsid w:val="00253050"/>
    <w:rsid w:val="00256F1A"/>
    <w:rsid w:val="0028087F"/>
    <w:rsid w:val="002B1042"/>
    <w:rsid w:val="002B5F94"/>
    <w:rsid w:val="002D0C92"/>
    <w:rsid w:val="002D1A12"/>
    <w:rsid w:val="002D4C9E"/>
    <w:rsid w:val="002D5280"/>
    <w:rsid w:val="002E5BA3"/>
    <w:rsid w:val="002F0399"/>
    <w:rsid w:val="00300E04"/>
    <w:rsid w:val="00301A14"/>
    <w:rsid w:val="003051AA"/>
    <w:rsid w:val="0031697A"/>
    <w:rsid w:val="0031737F"/>
    <w:rsid w:val="003239E8"/>
    <w:rsid w:val="0032639E"/>
    <w:rsid w:val="00330683"/>
    <w:rsid w:val="0033409D"/>
    <w:rsid w:val="00373D4D"/>
    <w:rsid w:val="00385CB0"/>
    <w:rsid w:val="003947A9"/>
    <w:rsid w:val="00396E63"/>
    <w:rsid w:val="003A077F"/>
    <w:rsid w:val="003A1B91"/>
    <w:rsid w:val="003C5D82"/>
    <w:rsid w:val="003D0C7F"/>
    <w:rsid w:val="003D49A2"/>
    <w:rsid w:val="003F5E66"/>
    <w:rsid w:val="00402629"/>
    <w:rsid w:val="00412110"/>
    <w:rsid w:val="004219D4"/>
    <w:rsid w:val="0042620E"/>
    <w:rsid w:val="00432720"/>
    <w:rsid w:val="00432F49"/>
    <w:rsid w:val="00433B15"/>
    <w:rsid w:val="00440247"/>
    <w:rsid w:val="00442862"/>
    <w:rsid w:val="0044425E"/>
    <w:rsid w:val="00457DE4"/>
    <w:rsid w:val="00460B37"/>
    <w:rsid w:val="0046180A"/>
    <w:rsid w:val="00477E69"/>
    <w:rsid w:val="004820AA"/>
    <w:rsid w:val="004A24A4"/>
    <w:rsid w:val="004B3B60"/>
    <w:rsid w:val="004C232E"/>
    <w:rsid w:val="004C3B41"/>
    <w:rsid w:val="004C56B6"/>
    <w:rsid w:val="004D02F1"/>
    <w:rsid w:val="004E1F79"/>
    <w:rsid w:val="004E63D1"/>
    <w:rsid w:val="004F3836"/>
    <w:rsid w:val="004F4E04"/>
    <w:rsid w:val="00501A08"/>
    <w:rsid w:val="00502FF1"/>
    <w:rsid w:val="00510E21"/>
    <w:rsid w:val="00526201"/>
    <w:rsid w:val="005353B4"/>
    <w:rsid w:val="00535B2E"/>
    <w:rsid w:val="005436C3"/>
    <w:rsid w:val="005436FA"/>
    <w:rsid w:val="00543F89"/>
    <w:rsid w:val="00547EDE"/>
    <w:rsid w:val="00560476"/>
    <w:rsid w:val="0056504D"/>
    <w:rsid w:val="00575110"/>
    <w:rsid w:val="0058239D"/>
    <w:rsid w:val="00585511"/>
    <w:rsid w:val="00585611"/>
    <w:rsid w:val="00591202"/>
    <w:rsid w:val="00596419"/>
    <w:rsid w:val="005A1C22"/>
    <w:rsid w:val="005A207F"/>
    <w:rsid w:val="005B0852"/>
    <w:rsid w:val="005B299F"/>
    <w:rsid w:val="005B2EC9"/>
    <w:rsid w:val="005C3816"/>
    <w:rsid w:val="005C7774"/>
    <w:rsid w:val="005D1DCD"/>
    <w:rsid w:val="005D4E83"/>
    <w:rsid w:val="005D55D0"/>
    <w:rsid w:val="005D5607"/>
    <w:rsid w:val="005D5C65"/>
    <w:rsid w:val="005E6A8D"/>
    <w:rsid w:val="005F6A01"/>
    <w:rsid w:val="00601FAE"/>
    <w:rsid w:val="006024F3"/>
    <w:rsid w:val="00630D02"/>
    <w:rsid w:val="00631138"/>
    <w:rsid w:val="00631BA7"/>
    <w:rsid w:val="00646680"/>
    <w:rsid w:val="00652C50"/>
    <w:rsid w:val="00654DBE"/>
    <w:rsid w:val="0065540D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A97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705"/>
    <w:rsid w:val="00776B36"/>
    <w:rsid w:val="00776B60"/>
    <w:rsid w:val="00787980"/>
    <w:rsid w:val="0079191C"/>
    <w:rsid w:val="0079343A"/>
    <w:rsid w:val="007960DB"/>
    <w:rsid w:val="00797DA4"/>
    <w:rsid w:val="007A423D"/>
    <w:rsid w:val="007A4E4E"/>
    <w:rsid w:val="007A4E66"/>
    <w:rsid w:val="007B3A98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54530"/>
    <w:rsid w:val="00860D7E"/>
    <w:rsid w:val="00863642"/>
    <w:rsid w:val="00864063"/>
    <w:rsid w:val="00872719"/>
    <w:rsid w:val="00874550"/>
    <w:rsid w:val="00877AB9"/>
    <w:rsid w:val="0088042B"/>
    <w:rsid w:val="008856C9"/>
    <w:rsid w:val="00892025"/>
    <w:rsid w:val="00892566"/>
    <w:rsid w:val="008A1761"/>
    <w:rsid w:val="008A36A9"/>
    <w:rsid w:val="008A56A4"/>
    <w:rsid w:val="008B1831"/>
    <w:rsid w:val="008B5049"/>
    <w:rsid w:val="008C0D9B"/>
    <w:rsid w:val="008D160D"/>
    <w:rsid w:val="008D61F0"/>
    <w:rsid w:val="008E6BD9"/>
    <w:rsid w:val="008F22EB"/>
    <w:rsid w:val="008F4A22"/>
    <w:rsid w:val="009002FA"/>
    <w:rsid w:val="009105B6"/>
    <w:rsid w:val="009161FD"/>
    <w:rsid w:val="00921881"/>
    <w:rsid w:val="00937568"/>
    <w:rsid w:val="00944EE0"/>
    <w:rsid w:val="00944F27"/>
    <w:rsid w:val="00952A8E"/>
    <w:rsid w:val="009537C2"/>
    <w:rsid w:val="00957579"/>
    <w:rsid w:val="009619AC"/>
    <w:rsid w:val="00993994"/>
    <w:rsid w:val="009A633C"/>
    <w:rsid w:val="009B4CE0"/>
    <w:rsid w:val="009C13E3"/>
    <w:rsid w:val="009C3151"/>
    <w:rsid w:val="009C640E"/>
    <w:rsid w:val="009D0C98"/>
    <w:rsid w:val="009D62C3"/>
    <w:rsid w:val="009E41A3"/>
    <w:rsid w:val="00A028EA"/>
    <w:rsid w:val="00A0396E"/>
    <w:rsid w:val="00A172AC"/>
    <w:rsid w:val="00A257A5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E2F62"/>
    <w:rsid w:val="00AE6FB7"/>
    <w:rsid w:val="00AF24C9"/>
    <w:rsid w:val="00B07CD6"/>
    <w:rsid w:val="00B16142"/>
    <w:rsid w:val="00B17158"/>
    <w:rsid w:val="00B1733D"/>
    <w:rsid w:val="00B210BA"/>
    <w:rsid w:val="00B27C0E"/>
    <w:rsid w:val="00B36478"/>
    <w:rsid w:val="00B40FE1"/>
    <w:rsid w:val="00B43795"/>
    <w:rsid w:val="00B50701"/>
    <w:rsid w:val="00B52447"/>
    <w:rsid w:val="00B619A8"/>
    <w:rsid w:val="00B64C6F"/>
    <w:rsid w:val="00B73CA2"/>
    <w:rsid w:val="00B8217C"/>
    <w:rsid w:val="00B85846"/>
    <w:rsid w:val="00B92A5C"/>
    <w:rsid w:val="00B97D9D"/>
    <w:rsid w:val="00BA0891"/>
    <w:rsid w:val="00BB0466"/>
    <w:rsid w:val="00BB0B95"/>
    <w:rsid w:val="00BB1BC2"/>
    <w:rsid w:val="00BC690F"/>
    <w:rsid w:val="00BC74CF"/>
    <w:rsid w:val="00BD217B"/>
    <w:rsid w:val="00BE0715"/>
    <w:rsid w:val="00C04D89"/>
    <w:rsid w:val="00C1207B"/>
    <w:rsid w:val="00C12161"/>
    <w:rsid w:val="00C15C08"/>
    <w:rsid w:val="00C20390"/>
    <w:rsid w:val="00C20D51"/>
    <w:rsid w:val="00C4244D"/>
    <w:rsid w:val="00C478C0"/>
    <w:rsid w:val="00C50E43"/>
    <w:rsid w:val="00C53EFA"/>
    <w:rsid w:val="00C548EC"/>
    <w:rsid w:val="00C753A9"/>
    <w:rsid w:val="00C944DD"/>
    <w:rsid w:val="00CA1202"/>
    <w:rsid w:val="00CC2242"/>
    <w:rsid w:val="00CC3123"/>
    <w:rsid w:val="00CD05B3"/>
    <w:rsid w:val="00CF28F2"/>
    <w:rsid w:val="00CF465F"/>
    <w:rsid w:val="00D047D9"/>
    <w:rsid w:val="00D04B81"/>
    <w:rsid w:val="00D04F9C"/>
    <w:rsid w:val="00D06500"/>
    <w:rsid w:val="00D10091"/>
    <w:rsid w:val="00D1245B"/>
    <w:rsid w:val="00D152CB"/>
    <w:rsid w:val="00D17866"/>
    <w:rsid w:val="00D2227A"/>
    <w:rsid w:val="00D2787C"/>
    <w:rsid w:val="00D27D8C"/>
    <w:rsid w:val="00D44B9C"/>
    <w:rsid w:val="00D562AE"/>
    <w:rsid w:val="00D60555"/>
    <w:rsid w:val="00D64C53"/>
    <w:rsid w:val="00D77153"/>
    <w:rsid w:val="00D85D64"/>
    <w:rsid w:val="00D935AF"/>
    <w:rsid w:val="00DA26EE"/>
    <w:rsid w:val="00DA5956"/>
    <w:rsid w:val="00DB1937"/>
    <w:rsid w:val="00DB2512"/>
    <w:rsid w:val="00DC10A6"/>
    <w:rsid w:val="00DC5BE1"/>
    <w:rsid w:val="00DC7D71"/>
    <w:rsid w:val="00DD79F1"/>
    <w:rsid w:val="00DE2970"/>
    <w:rsid w:val="00DF09E7"/>
    <w:rsid w:val="00E052CB"/>
    <w:rsid w:val="00E07383"/>
    <w:rsid w:val="00E11FEC"/>
    <w:rsid w:val="00E16942"/>
    <w:rsid w:val="00E20EF2"/>
    <w:rsid w:val="00E24929"/>
    <w:rsid w:val="00E437D5"/>
    <w:rsid w:val="00E6187F"/>
    <w:rsid w:val="00E62F77"/>
    <w:rsid w:val="00E66FBE"/>
    <w:rsid w:val="00E67A79"/>
    <w:rsid w:val="00E73CB1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44AB"/>
    <w:rsid w:val="00EB62CD"/>
    <w:rsid w:val="00EC3587"/>
    <w:rsid w:val="00EC39BC"/>
    <w:rsid w:val="00EC5D1C"/>
    <w:rsid w:val="00EC6BF1"/>
    <w:rsid w:val="00ED000C"/>
    <w:rsid w:val="00ED1E10"/>
    <w:rsid w:val="00EF227A"/>
    <w:rsid w:val="00EF47DA"/>
    <w:rsid w:val="00F06FC5"/>
    <w:rsid w:val="00F12E3A"/>
    <w:rsid w:val="00F148CA"/>
    <w:rsid w:val="00F2459E"/>
    <w:rsid w:val="00F27246"/>
    <w:rsid w:val="00F278AC"/>
    <w:rsid w:val="00F2792A"/>
    <w:rsid w:val="00F30720"/>
    <w:rsid w:val="00F31104"/>
    <w:rsid w:val="00F42AEF"/>
    <w:rsid w:val="00F437CF"/>
    <w:rsid w:val="00F47CFD"/>
    <w:rsid w:val="00F51E3F"/>
    <w:rsid w:val="00F628EE"/>
    <w:rsid w:val="00F64434"/>
    <w:rsid w:val="00F65F1A"/>
    <w:rsid w:val="00F7038F"/>
    <w:rsid w:val="00F705DA"/>
    <w:rsid w:val="00F721D3"/>
    <w:rsid w:val="00F74F32"/>
    <w:rsid w:val="00F8171D"/>
    <w:rsid w:val="00F8291B"/>
    <w:rsid w:val="00F92F93"/>
    <w:rsid w:val="00F9332A"/>
    <w:rsid w:val="00F94F60"/>
    <w:rsid w:val="00F965D8"/>
    <w:rsid w:val="00FA0737"/>
    <w:rsid w:val="00FA0CB6"/>
    <w:rsid w:val="00FC7BD5"/>
    <w:rsid w:val="00FD67CF"/>
    <w:rsid w:val="00FE65FC"/>
    <w:rsid w:val="00FF07F9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2420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1375B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4428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7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2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6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8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6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0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8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16.wmf"/><Relationship Id="rId170" Type="http://schemas.openxmlformats.org/officeDocument/2006/relationships/oleObject" Target="embeddings/oleObject102.bin"/><Relationship Id="rId987" Type="http://schemas.openxmlformats.org/officeDocument/2006/relationships/oleObject" Target="embeddings/oleObject552.bin"/><Relationship Id="rId2668" Type="http://schemas.openxmlformats.org/officeDocument/2006/relationships/image" Target="media/image1208.wmf"/><Relationship Id="rId2875" Type="http://schemas.openxmlformats.org/officeDocument/2006/relationships/image" Target="media/image1309.wmf"/><Relationship Id="rId847" Type="http://schemas.openxmlformats.org/officeDocument/2006/relationships/oleObject" Target="embeddings/oleObject477.bin"/><Relationship Id="rId1477" Type="http://schemas.openxmlformats.org/officeDocument/2006/relationships/image" Target="media/image669.wmf"/><Relationship Id="rId1684" Type="http://schemas.openxmlformats.org/officeDocument/2006/relationships/image" Target="media/image759.wmf"/><Relationship Id="rId1891" Type="http://schemas.openxmlformats.org/officeDocument/2006/relationships/oleObject" Target="embeddings/oleObject1040.bin"/><Relationship Id="rId2528" Type="http://schemas.openxmlformats.org/officeDocument/2006/relationships/oleObject" Target="embeddings/oleObject1381.bin"/><Relationship Id="rId2735" Type="http://schemas.openxmlformats.org/officeDocument/2006/relationships/oleObject" Target="embeddings/oleObject1490.bin"/><Relationship Id="rId2942" Type="http://schemas.openxmlformats.org/officeDocument/2006/relationships/oleObject" Target="embeddings/oleObject1596.bin"/><Relationship Id="rId707" Type="http://schemas.openxmlformats.org/officeDocument/2006/relationships/oleObject" Target="embeddings/oleObject401.bin"/><Relationship Id="rId914" Type="http://schemas.openxmlformats.org/officeDocument/2006/relationships/image" Target="media/image400.wmf"/><Relationship Id="rId1337" Type="http://schemas.openxmlformats.org/officeDocument/2006/relationships/image" Target="media/image600.wmf"/><Relationship Id="rId1544" Type="http://schemas.openxmlformats.org/officeDocument/2006/relationships/image" Target="media/image692.wmf"/><Relationship Id="rId1751" Type="http://schemas.openxmlformats.org/officeDocument/2006/relationships/image" Target="media/image784.wmf"/><Relationship Id="rId2802" Type="http://schemas.openxmlformats.org/officeDocument/2006/relationships/oleObject" Target="embeddings/oleObject1524.bin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767.bin"/><Relationship Id="rId1611" Type="http://schemas.openxmlformats.org/officeDocument/2006/relationships/oleObject" Target="embeddings/oleObject885.bin"/><Relationship Id="rId497" Type="http://schemas.openxmlformats.org/officeDocument/2006/relationships/image" Target="media/image213.wmf"/><Relationship Id="rId2178" Type="http://schemas.openxmlformats.org/officeDocument/2006/relationships/image" Target="media/image981.wmf"/><Relationship Id="rId2385" Type="http://schemas.openxmlformats.org/officeDocument/2006/relationships/oleObject" Target="embeddings/oleObject1297.bin"/><Relationship Id="rId357" Type="http://schemas.openxmlformats.org/officeDocument/2006/relationships/image" Target="media/image147.wmf"/><Relationship Id="rId1194" Type="http://schemas.openxmlformats.org/officeDocument/2006/relationships/image" Target="media/image529.wmf"/><Relationship Id="rId2038" Type="http://schemas.openxmlformats.org/officeDocument/2006/relationships/oleObject" Target="embeddings/oleObject1122.bin"/><Relationship Id="rId2592" Type="http://schemas.openxmlformats.org/officeDocument/2006/relationships/oleObject" Target="embeddings/oleObject1416.bin"/><Relationship Id="rId217" Type="http://schemas.openxmlformats.org/officeDocument/2006/relationships/oleObject" Target="embeddings/oleObject129.bin"/><Relationship Id="rId564" Type="http://schemas.openxmlformats.org/officeDocument/2006/relationships/oleObject" Target="embeddings/oleObject323.bin"/><Relationship Id="rId771" Type="http://schemas.openxmlformats.org/officeDocument/2006/relationships/image" Target="media/image332.wmf"/><Relationship Id="rId2245" Type="http://schemas.openxmlformats.org/officeDocument/2006/relationships/oleObject" Target="embeddings/oleObject1227.bin"/><Relationship Id="rId2452" Type="http://schemas.openxmlformats.org/officeDocument/2006/relationships/image" Target="media/image1111.wmf"/><Relationship Id="rId424" Type="http://schemas.openxmlformats.org/officeDocument/2006/relationships/oleObject" Target="embeddings/oleObject240.bin"/><Relationship Id="rId631" Type="http://schemas.openxmlformats.org/officeDocument/2006/relationships/oleObject" Target="embeddings/oleObject362.bin"/><Relationship Id="rId1054" Type="http://schemas.openxmlformats.org/officeDocument/2006/relationships/image" Target="media/image461.wmf"/><Relationship Id="rId1261" Type="http://schemas.openxmlformats.org/officeDocument/2006/relationships/oleObject" Target="embeddings/oleObject695.bin"/><Relationship Id="rId2105" Type="http://schemas.openxmlformats.org/officeDocument/2006/relationships/oleObject" Target="embeddings/oleObject1157.bin"/><Relationship Id="rId2312" Type="http://schemas.openxmlformats.org/officeDocument/2006/relationships/image" Target="media/image1048.wmf"/><Relationship Id="rId1121" Type="http://schemas.openxmlformats.org/officeDocument/2006/relationships/oleObject" Target="embeddings/oleObject625.bin"/><Relationship Id="rId1938" Type="http://schemas.openxmlformats.org/officeDocument/2006/relationships/oleObject" Target="embeddings/oleObject1068.bin"/><Relationship Id="rId281" Type="http://schemas.openxmlformats.org/officeDocument/2006/relationships/image" Target="media/image109.wmf"/><Relationship Id="rId141" Type="http://schemas.openxmlformats.org/officeDocument/2006/relationships/oleObject" Target="embeddings/oleObject81.bin"/><Relationship Id="rId7" Type="http://schemas.openxmlformats.org/officeDocument/2006/relationships/endnotes" Target="endnotes.xml"/><Relationship Id="rId2779" Type="http://schemas.openxmlformats.org/officeDocument/2006/relationships/oleObject" Target="embeddings/oleObject1512.bin"/><Relationship Id="rId2986" Type="http://schemas.openxmlformats.org/officeDocument/2006/relationships/header" Target="header1.xml"/><Relationship Id="rId958" Type="http://schemas.openxmlformats.org/officeDocument/2006/relationships/oleObject" Target="embeddings/oleObject534.bin"/><Relationship Id="rId1588" Type="http://schemas.openxmlformats.org/officeDocument/2006/relationships/image" Target="media/image711.wmf"/><Relationship Id="rId1795" Type="http://schemas.openxmlformats.org/officeDocument/2006/relationships/oleObject" Target="embeddings/oleObject989.bin"/><Relationship Id="rId2639" Type="http://schemas.openxmlformats.org/officeDocument/2006/relationships/image" Target="media/image1194.wmf"/><Relationship Id="rId2846" Type="http://schemas.openxmlformats.org/officeDocument/2006/relationships/oleObject" Target="embeddings/oleObject1548.bin"/><Relationship Id="rId87" Type="http://schemas.openxmlformats.org/officeDocument/2006/relationships/image" Target="media/image36.wmf"/><Relationship Id="rId818" Type="http://schemas.openxmlformats.org/officeDocument/2006/relationships/oleObject" Target="embeddings/oleObject462.bin"/><Relationship Id="rId1448" Type="http://schemas.openxmlformats.org/officeDocument/2006/relationships/oleObject" Target="embeddings/oleObject789.bin"/><Relationship Id="rId1655" Type="http://schemas.openxmlformats.org/officeDocument/2006/relationships/oleObject" Target="embeddings/oleObject907.bin"/><Relationship Id="rId2706" Type="http://schemas.openxmlformats.org/officeDocument/2006/relationships/image" Target="media/image1227.wmf"/><Relationship Id="rId1308" Type="http://schemas.openxmlformats.org/officeDocument/2006/relationships/oleObject" Target="embeddings/oleObject719.bin"/><Relationship Id="rId1862" Type="http://schemas.openxmlformats.org/officeDocument/2006/relationships/image" Target="media/image833.wmf"/><Relationship Id="rId2913" Type="http://schemas.openxmlformats.org/officeDocument/2006/relationships/image" Target="media/image1328.wmf"/><Relationship Id="rId1515" Type="http://schemas.openxmlformats.org/officeDocument/2006/relationships/image" Target="media/image678.wmf"/><Relationship Id="rId1722" Type="http://schemas.openxmlformats.org/officeDocument/2006/relationships/oleObject" Target="embeddings/oleObject949.bin"/><Relationship Id="rId14" Type="http://schemas.openxmlformats.org/officeDocument/2006/relationships/image" Target="media/image8.wmf"/><Relationship Id="rId2289" Type="http://schemas.openxmlformats.org/officeDocument/2006/relationships/oleObject" Target="embeddings/oleObject1249.bin"/><Relationship Id="rId2496" Type="http://schemas.openxmlformats.org/officeDocument/2006/relationships/image" Target="media/image1129.wmf"/><Relationship Id="rId468" Type="http://schemas.openxmlformats.org/officeDocument/2006/relationships/oleObject" Target="embeddings/oleObject262.bin"/><Relationship Id="rId675" Type="http://schemas.openxmlformats.org/officeDocument/2006/relationships/image" Target="media/image287.wmf"/><Relationship Id="rId882" Type="http://schemas.openxmlformats.org/officeDocument/2006/relationships/image" Target="media/image384.wmf"/><Relationship Id="rId1098" Type="http://schemas.openxmlformats.org/officeDocument/2006/relationships/image" Target="media/image481.wmf"/><Relationship Id="rId2149" Type="http://schemas.openxmlformats.org/officeDocument/2006/relationships/image" Target="media/image967.wmf"/><Relationship Id="rId2356" Type="http://schemas.openxmlformats.org/officeDocument/2006/relationships/image" Target="media/image1070.wmf"/><Relationship Id="rId2563" Type="http://schemas.openxmlformats.org/officeDocument/2006/relationships/oleObject" Target="embeddings/oleObject1400.bin"/><Relationship Id="rId2770" Type="http://schemas.openxmlformats.org/officeDocument/2006/relationships/image" Target="media/image1259.wmf"/><Relationship Id="rId328" Type="http://schemas.openxmlformats.org/officeDocument/2006/relationships/oleObject" Target="embeddings/oleObject192.bin"/><Relationship Id="rId535" Type="http://schemas.openxmlformats.org/officeDocument/2006/relationships/image" Target="media/image223.wmf"/><Relationship Id="rId742" Type="http://schemas.openxmlformats.org/officeDocument/2006/relationships/oleObject" Target="embeddings/oleObject420.bin"/><Relationship Id="rId1165" Type="http://schemas.openxmlformats.org/officeDocument/2006/relationships/oleObject" Target="embeddings/oleObject647.bin"/><Relationship Id="rId1372" Type="http://schemas.openxmlformats.org/officeDocument/2006/relationships/oleObject" Target="embeddings/oleObject751.bin"/><Relationship Id="rId2009" Type="http://schemas.openxmlformats.org/officeDocument/2006/relationships/image" Target="media/image898.wmf"/><Relationship Id="rId2216" Type="http://schemas.openxmlformats.org/officeDocument/2006/relationships/image" Target="media/image1000.wmf"/><Relationship Id="rId2423" Type="http://schemas.openxmlformats.org/officeDocument/2006/relationships/oleObject" Target="embeddings/oleObject1321.bin"/><Relationship Id="rId2630" Type="http://schemas.openxmlformats.org/officeDocument/2006/relationships/oleObject" Target="embeddings/oleObject1437.bin"/><Relationship Id="rId602" Type="http://schemas.openxmlformats.org/officeDocument/2006/relationships/oleObject" Target="embeddings/oleObject343.bin"/><Relationship Id="rId1025" Type="http://schemas.openxmlformats.org/officeDocument/2006/relationships/image" Target="media/image449.wmf"/><Relationship Id="rId1232" Type="http://schemas.openxmlformats.org/officeDocument/2006/relationships/image" Target="media/image548.wmf"/><Relationship Id="rId185" Type="http://schemas.openxmlformats.org/officeDocument/2006/relationships/image" Target="media/image68.wmf"/><Relationship Id="rId1909" Type="http://schemas.openxmlformats.org/officeDocument/2006/relationships/oleObject" Target="embeddings/oleObject1051.bin"/><Relationship Id="rId392" Type="http://schemas.openxmlformats.org/officeDocument/2006/relationships/oleObject" Target="embeddings/oleObject224.bin"/><Relationship Id="rId2073" Type="http://schemas.openxmlformats.org/officeDocument/2006/relationships/oleObject" Target="embeddings/oleObject1141.bin"/><Relationship Id="rId2280" Type="http://schemas.openxmlformats.org/officeDocument/2006/relationships/image" Target="media/image1032.wmf"/><Relationship Id="rId252" Type="http://schemas.openxmlformats.org/officeDocument/2006/relationships/oleObject" Target="embeddings/oleObject150.bin"/><Relationship Id="rId2140" Type="http://schemas.openxmlformats.org/officeDocument/2006/relationships/oleObject" Target="embeddings/oleObject1174.bin"/><Relationship Id="rId112" Type="http://schemas.openxmlformats.org/officeDocument/2006/relationships/image" Target="media/image43.wmf"/><Relationship Id="rId1699" Type="http://schemas.openxmlformats.org/officeDocument/2006/relationships/oleObject" Target="embeddings/oleObject936.bin"/><Relationship Id="rId2000" Type="http://schemas.openxmlformats.org/officeDocument/2006/relationships/oleObject" Target="embeddings/oleObject1103.bin"/><Relationship Id="rId2957" Type="http://schemas.openxmlformats.org/officeDocument/2006/relationships/image" Target="media/image1350.wmf"/><Relationship Id="rId929" Type="http://schemas.openxmlformats.org/officeDocument/2006/relationships/oleObject" Target="embeddings/oleObject518.bin"/><Relationship Id="rId1559" Type="http://schemas.openxmlformats.org/officeDocument/2006/relationships/oleObject" Target="embeddings/oleObject858.bin"/><Relationship Id="rId1766" Type="http://schemas.openxmlformats.org/officeDocument/2006/relationships/image" Target="media/image788.wmf"/><Relationship Id="rId1973" Type="http://schemas.openxmlformats.org/officeDocument/2006/relationships/oleObject" Target="embeddings/oleObject1088.bin"/><Relationship Id="rId2817" Type="http://schemas.openxmlformats.org/officeDocument/2006/relationships/oleObject" Target="embeddings/oleObject1532.bin"/><Relationship Id="rId58" Type="http://schemas.openxmlformats.org/officeDocument/2006/relationships/oleObject" Target="embeddings/oleObject31.bin"/><Relationship Id="rId1419" Type="http://schemas.openxmlformats.org/officeDocument/2006/relationships/image" Target="media/image641.wmf"/><Relationship Id="rId1626" Type="http://schemas.openxmlformats.org/officeDocument/2006/relationships/image" Target="media/image730.wmf"/><Relationship Id="rId1833" Type="http://schemas.openxmlformats.org/officeDocument/2006/relationships/image" Target="media/image819.wmf"/><Relationship Id="rId1900" Type="http://schemas.openxmlformats.org/officeDocument/2006/relationships/image" Target="media/image852.wmf"/><Relationship Id="rId579" Type="http://schemas.openxmlformats.org/officeDocument/2006/relationships/image" Target="media/image244.wmf"/><Relationship Id="rId786" Type="http://schemas.openxmlformats.org/officeDocument/2006/relationships/oleObject" Target="embeddings/oleObject443.bin"/><Relationship Id="rId993" Type="http://schemas.openxmlformats.org/officeDocument/2006/relationships/oleObject" Target="embeddings/oleObject556.bin"/><Relationship Id="rId2467" Type="http://schemas.openxmlformats.org/officeDocument/2006/relationships/oleObject" Target="embeddings/oleObject1348.bin"/><Relationship Id="rId2674" Type="http://schemas.openxmlformats.org/officeDocument/2006/relationships/image" Target="media/image1211.wmf"/><Relationship Id="rId439" Type="http://schemas.openxmlformats.org/officeDocument/2006/relationships/image" Target="media/image188.wmf"/><Relationship Id="rId646" Type="http://schemas.openxmlformats.org/officeDocument/2006/relationships/oleObject" Target="embeddings/oleObject370.bin"/><Relationship Id="rId1069" Type="http://schemas.openxmlformats.org/officeDocument/2006/relationships/image" Target="media/image468.wmf"/><Relationship Id="rId1276" Type="http://schemas.openxmlformats.org/officeDocument/2006/relationships/image" Target="media/image570.wmf"/><Relationship Id="rId1483" Type="http://schemas.openxmlformats.org/officeDocument/2006/relationships/oleObject" Target="embeddings/oleObject808.bin"/><Relationship Id="rId2327" Type="http://schemas.openxmlformats.org/officeDocument/2006/relationships/oleObject" Target="embeddings/oleObject1268.bin"/><Relationship Id="rId2881" Type="http://schemas.openxmlformats.org/officeDocument/2006/relationships/image" Target="media/image1312.wmf"/><Relationship Id="rId506" Type="http://schemas.openxmlformats.org/officeDocument/2006/relationships/oleObject" Target="embeddings/oleObject287.bin"/><Relationship Id="rId853" Type="http://schemas.openxmlformats.org/officeDocument/2006/relationships/oleObject" Target="embeddings/oleObject480.bin"/><Relationship Id="rId1136" Type="http://schemas.openxmlformats.org/officeDocument/2006/relationships/image" Target="media/image500.wmf"/><Relationship Id="rId1690" Type="http://schemas.openxmlformats.org/officeDocument/2006/relationships/oleObject" Target="embeddings/oleObject927.bin"/><Relationship Id="rId2534" Type="http://schemas.openxmlformats.org/officeDocument/2006/relationships/oleObject" Target="embeddings/oleObject1384.bin"/><Relationship Id="rId2741" Type="http://schemas.openxmlformats.org/officeDocument/2006/relationships/oleObject" Target="embeddings/oleObject1493.bin"/><Relationship Id="rId713" Type="http://schemas.openxmlformats.org/officeDocument/2006/relationships/image" Target="media/image304.wmf"/><Relationship Id="rId920" Type="http://schemas.openxmlformats.org/officeDocument/2006/relationships/image" Target="media/image403.wmf"/><Relationship Id="rId1343" Type="http://schemas.openxmlformats.org/officeDocument/2006/relationships/image" Target="media/image603.wmf"/><Relationship Id="rId1550" Type="http://schemas.openxmlformats.org/officeDocument/2006/relationships/oleObject" Target="embeddings/oleObject853.bin"/><Relationship Id="rId2601" Type="http://schemas.openxmlformats.org/officeDocument/2006/relationships/image" Target="media/image1177.wmf"/><Relationship Id="rId1203" Type="http://schemas.openxmlformats.org/officeDocument/2006/relationships/oleObject" Target="embeddings/oleObject666.bin"/><Relationship Id="rId1410" Type="http://schemas.openxmlformats.org/officeDocument/2006/relationships/oleObject" Target="embeddings/oleObject770.bin"/><Relationship Id="rId296" Type="http://schemas.openxmlformats.org/officeDocument/2006/relationships/oleObject" Target="embeddings/oleObject176.bin"/><Relationship Id="rId2184" Type="http://schemas.openxmlformats.org/officeDocument/2006/relationships/image" Target="media/image984.wmf"/><Relationship Id="rId2391" Type="http://schemas.openxmlformats.org/officeDocument/2006/relationships/oleObject" Target="embeddings/oleObject1300.bin"/><Relationship Id="rId156" Type="http://schemas.openxmlformats.org/officeDocument/2006/relationships/oleObject" Target="embeddings/oleObject95.bin"/><Relationship Id="rId363" Type="http://schemas.openxmlformats.org/officeDocument/2006/relationships/image" Target="media/image150.wmf"/><Relationship Id="rId570" Type="http://schemas.openxmlformats.org/officeDocument/2006/relationships/oleObject" Target="embeddings/oleObject327.bin"/><Relationship Id="rId2044" Type="http://schemas.openxmlformats.org/officeDocument/2006/relationships/oleObject" Target="embeddings/oleObject1125.bin"/><Relationship Id="rId2251" Type="http://schemas.openxmlformats.org/officeDocument/2006/relationships/oleObject" Target="embeddings/oleObject1230.bin"/><Relationship Id="rId223" Type="http://schemas.openxmlformats.org/officeDocument/2006/relationships/image" Target="media/image88.wmf"/><Relationship Id="rId430" Type="http://schemas.openxmlformats.org/officeDocument/2006/relationships/oleObject" Target="embeddings/oleObject243.bin"/><Relationship Id="rId1060" Type="http://schemas.openxmlformats.org/officeDocument/2006/relationships/image" Target="media/image464.wmf"/><Relationship Id="rId2111" Type="http://schemas.openxmlformats.org/officeDocument/2006/relationships/oleObject" Target="embeddings/oleObject1160.bin"/><Relationship Id="rId1877" Type="http://schemas.openxmlformats.org/officeDocument/2006/relationships/oleObject" Target="embeddings/oleObject1033.bin"/><Relationship Id="rId2928" Type="http://schemas.openxmlformats.org/officeDocument/2006/relationships/oleObject" Target="embeddings/oleObject1589.bin"/><Relationship Id="rId1737" Type="http://schemas.openxmlformats.org/officeDocument/2006/relationships/image" Target="media/image777.wmf"/><Relationship Id="rId1944" Type="http://schemas.openxmlformats.org/officeDocument/2006/relationships/oleObject" Target="embeddings/oleObject1071.bin"/><Relationship Id="rId29" Type="http://schemas.openxmlformats.org/officeDocument/2006/relationships/oleObject" Target="embeddings/oleObject10.bin"/><Relationship Id="rId1804" Type="http://schemas.openxmlformats.org/officeDocument/2006/relationships/image" Target="media/image805.wmf"/><Relationship Id="rId897" Type="http://schemas.openxmlformats.org/officeDocument/2006/relationships/oleObject" Target="embeddings/oleObject502.bin"/><Relationship Id="rId2578" Type="http://schemas.openxmlformats.org/officeDocument/2006/relationships/image" Target="media/image1167.wmf"/><Relationship Id="rId2785" Type="http://schemas.openxmlformats.org/officeDocument/2006/relationships/oleObject" Target="embeddings/oleObject1515.bin"/><Relationship Id="rId2992" Type="http://schemas.openxmlformats.org/officeDocument/2006/relationships/fontTable" Target="fontTable.xml"/><Relationship Id="rId757" Type="http://schemas.openxmlformats.org/officeDocument/2006/relationships/image" Target="media/image326.wmf"/><Relationship Id="rId964" Type="http://schemas.openxmlformats.org/officeDocument/2006/relationships/oleObject" Target="embeddings/oleObject537.bin"/><Relationship Id="rId1387" Type="http://schemas.openxmlformats.org/officeDocument/2006/relationships/image" Target="media/image625.wmf"/><Relationship Id="rId1594" Type="http://schemas.openxmlformats.org/officeDocument/2006/relationships/image" Target="media/image714.wmf"/><Relationship Id="rId2438" Type="http://schemas.openxmlformats.org/officeDocument/2006/relationships/image" Target="media/image1104.wmf"/><Relationship Id="rId2645" Type="http://schemas.openxmlformats.org/officeDocument/2006/relationships/image" Target="media/image1197.wmf"/><Relationship Id="rId2852" Type="http://schemas.openxmlformats.org/officeDocument/2006/relationships/oleObject" Target="embeddings/oleObject1551.bin"/><Relationship Id="rId93" Type="http://schemas.openxmlformats.org/officeDocument/2006/relationships/oleObject" Target="embeddings/oleObject52.bin"/><Relationship Id="rId617" Type="http://schemas.openxmlformats.org/officeDocument/2006/relationships/oleObject" Target="embeddings/oleObject351.bin"/><Relationship Id="rId824" Type="http://schemas.openxmlformats.org/officeDocument/2006/relationships/oleObject" Target="embeddings/oleObject465.bin"/><Relationship Id="rId1247" Type="http://schemas.openxmlformats.org/officeDocument/2006/relationships/oleObject" Target="embeddings/oleObject688.bin"/><Relationship Id="rId1454" Type="http://schemas.openxmlformats.org/officeDocument/2006/relationships/oleObject" Target="embeddings/oleObject792.bin"/><Relationship Id="rId1661" Type="http://schemas.openxmlformats.org/officeDocument/2006/relationships/oleObject" Target="embeddings/oleObject910.bin"/><Relationship Id="rId2505" Type="http://schemas.openxmlformats.org/officeDocument/2006/relationships/oleObject" Target="embeddings/oleObject1368.bin"/><Relationship Id="rId2712" Type="http://schemas.openxmlformats.org/officeDocument/2006/relationships/image" Target="media/image1230.wmf"/><Relationship Id="rId1107" Type="http://schemas.openxmlformats.org/officeDocument/2006/relationships/oleObject" Target="embeddings/oleObject618.bin"/><Relationship Id="rId1314" Type="http://schemas.openxmlformats.org/officeDocument/2006/relationships/oleObject" Target="embeddings/oleObject722.bin"/><Relationship Id="rId1521" Type="http://schemas.openxmlformats.org/officeDocument/2006/relationships/image" Target="media/image681.wmf"/><Relationship Id="rId20" Type="http://schemas.openxmlformats.org/officeDocument/2006/relationships/image" Target="media/image11.wmf"/><Relationship Id="rId2088" Type="http://schemas.openxmlformats.org/officeDocument/2006/relationships/image" Target="media/image936.wmf"/><Relationship Id="rId2295" Type="http://schemas.openxmlformats.org/officeDocument/2006/relationships/oleObject" Target="embeddings/oleObject1252.bin"/><Relationship Id="rId267" Type="http://schemas.openxmlformats.org/officeDocument/2006/relationships/image" Target="media/image102.wmf"/><Relationship Id="rId474" Type="http://schemas.openxmlformats.org/officeDocument/2006/relationships/oleObject" Target="embeddings/oleObject267.bin"/><Relationship Id="rId2155" Type="http://schemas.openxmlformats.org/officeDocument/2006/relationships/image" Target="media/image970.wmf"/><Relationship Id="rId127" Type="http://schemas.openxmlformats.org/officeDocument/2006/relationships/image" Target="media/image51.wmf"/><Relationship Id="rId681" Type="http://schemas.openxmlformats.org/officeDocument/2006/relationships/image" Target="media/image290.wmf"/><Relationship Id="rId2362" Type="http://schemas.openxmlformats.org/officeDocument/2006/relationships/image" Target="media/image1073.wmf"/><Relationship Id="rId334" Type="http://schemas.openxmlformats.org/officeDocument/2006/relationships/oleObject" Target="embeddings/oleObject195.bin"/><Relationship Id="rId541" Type="http://schemas.openxmlformats.org/officeDocument/2006/relationships/image" Target="media/image226.wmf"/><Relationship Id="rId1171" Type="http://schemas.openxmlformats.org/officeDocument/2006/relationships/oleObject" Target="embeddings/oleObject650.bin"/><Relationship Id="rId2015" Type="http://schemas.openxmlformats.org/officeDocument/2006/relationships/image" Target="media/image901.wmf"/><Relationship Id="rId2222" Type="http://schemas.openxmlformats.org/officeDocument/2006/relationships/image" Target="media/image1003.wmf"/><Relationship Id="rId401" Type="http://schemas.openxmlformats.org/officeDocument/2006/relationships/image" Target="media/image169.wmf"/><Relationship Id="rId1031" Type="http://schemas.openxmlformats.org/officeDocument/2006/relationships/image" Target="media/image451.wmf"/><Relationship Id="rId1988" Type="http://schemas.openxmlformats.org/officeDocument/2006/relationships/oleObject" Target="embeddings/oleObject1096.bin"/><Relationship Id="rId1848" Type="http://schemas.openxmlformats.org/officeDocument/2006/relationships/image" Target="media/image826.wmf"/><Relationship Id="rId191" Type="http://schemas.openxmlformats.org/officeDocument/2006/relationships/image" Target="media/image71.wmf"/><Relationship Id="rId1708" Type="http://schemas.openxmlformats.org/officeDocument/2006/relationships/image" Target="media/image763.wmf"/><Relationship Id="rId1915" Type="http://schemas.openxmlformats.org/officeDocument/2006/relationships/oleObject" Target="embeddings/oleObject1056.bin"/><Relationship Id="rId2689" Type="http://schemas.openxmlformats.org/officeDocument/2006/relationships/oleObject" Target="embeddings/oleObject1467.bin"/><Relationship Id="rId2896" Type="http://schemas.openxmlformats.org/officeDocument/2006/relationships/oleObject" Target="embeddings/oleObject1573.bin"/><Relationship Id="rId868" Type="http://schemas.openxmlformats.org/officeDocument/2006/relationships/image" Target="media/image377.wmf"/><Relationship Id="rId1498" Type="http://schemas.openxmlformats.org/officeDocument/2006/relationships/oleObject" Target="embeddings/oleObject817.bin"/><Relationship Id="rId2549" Type="http://schemas.openxmlformats.org/officeDocument/2006/relationships/oleObject" Target="embeddings/oleObject1393.bin"/><Relationship Id="rId2756" Type="http://schemas.openxmlformats.org/officeDocument/2006/relationships/image" Target="media/image1252.wmf"/><Relationship Id="rId2963" Type="http://schemas.openxmlformats.org/officeDocument/2006/relationships/image" Target="media/image1353.wmf"/><Relationship Id="rId728" Type="http://schemas.openxmlformats.org/officeDocument/2006/relationships/oleObject" Target="embeddings/oleObject413.bin"/><Relationship Id="rId935" Type="http://schemas.openxmlformats.org/officeDocument/2006/relationships/oleObject" Target="embeddings/oleObject522.bin"/><Relationship Id="rId1358" Type="http://schemas.openxmlformats.org/officeDocument/2006/relationships/oleObject" Target="embeddings/oleObject744.bin"/><Relationship Id="rId1565" Type="http://schemas.openxmlformats.org/officeDocument/2006/relationships/oleObject" Target="embeddings/oleObject862.bin"/><Relationship Id="rId1772" Type="http://schemas.openxmlformats.org/officeDocument/2006/relationships/image" Target="media/image791.wmf"/><Relationship Id="rId2409" Type="http://schemas.openxmlformats.org/officeDocument/2006/relationships/oleObject" Target="embeddings/oleObject1309.bin"/><Relationship Id="rId2616" Type="http://schemas.openxmlformats.org/officeDocument/2006/relationships/image" Target="media/image1184.wmf"/><Relationship Id="rId64" Type="http://schemas.openxmlformats.org/officeDocument/2006/relationships/image" Target="media/image25.wmf"/><Relationship Id="rId1218" Type="http://schemas.openxmlformats.org/officeDocument/2006/relationships/image" Target="media/image541.wmf"/><Relationship Id="rId1425" Type="http://schemas.openxmlformats.org/officeDocument/2006/relationships/image" Target="media/image644.wmf"/><Relationship Id="rId2823" Type="http://schemas.openxmlformats.org/officeDocument/2006/relationships/image" Target="media/image1284.wmf"/><Relationship Id="rId1632" Type="http://schemas.openxmlformats.org/officeDocument/2006/relationships/image" Target="media/image733.wmf"/><Relationship Id="rId2199" Type="http://schemas.openxmlformats.org/officeDocument/2006/relationships/oleObject" Target="embeddings/oleObject1204.bin"/><Relationship Id="rId378" Type="http://schemas.openxmlformats.org/officeDocument/2006/relationships/oleObject" Target="embeddings/oleObject217.bin"/><Relationship Id="rId585" Type="http://schemas.openxmlformats.org/officeDocument/2006/relationships/image" Target="media/image247.wmf"/><Relationship Id="rId792" Type="http://schemas.openxmlformats.org/officeDocument/2006/relationships/oleObject" Target="embeddings/oleObject446.bin"/><Relationship Id="rId2059" Type="http://schemas.openxmlformats.org/officeDocument/2006/relationships/oleObject" Target="embeddings/oleObject1133.bin"/><Relationship Id="rId2266" Type="http://schemas.openxmlformats.org/officeDocument/2006/relationships/image" Target="media/image1025.wmf"/><Relationship Id="rId2473" Type="http://schemas.openxmlformats.org/officeDocument/2006/relationships/oleObject" Target="embeddings/oleObject1352.bin"/><Relationship Id="rId2680" Type="http://schemas.openxmlformats.org/officeDocument/2006/relationships/image" Target="media/image1214.wmf"/><Relationship Id="rId238" Type="http://schemas.openxmlformats.org/officeDocument/2006/relationships/oleObject" Target="embeddings/oleObject139.bin"/><Relationship Id="rId445" Type="http://schemas.openxmlformats.org/officeDocument/2006/relationships/image" Target="media/image191.wmf"/><Relationship Id="rId652" Type="http://schemas.openxmlformats.org/officeDocument/2006/relationships/oleObject" Target="embeddings/oleObject373.bin"/><Relationship Id="rId1075" Type="http://schemas.openxmlformats.org/officeDocument/2006/relationships/image" Target="media/image471.wmf"/><Relationship Id="rId1282" Type="http://schemas.openxmlformats.org/officeDocument/2006/relationships/oleObject" Target="embeddings/oleObject706.bin"/><Relationship Id="rId2126" Type="http://schemas.openxmlformats.org/officeDocument/2006/relationships/oleObject" Target="embeddings/oleObject1167.bin"/><Relationship Id="rId2333" Type="http://schemas.openxmlformats.org/officeDocument/2006/relationships/oleObject" Target="embeddings/oleObject1271.bin"/><Relationship Id="rId2540" Type="http://schemas.openxmlformats.org/officeDocument/2006/relationships/oleObject" Target="embeddings/oleObject1387.bin"/><Relationship Id="rId305" Type="http://schemas.openxmlformats.org/officeDocument/2006/relationships/image" Target="media/image121.wmf"/><Relationship Id="rId512" Type="http://schemas.openxmlformats.org/officeDocument/2006/relationships/oleObject" Target="embeddings/oleObject293.bin"/><Relationship Id="rId1142" Type="http://schemas.openxmlformats.org/officeDocument/2006/relationships/image" Target="media/image503.wmf"/><Relationship Id="rId2400" Type="http://schemas.openxmlformats.org/officeDocument/2006/relationships/image" Target="media/image1092.wmf"/><Relationship Id="rId1002" Type="http://schemas.openxmlformats.org/officeDocument/2006/relationships/oleObject" Target="embeddings/oleObject561.bin"/><Relationship Id="rId1959" Type="http://schemas.openxmlformats.org/officeDocument/2006/relationships/image" Target="media/image875.wmf"/><Relationship Id="rId1819" Type="http://schemas.openxmlformats.org/officeDocument/2006/relationships/oleObject" Target="embeddings/oleObject1003.bin"/><Relationship Id="rId2190" Type="http://schemas.openxmlformats.org/officeDocument/2006/relationships/image" Target="media/image987.wmf"/><Relationship Id="rId162" Type="http://schemas.openxmlformats.org/officeDocument/2006/relationships/oleObject" Target="embeddings/oleObject98.bin"/><Relationship Id="rId2050" Type="http://schemas.openxmlformats.org/officeDocument/2006/relationships/oleObject" Target="embeddings/oleObject1128.bin"/><Relationship Id="rId979" Type="http://schemas.openxmlformats.org/officeDocument/2006/relationships/image" Target="media/image431.wmf"/><Relationship Id="rId839" Type="http://schemas.openxmlformats.org/officeDocument/2006/relationships/oleObject" Target="embeddings/oleObject473.bin"/><Relationship Id="rId1469" Type="http://schemas.openxmlformats.org/officeDocument/2006/relationships/oleObject" Target="embeddings/oleObject800.bin"/><Relationship Id="rId2867" Type="http://schemas.openxmlformats.org/officeDocument/2006/relationships/image" Target="media/image1305.wmf"/><Relationship Id="rId1676" Type="http://schemas.openxmlformats.org/officeDocument/2006/relationships/image" Target="media/image755.wmf"/><Relationship Id="rId1883" Type="http://schemas.openxmlformats.org/officeDocument/2006/relationships/oleObject" Target="embeddings/oleObject1036.bin"/><Relationship Id="rId2727" Type="http://schemas.openxmlformats.org/officeDocument/2006/relationships/oleObject" Target="embeddings/oleObject1486.bin"/><Relationship Id="rId2934" Type="http://schemas.openxmlformats.org/officeDocument/2006/relationships/oleObject" Target="embeddings/oleObject1592.bin"/><Relationship Id="rId906" Type="http://schemas.openxmlformats.org/officeDocument/2006/relationships/image" Target="media/image396.wmf"/><Relationship Id="rId1329" Type="http://schemas.openxmlformats.org/officeDocument/2006/relationships/image" Target="media/image596.wmf"/><Relationship Id="rId1536" Type="http://schemas.openxmlformats.org/officeDocument/2006/relationships/image" Target="media/image688.wmf"/><Relationship Id="rId1743" Type="http://schemas.openxmlformats.org/officeDocument/2006/relationships/image" Target="media/image780.wmf"/><Relationship Id="rId1950" Type="http://schemas.openxmlformats.org/officeDocument/2006/relationships/oleObject" Target="embeddings/oleObject1076.bin"/><Relationship Id="rId35" Type="http://schemas.openxmlformats.org/officeDocument/2006/relationships/oleObject" Target="embeddings/oleObject13.bin"/><Relationship Id="rId1603" Type="http://schemas.openxmlformats.org/officeDocument/2006/relationships/oleObject" Target="embeddings/oleObject881.bin"/><Relationship Id="rId1810" Type="http://schemas.openxmlformats.org/officeDocument/2006/relationships/image" Target="media/image808.wmf"/><Relationship Id="rId489" Type="http://schemas.openxmlformats.org/officeDocument/2006/relationships/image" Target="media/image211.wmf"/><Relationship Id="rId696" Type="http://schemas.openxmlformats.org/officeDocument/2006/relationships/oleObject" Target="embeddings/oleObject395.bin"/><Relationship Id="rId2377" Type="http://schemas.openxmlformats.org/officeDocument/2006/relationships/oleObject" Target="embeddings/oleObject1293.bin"/><Relationship Id="rId2584" Type="http://schemas.openxmlformats.org/officeDocument/2006/relationships/image" Target="media/image1170.wmf"/><Relationship Id="rId2791" Type="http://schemas.openxmlformats.org/officeDocument/2006/relationships/oleObject" Target="embeddings/oleObject1518.bin"/><Relationship Id="rId349" Type="http://schemas.openxmlformats.org/officeDocument/2006/relationships/image" Target="media/image143.wmf"/><Relationship Id="rId556" Type="http://schemas.openxmlformats.org/officeDocument/2006/relationships/oleObject" Target="embeddings/oleObject319.bin"/><Relationship Id="rId763" Type="http://schemas.openxmlformats.org/officeDocument/2006/relationships/image" Target="media/image329.wmf"/><Relationship Id="rId1186" Type="http://schemas.openxmlformats.org/officeDocument/2006/relationships/image" Target="media/image525.wmf"/><Relationship Id="rId1393" Type="http://schemas.openxmlformats.org/officeDocument/2006/relationships/image" Target="media/image628.wmf"/><Relationship Id="rId2237" Type="http://schemas.openxmlformats.org/officeDocument/2006/relationships/oleObject" Target="embeddings/oleObject1223.bin"/><Relationship Id="rId2444" Type="http://schemas.openxmlformats.org/officeDocument/2006/relationships/image" Target="media/image1107.wmf"/><Relationship Id="rId209" Type="http://schemas.openxmlformats.org/officeDocument/2006/relationships/image" Target="media/image80.wmf"/><Relationship Id="rId416" Type="http://schemas.openxmlformats.org/officeDocument/2006/relationships/oleObject" Target="embeddings/oleObject236.bin"/><Relationship Id="rId970" Type="http://schemas.openxmlformats.org/officeDocument/2006/relationships/oleObject" Target="embeddings/oleObject540.bin"/><Relationship Id="rId1046" Type="http://schemas.openxmlformats.org/officeDocument/2006/relationships/image" Target="media/image457.wmf"/><Relationship Id="rId1253" Type="http://schemas.openxmlformats.org/officeDocument/2006/relationships/oleObject" Target="embeddings/oleObject691.bin"/><Relationship Id="rId2651" Type="http://schemas.openxmlformats.org/officeDocument/2006/relationships/image" Target="media/image1200.wmf"/><Relationship Id="rId623" Type="http://schemas.openxmlformats.org/officeDocument/2006/relationships/oleObject" Target="embeddings/oleObject354.bin"/><Relationship Id="rId830" Type="http://schemas.openxmlformats.org/officeDocument/2006/relationships/oleObject" Target="embeddings/oleObject468.bin"/><Relationship Id="rId1460" Type="http://schemas.openxmlformats.org/officeDocument/2006/relationships/oleObject" Target="embeddings/oleObject795.bin"/><Relationship Id="rId2304" Type="http://schemas.openxmlformats.org/officeDocument/2006/relationships/image" Target="media/image1044.wmf"/><Relationship Id="rId2511" Type="http://schemas.openxmlformats.org/officeDocument/2006/relationships/oleObject" Target="embeddings/oleObject1371.bin"/><Relationship Id="rId1113" Type="http://schemas.openxmlformats.org/officeDocument/2006/relationships/oleObject" Target="embeddings/oleObject621.bin"/><Relationship Id="rId1320" Type="http://schemas.openxmlformats.org/officeDocument/2006/relationships/oleObject" Target="embeddings/oleObject725.bin"/><Relationship Id="rId2094" Type="http://schemas.openxmlformats.org/officeDocument/2006/relationships/image" Target="media/image939.wmf"/><Relationship Id="rId273" Type="http://schemas.openxmlformats.org/officeDocument/2006/relationships/image" Target="media/image105.wmf"/><Relationship Id="rId480" Type="http://schemas.openxmlformats.org/officeDocument/2006/relationships/oleObject" Target="embeddings/oleObject270.bin"/><Relationship Id="rId2161" Type="http://schemas.openxmlformats.org/officeDocument/2006/relationships/image" Target="media/image973.wmf"/><Relationship Id="rId133" Type="http://schemas.openxmlformats.org/officeDocument/2006/relationships/image" Target="media/image54.wmf"/><Relationship Id="rId340" Type="http://schemas.openxmlformats.org/officeDocument/2006/relationships/oleObject" Target="embeddings/oleObject198.bin"/><Relationship Id="rId2021" Type="http://schemas.openxmlformats.org/officeDocument/2006/relationships/image" Target="media/image904.wmf"/><Relationship Id="rId200" Type="http://schemas.openxmlformats.org/officeDocument/2006/relationships/oleObject" Target="embeddings/oleObject121.bin"/><Relationship Id="rId2978" Type="http://schemas.openxmlformats.org/officeDocument/2006/relationships/image" Target="media/image1361.wmf"/><Relationship Id="rId1787" Type="http://schemas.openxmlformats.org/officeDocument/2006/relationships/oleObject" Target="embeddings/oleObject985.bin"/><Relationship Id="rId1994" Type="http://schemas.openxmlformats.org/officeDocument/2006/relationships/oleObject" Target="embeddings/oleObject1100.bin"/><Relationship Id="rId2838" Type="http://schemas.openxmlformats.org/officeDocument/2006/relationships/oleObject" Target="embeddings/oleObject1544.bin"/><Relationship Id="rId79" Type="http://schemas.openxmlformats.org/officeDocument/2006/relationships/image" Target="media/image32.wmf"/><Relationship Id="rId1647" Type="http://schemas.openxmlformats.org/officeDocument/2006/relationships/oleObject" Target="embeddings/oleObject903.bin"/><Relationship Id="rId1854" Type="http://schemas.openxmlformats.org/officeDocument/2006/relationships/image" Target="media/image829.wmf"/><Relationship Id="rId2905" Type="http://schemas.openxmlformats.org/officeDocument/2006/relationships/image" Target="media/image1324.wmf"/><Relationship Id="rId1507" Type="http://schemas.openxmlformats.org/officeDocument/2006/relationships/oleObject" Target="embeddings/oleObject826.bin"/><Relationship Id="rId1714" Type="http://schemas.openxmlformats.org/officeDocument/2006/relationships/oleObject" Target="embeddings/oleObject945.bin"/><Relationship Id="rId1921" Type="http://schemas.openxmlformats.org/officeDocument/2006/relationships/oleObject" Target="embeddings/oleObject1059.bin"/><Relationship Id="rId2488" Type="http://schemas.openxmlformats.org/officeDocument/2006/relationships/image" Target="media/image1125.wmf"/><Relationship Id="rId1297" Type="http://schemas.openxmlformats.org/officeDocument/2006/relationships/image" Target="media/image580.wmf"/><Relationship Id="rId2695" Type="http://schemas.openxmlformats.org/officeDocument/2006/relationships/oleObject" Target="embeddings/oleObject1470.bin"/><Relationship Id="rId667" Type="http://schemas.openxmlformats.org/officeDocument/2006/relationships/image" Target="media/image283.wmf"/><Relationship Id="rId874" Type="http://schemas.openxmlformats.org/officeDocument/2006/relationships/image" Target="media/image380.wmf"/><Relationship Id="rId2348" Type="http://schemas.openxmlformats.org/officeDocument/2006/relationships/image" Target="media/image1066.wmf"/><Relationship Id="rId2555" Type="http://schemas.openxmlformats.org/officeDocument/2006/relationships/oleObject" Target="embeddings/oleObject1396.bin"/><Relationship Id="rId2762" Type="http://schemas.openxmlformats.org/officeDocument/2006/relationships/image" Target="media/image1255.wmf"/><Relationship Id="rId527" Type="http://schemas.openxmlformats.org/officeDocument/2006/relationships/image" Target="media/image219.wmf"/><Relationship Id="rId734" Type="http://schemas.openxmlformats.org/officeDocument/2006/relationships/oleObject" Target="embeddings/oleObject416.bin"/><Relationship Id="rId941" Type="http://schemas.openxmlformats.org/officeDocument/2006/relationships/image" Target="media/image412.wmf"/><Relationship Id="rId1157" Type="http://schemas.openxmlformats.org/officeDocument/2006/relationships/oleObject" Target="embeddings/oleObject643.bin"/><Relationship Id="rId1364" Type="http://schemas.openxmlformats.org/officeDocument/2006/relationships/oleObject" Target="embeddings/oleObject747.bin"/><Relationship Id="rId1571" Type="http://schemas.openxmlformats.org/officeDocument/2006/relationships/oleObject" Target="embeddings/oleObject865.bin"/><Relationship Id="rId2208" Type="http://schemas.openxmlformats.org/officeDocument/2006/relationships/image" Target="media/image996.wmf"/><Relationship Id="rId2415" Type="http://schemas.openxmlformats.org/officeDocument/2006/relationships/oleObject" Target="embeddings/oleObject1315.bin"/><Relationship Id="rId2622" Type="http://schemas.openxmlformats.org/officeDocument/2006/relationships/oleObject" Target="embeddings/oleObject1433.bin"/><Relationship Id="rId70" Type="http://schemas.openxmlformats.org/officeDocument/2006/relationships/image" Target="media/image28.wmf"/><Relationship Id="rId801" Type="http://schemas.openxmlformats.org/officeDocument/2006/relationships/oleObject" Target="embeddings/oleObject453.bin"/><Relationship Id="rId1017" Type="http://schemas.openxmlformats.org/officeDocument/2006/relationships/image" Target="media/image445.wmf"/><Relationship Id="rId1224" Type="http://schemas.openxmlformats.org/officeDocument/2006/relationships/image" Target="media/image544.wmf"/><Relationship Id="rId1431" Type="http://schemas.openxmlformats.org/officeDocument/2006/relationships/image" Target="media/image647.wmf"/><Relationship Id="rId177" Type="http://schemas.openxmlformats.org/officeDocument/2006/relationships/oleObject" Target="embeddings/oleObject108.bin"/><Relationship Id="rId384" Type="http://schemas.openxmlformats.org/officeDocument/2006/relationships/oleObject" Target="embeddings/oleObject220.bin"/><Relationship Id="rId591" Type="http://schemas.openxmlformats.org/officeDocument/2006/relationships/image" Target="media/image250.wmf"/><Relationship Id="rId2065" Type="http://schemas.openxmlformats.org/officeDocument/2006/relationships/oleObject" Target="embeddings/oleObject1137.bin"/><Relationship Id="rId2272" Type="http://schemas.openxmlformats.org/officeDocument/2006/relationships/image" Target="media/image1028.wmf"/><Relationship Id="rId244" Type="http://schemas.openxmlformats.org/officeDocument/2006/relationships/oleObject" Target="embeddings/oleObject142.bin"/><Relationship Id="rId1081" Type="http://schemas.openxmlformats.org/officeDocument/2006/relationships/oleObject" Target="embeddings/oleObject605.bin"/><Relationship Id="rId451" Type="http://schemas.openxmlformats.org/officeDocument/2006/relationships/image" Target="media/image194.wmf"/><Relationship Id="rId2132" Type="http://schemas.openxmlformats.org/officeDocument/2006/relationships/oleObject" Target="embeddings/oleObject1170.bin"/><Relationship Id="rId104" Type="http://schemas.openxmlformats.org/officeDocument/2006/relationships/image" Target="media/image38.wmf"/><Relationship Id="rId311" Type="http://schemas.openxmlformats.org/officeDocument/2006/relationships/image" Target="media/image124.wmf"/><Relationship Id="rId1898" Type="http://schemas.openxmlformats.org/officeDocument/2006/relationships/image" Target="media/image851.wmf"/><Relationship Id="rId2949" Type="http://schemas.openxmlformats.org/officeDocument/2006/relationships/image" Target="media/image1346.wmf"/><Relationship Id="rId1758" Type="http://schemas.openxmlformats.org/officeDocument/2006/relationships/oleObject" Target="embeddings/oleObject969.bin"/><Relationship Id="rId2809" Type="http://schemas.openxmlformats.org/officeDocument/2006/relationships/image" Target="media/image1278.wmf"/><Relationship Id="rId1965" Type="http://schemas.openxmlformats.org/officeDocument/2006/relationships/image" Target="media/image878.wmf"/><Relationship Id="rId1618" Type="http://schemas.openxmlformats.org/officeDocument/2006/relationships/image" Target="media/image726.wmf"/><Relationship Id="rId1825" Type="http://schemas.openxmlformats.org/officeDocument/2006/relationships/oleObject" Target="embeddings/oleObject1006.bin"/><Relationship Id="rId2599" Type="http://schemas.openxmlformats.org/officeDocument/2006/relationships/image" Target="media/image1176.wmf"/><Relationship Id="rId778" Type="http://schemas.openxmlformats.org/officeDocument/2006/relationships/oleObject" Target="embeddings/oleObject439.bin"/><Relationship Id="rId985" Type="http://schemas.openxmlformats.org/officeDocument/2006/relationships/oleObject" Target="embeddings/oleObject550.bin"/><Relationship Id="rId2459" Type="http://schemas.openxmlformats.org/officeDocument/2006/relationships/oleObject" Target="embeddings/oleObject1343.bin"/><Relationship Id="rId2666" Type="http://schemas.openxmlformats.org/officeDocument/2006/relationships/image" Target="media/image1207.wmf"/><Relationship Id="rId2873" Type="http://schemas.openxmlformats.org/officeDocument/2006/relationships/image" Target="media/image1308.wmf"/><Relationship Id="rId638" Type="http://schemas.openxmlformats.org/officeDocument/2006/relationships/oleObject" Target="embeddings/oleObject366.bin"/><Relationship Id="rId845" Type="http://schemas.openxmlformats.org/officeDocument/2006/relationships/oleObject" Target="embeddings/oleObject476.bin"/><Relationship Id="rId1268" Type="http://schemas.openxmlformats.org/officeDocument/2006/relationships/image" Target="media/image566.wmf"/><Relationship Id="rId1475" Type="http://schemas.openxmlformats.org/officeDocument/2006/relationships/image" Target="media/image668.wmf"/><Relationship Id="rId1682" Type="http://schemas.openxmlformats.org/officeDocument/2006/relationships/image" Target="media/image758.wmf"/><Relationship Id="rId2319" Type="http://schemas.openxmlformats.org/officeDocument/2006/relationships/oleObject" Target="embeddings/oleObject1264.bin"/><Relationship Id="rId2526" Type="http://schemas.openxmlformats.org/officeDocument/2006/relationships/image" Target="media/image1143.wmf"/><Relationship Id="rId2733" Type="http://schemas.openxmlformats.org/officeDocument/2006/relationships/oleObject" Target="embeddings/oleObject1489.bin"/><Relationship Id="rId705" Type="http://schemas.openxmlformats.org/officeDocument/2006/relationships/image" Target="media/image302.wmf"/><Relationship Id="rId1128" Type="http://schemas.openxmlformats.org/officeDocument/2006/relationships/image" Target="media/image496.wmf"/><Relationship Id="rId1335" Type="http://schemas.openxmlformats.org/officeDocument/2006/relationships/image" Target="media/image599.wmf"/><Relationship Id="rId1542" Type="http://schemas.openxmlformats.org/officeDocument/2006/relationships/image" Target="media/image691.wmf"/><Relationship Id="rId2940" Type="http://schemas.openxmlformats.org/officeDocument/2006/relationships/oleObject" Target="embeddings/oleObject1595.bin"/><Relationship Id="rId912" Type="http://schemas.openxmlformats.org/officeDocument/2006/relationships/image" Target="media/image399.wmf"/><Relationship Id="rId2800" Type="http://schemas.openxmlformats.org/officeDocument/2006/relationships/oleObject" Target="embeddings/oleObject1523.bin"/><Relationship Id="rId41" Type="http://schemas.openxmlformats.org/officeDocument/2006/relationships/oleObject" Target="embeddings/oleObject16.bin"/><Relationship Id="rId1402" Type="http://schemas.openxmlformats.org/officeDocument/2006/relationships/oleObject" Target="embeddings/oleObject766.bin"/><Relationship Id="rId288" Type="http://schemas.openxmlformats.org/officeDocument/2006/relationships/oleObject" Target="embeddings/oleObject172.bin"/><Relationship Id="rId495" Type="http://schemas.openxmlformats.org/officeDocument/2006/relationships/image" Target="media/image212.wmf"/><Relationship Id="rId2176" Type="http://schemas.openxmlformats.org/officeDocument/2006/relationships/image" Target="media/image980.wmf"/><Relationship Id="rId2383" Type="http://schemas.openxmlformats.org/officeDocument/2006/relationships/oleObject" Target="embeddings/oleObject1296.bin"/><Relationship Id="rId2590" Type="http://schemas.openxmlformats.org/officeDocument/2006/relationships/oleObject" Target="embeddings/oleObject1415.bin"/><Relationship Id="rId148" Type="http://schemas.openxmlformats.org/officeDocument/2006/relationships/oleObject" Target="embeddings/oleObject88.bin"/><Relationship Id="rId355" Type="http://schemas.openxmlformats.org/officeDocument/2006/relationships/image" Target="media/image146.wmf"/><Relationship Id="rId562" Type="http://schemas.openxmlformats.org/officeDocument/2006/relationships/oleObject" Target="embeddings/oleObject322.bin"/><Relationship Id="rId1192" Type="http://schemas.openxmlformats.org/officeDocument/2006/relationships/image" Target="media/image528.wmf"/><Relationship Id="rId2036" Type="http://schemas.openxmlformats.org/officeDocument/2006/relationships/oleObject" Target="embeddings/oleObject1121.bin"/><Relationship Id="rId2243" Type="http://schemas.openxmlformats.org/officeDocument/2006/relationships/oleObject" Target="embeddings/oleObject1226.bin"/><Relationship Id="rId2450" Type="http://schemas.openxmlformats.org/officeDocument/2006/relationships/image" Target="media/image1110.wmf"/><Relationship Id="rId215" Type="http://schemas.openxmlformats.org/officeDocument/2006/relationships/oleObject" Target="embeddings/oleObject128.bin"/><Relationship Id="rId422" Type="http://schemas.openxmlformats.org/officeDocument/2006/relationships/oleObject" Target="embeddings/oleObject239.bin"/><Relationship Id="rId1052" Type="http://schemas.openxmlformats.org/officeDocument/2006/relationships/image" Target="media/image460.wmf"/><Relationship Id="rId2103" Type="http://schemas.openxmlformats.org/officeDocument/2006/relationships/oleObject" Target="embeddings/oleObject1156.bin"/><Relationship Id="rId2310" Type="http://schemas.openxmlformats.org/officeDocument/2006/relationships/image" Target="media/image1047.wmf"/><Relationship Id="rId1869" Type="http://schemas.openxmlformats.org/officeDocument/2006/relationships/oleObject" Target="embeddings/oleObject1029.bin"/><Relationship Id="rId1729" Type="http://schemas.openxmlformats.org/officeDocument/2006/relationships/image" Target="media/image773.wmf"/><Relationship Id="rId1936" Type="http://schemas.openxmlformats.org/officeDocument/2006/relationships/oleObject" Target="embeddings/oleObject1067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98.bin"/><Relationship Id="rId2777" Type="http://schemas.openxmlformats.org/officeDocument/2006/relationships/oleObject" Target="embeddings/oleObject1511.bin"/><Relationship Id="rId749" Type="http://schemas.openxmlformats.org/officeDocument/2006/relationships/image" Target="media/image322.wmf"/><Relationship Id="rId1379" Type="http://schemas.openxmlformats.org/officeDocument/2006/relationships/image" Target="media/image621.wmf"/><Relationship Id="rId1586" Type="http://schemas.openxmlformats.org/officeDocument/2006/relationships/image" Target="media/image710.wmf"/><Relationship Id="rId2984" Type="http://schemas.openxmlformats.org/officeDocument/2006/relationships/image" Target="media/image1364.wmf"/><Relationship Id="rId609" Type="http://schemas.openxmlformats.org/officeDocument/2006/relationships/oleObject" Target="embeddings/oleObject347.bin"/><Relationship Id="rId956" Type="http://schemas.openxmlformats.org/officeDocument/2006/relationships/oleObject" Target="embeddings/oleObject533.bin"/><Relationship Id="rId1239" Type="http://schemas.openxmlformats.org/officeDocument/2006/relationships/oleObject" Target="embeddings/oleObject684.bin"/><Relationship Id="rId1793" Type="http://schemas.openxmlformats.org/officeDocument/2006/relationships/oleObject" Target="embeddings/oleObject988.bin"/><Relationship Id="rId2637" Type="http://schemas.openxmlformats.org/officeDocument/2006/relationships/image" Target="media/image1193.wmf"/><Relationship Id="rId2844" Type="http://schemas.openxmlformats.org/officeDocument/2006/relationships/oleObject" Target="embeddings/oleObject1547.bin"/><Relationship Id="rId85" Type="http://schemas.openxmlformats.org/officeDocument/2006/relationships/image" Target="media/image35.wmf"/><Relationship Id="rId816" Type="http://schemas.openxmlformats.org/officeDocument/2006/relationships/oleObject" Target="embeddings/oleObject461.bin"/><Relationship Id="rId1446" Type="http://schemas.openxmlformats.org/officeDocument/2006/relationships/oleObject" Target="embeddings/oleObject788.bin"/><Relationship Id="rId1653" Type="http://schemas.openxmlformats.org/officeDocument/2006/relationships/oleObject" Target="embeddings/oleObject906.bin"/><Relationship Id="rId1860" Type="http://schemas.openxmlformats.org/officeDocument/2006/relationships/image" Target="media/image832.wmf"/><Relationship Id="rId2704" Type="http://schemas.openxmlformats.org/officeDocument/2006/relationships/image" Target="media/image1226.wmf"/><Relationship Id="rId2911" Type="http://schemas.openxmlformats.org/officeDocument/2006/relationships/image" Target="media/image1327.wmf"/><Relationship Id="rId1306" Type="http://schemas.openxmlformats.org/officeDocument/2006/relationships/oleObject" Target="embeddings/oleObject718.bin"/><Relationship Id="rId1513" Type="http://schemas.openxmlformats.org/officeDocument/2006/relationships/oleObject" Target="embeddings/oleObject832.bin"/><Relationship Id="rId1720" Type="http://schemas.openxmlformats.org/officeDocument/2006/relationships/oleObject" Target="embeddings/oleObject948.bin"/><Relationship Id="rId12" Type="http://schemas.openxmlformats.org/officeDocument/2006/relationships/image" Target="media/image7.wmf"/><Relationship Id="rId399" Type="http://schemas.openxmlformats.org/officeDocument/2006/relationships/image" Target="media/image168.wmf"/><Relationship Id="rId2287" Type="http://schemas.openxmlformats.org/officeDocument/2006/relationships/oleObject" Target="embeddings/oleObject1248.bin"/><Relationship Id="rId2494" Type="http://schemas.openxmlformats.org/officeDocument/2006/relationships/image" Target="media/image1128.wmf"/><Relationship Id="rId259" Type="http://schemas.openxmlformats.org/officeDocument/2006/relationships/oleObject" Target="embeddings/oleObject157.bin"/><Relationship Id="rId466" Type="http://schemas.openxmlformats.org/officeDocument/2006/relationships/oleObject" Target="embeddings/oleObject261.bin"/><Relationship Id="rId673" Type="http://schemas.openxmlformats.org/officeDocument/2006/relationships/image" Target="media/image286.wmf"/><Relationship Id="rId880" Type="http://schemas.openxmlformats.org/officeDocument/2006/relationships/image" Target="media/image383.wmf"/><Relationship Id="rId1096" Type="http://schemas.openxmlformats.org/officeDocument/2006/relationships/image" Target="media/image480.wmf"/><Relationship Id="rId2147" Type="http://schemas.openxmlformats.org/officeDocument/2006/relationships/image" Target="media/image966.wmf"/><Relationship Id="rId2354" Type="http://schemas.openxmlformats.org/officeDocument/2006/relationships/image" Target="media/image1069.wmf"/><Relationship Id="rId2561" Type="http://schemas.openxmlformats.org/officeDocument/2006/relationships/oleObject" Target="embeddings/oleObject1399.bin"/><Relationship Id="rId119" Type="http://schemas.openxmlformats.org/officeDocument/2006/relationships/oleObject" Target="embeddings/oleObject69.bin"/><Relationship Id="rId326" Type="http://schemas.openxmlformats.org/officeDocument/2006/relationships/oleObject" Target="embeddings/oleObject191.bin"/><Relationship Id="rId533" Type="http://schemas.openxmlformats.org/officeDocument/2006/relationships/image" Target="media/image222.wmf"/><Relationship Id="rId1163" Type="http://schemas.openxmlformats.org/officeDocument/2006/relationships/oleObject" Target="embeddings/oleObject646.bin"/><Relationship Id="rId1370" Type="http://schemas.openxmlformats.org/officeDocument/2006/relationships/oleObject" Target="embeddings/oleObject750.bin"/><Relationship Id="rId2007" Type="http://schemas.openxmlformats.org/officeDocument/2006/relationships/image" Target="media/image897.wmf"/><Relationship Id="rId2214" Type="http://schemas.openxmlformats.org/officeDocument/2006/relationships/image" Target="media/image999.wmf"/><Relationship Id="rId740" Type="http://schemas.openxmlformats.org/officeDocument/2006/relationships/oleObject" Target="embeddings/oleObject419.bin"/><Relationship Id="rId1023" Type="http://schemas.openxmlformats.org/officeDocument/2006/relationships/image" Target="media/image448.wmf"/><Relationship Id="rId2421" Type="http://schemas.openxmlformats.org/officeDocument/2006/relationships/oleObject" Target="embeddings/oleObject1319.bin"/><Relationship Id="rId600" Type="http://schemas.openxmlformats.org/officeDocument/2006/relationships/oleObject" Target="embeddings/oleObject342.bin"/><Relationship Id="rId1230" Type="http://schemas.openxmlformats.org/officeDocument/2006/relationships/image" Target="media/image547.wmf"/><Relationship Id="rId183" Type="http://schemas.openxmlformats.org/officeDocument/2006/relationships/image" Target="media/image67.wmf"/><Relationship Id="rId390" Type="http://schemas.openxmlformats.org/officeDocument/2006/relationships/oleObject" Target="embeddings/oleObject223.bin"/><Relationship Id="rId1907" Type="http://schemas.openxmlformats.org/officeDocument/2006/relationships/oleObject" Target="embeddings/oleObject1049.bin"/><Relationship Id="rId2071" Type="http://schemas.openxmlformats.org/officeDocument/2006/relationships/oleObject" Target="embeddings/oleObject1140.bin"/><Relationship Id="rId250" Type="http://schemas.openxmlformats.org/officeDocument/2006/relationships/oleObject" Target="embeddings/oleObject148.bin"/><Relationship Id="rId110" Type="http://schemas.openxmlformats.org/officeDocument/2006/relationships/oleObject" Target="embeddings/oleObject65.bin"/><Relationship Id="rId2888" Type="http://schemas.openxmlformats.org/officeDocument/2006/relationships/oleObject" Target="embeddings/oleObject1569.bin"/><Relationship Id="rId1697" Type="http://schemas.openxmlformats.org/officeDocument/2006/relationships/oleObject" Target="embeddings/oleObject934.bin"/><Relationship Id="rId2748" Type="http://schemas.openxmlformats.org/officeDocument/2006/relationships/image" Target="media/image1248.wmf"/><Relationship Id="rId2955" Type="http://schemas.openxmlformats.org/officeDocument/2006/relationships/image" Target="media/image1349.wmf"/><Relationship Id="rId927" Type="http://schemas.openxmlformats.org/officeDocument/2006/relationships/oleObject" Target="embeddings/oleObject517.bin"/><Relationship Id="rId1557" Type="http://schemas.openxmlformats.org/officeDocument/2006/relationships/oleObject" Target="embeddings/oleObject857.bin"/><Relationship Id="rId1764" Type="http://schemas.openxmlformats.org/officeDocument/2006/relationships/image" Target="media/image787.wmf"/><Relationship Id="rId1971" Type="http://schemas.openxmlformats.org/officeDocument/2006/relationships/image" Target="media/image881.wmf"/><Relationship Id="rId2608" Type="http://schemas.openxmlformats.org/officeDocument/2006/relationships/oleObject" Target="embeddings/oleObject1424.bin"/><Relationship Id="rId2815" Type="http://schemas.openxmlformats.org/officeDocument/2006/relationships/image" Target="media/image1281.wmf"/><Relationship Id="rId56" Type="http://schemas.openxmlformats.org/officeDocument/2006/relationships/oleObject" Target="embeddings/oleObject29.bin"/><Relationship Id="rId1417" Type="http://schemas.openxmlformats.org/officeDocument/2006/relationships/image" Target="media/image640.wmf"/><Relationship Id="rId1624" Type="http://schemas.openxmlformats.org/officeDocument/2006/relationships/image" Target="media/image729.wmf"/><Relationship Id="rId1831" Type="http://schemas.openxmlformats.org/officeDocument/2006/relationships/image" Target="media/image818.wmf"/><Relationship Id="rId2398" Type="http://schemas.openxmlformats.org/officeDocument/2006/relationships/image" Target="media/image1091.wmf"/><Relationship Id="rId577" Type="http://schemas.openxmlformats.org/officeDocument/2006/relationships/image" Target="media/image243.wmf"/><Relationship Id="rId2258" Type="http://schemas.openxmlformats.org/officeDocument/2006/relationships/image" Target="media/image1021.wmf"/><Relationship Id="rId784" Type="http://schemas.openxmlformats.org/officeDocument/2006/relationships/oleObject" Target="embeddings/oleObject442.bin"/><Relationship Id="rId991" Type="http://schemas.openxmlformats.org/officeDocument/2006/relationships/oleObject" Target="embeddings/oleObject555.bin"/><Relationship Id="rId1067" Type="http://schemas.openxmlformats.org/officeDocument/2006/relationships/image" Target="media/image467.wmf"/><Relationship Id="rId2465" Type="http://schemas.openxmlformats.org/officeDocument/2006/relationships/oleObject" Target="embeddings/oleObject1347.bin"/><Relationship Id="rId2672" Type="http://schemas.openxmlformats.org/officeDocument/2006/relationships/image" Target="media/image1210.wmf"/><Relationship Id="rId437" Type="http://schemas.openxmlformats.org/officeDocument/2006/relationships/image" Target="media/image187.wmf"/><Relationship Id="rId644" Type="http://schemas.openxmlformats.org/officeDocument/2006/relationships/oleObject" Target="embeddings/oleObject369.bin"/><Relationship Id="rId851" Type="http://schemas.openxmlformats.org/officeDocument/2006/relationships/oleObject" Target="embeddings/oleObject479.bin"/><Relationship Id="rId1274" Type="http://schemas.openxmlformats.org/officeDocument/2006/relationships/image" Target="media/image569.wmf"/><Relationship Id="rId1481" Type="http://schemas.openxmlformats.org/officeDocument/2006/relationships/image" Target="media/image671.wmf"/><Relationship Id="rId2118" Type="http://schemas.openxmlformats.org/officeDocument/2006/relationships/oleObject" Target="embeddings/oleObject1163.bin"/><Relationship Id="rId2325" Type="http://schemas.openxmlformats.org/officeDocument/2006/relationships/oleObject" Target="embeddings/oleObject1267.bin"/><Relationship Id="rId2532" Type="http://schemas.openxmlformats.org/officeDocument/2006/relationships/oleObject" Target="embeddings/oleObject1383.bin"/><Relationship Id="rId504" Type="http://schemas.openxmlformats.org/officeDocument/2006/relationships/oleObject" Target="embeddings/oleObject285.bin"/><Relationship Id="rId711" Type="http://schemas.openxmlformats.org/officeDocument/2006/relationships/image" Target="media/image303.wmf"/><Relationship Id="rId1134" Type="http://schemas.openxmlformats.org/officeDocument/2006/relationships/image" Target="media/image499.wmf"/><Relationship Id="rId1341" Type="http://schemas.openxmlformats.org/officeDocument/2006/relationships/image" Target="media/image602.wmf"/><Relationship Id="rId1201" Type="http://schemas.openxmlformats.org/officeDocument/2006/relationships/oleObject" Target="embeddings/oleObject665.bin"/><Relationship Id="rId294" Type="http://schemas.openxmlformats.org/officeDocument/2006/relationships/oleObject" Target="embeddings/oleObject175.bin"/><Relationship Id="rId2182" Type="http://schemas.openxmlformats.org/officeDocument/2006/relationships/image" Target="media/image983.wmf"/><Relationship Id="rId154" Type="http://schemas.openxmlformats.org/officeDocument/2006/relationships/oleObject" Target="embeddings/oleObject94.bin"/><Relationship Id="rId361" Type="http://schemas.openxmlformats.org/officeDocument/2006/relationships/image" Target="media/image149.wmf"/><Relationship Id="rId2042" Type="http://schemas.openxmlformats.org/officeDocument/2006/relationships/oleObject" Target="embeddings/oleObject1124.bin"/><Relationship Id="rId221" Type="http://schemas.openxmlformats.org/officeDocument/2006/relationships/image" Target="media/image87.wmf"/><Relationship Id="rId2859" Type="http://schemas.openxmlformats.org/officeDocument/2006/relationships/image" Target="media/image1301.wmf"/><Relationship Id="rId1668" Type="http://schemas.openxmlformats.org/officeDocument/2006/relationships/image" Target="media/image751.wmf"/><Relationship Id="rId1875" Type="http://schemas.openxmlformats.org/officeDocument/2006/relationships/oleObject" Target="embeddings/oleObject1032.bin"/><Relationship Id="rId2719" Type="http://schemas.openxmlformats.org/officeDocument/2006/relationships/oleObject" Target="embeddings/oleObject1482.bin"/><Relationship Id="rId1528" Type="http://schemas.openxmlformats.org/officeDocument/2006/relationships/oleObject" Target="embeddings/oleObject840.bin"/><Relationship Id="rId2926" Type="http://schemas.openxmlformats.org/officeDocument/2006/relationships/oleObject" Target="embeddings/oleObject1588.bin"/><Relationship Id="rId1735" Type="http://schemas.openxmlformats.org/officeDocument/2006/relationships/image" Target="media/image776.wmf"/><Relationship Id="rId1942" Type="http://schemas.openxmlformats.org/officeDocument/2006/relationships/oleObject" Target="embeddings/oleObject1070.bin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994.bin"/><Relationship Id="rId688" Type="http://schemas.openxmlformats.org/officeDocument/2006/relationships/oleObject" Target="embeddings/oleObject391.bin"/><Relationship Id="rId895" Type="http://schemas.openxmlformats.org/officeDocument/2006/relationships/oleObject" Target="embeddings/oleObject501.bin"/><Relationship Id="rId2369" Type="http://schemas.openxmlformats.org/officeDocument/2006/relationships/oleObject" Target="embeddings/oleObject1289.bin"/><Relationship Id="rId2576" Type="http://schemas.openxmlformats.org/officeDocument/2006/relationships/image" Target="media/image1166.wmf"/><Relationship Id="rId2783" Type="http://schemas.openxmlformats.org/officeDocument/2006/relationships/oleObject" Target="embeddings/oleObject1514.bin"/><Relationship Id="rId2990" Type="http://schemas.openxmlformats.org/officeDocument/2006/relationships/header" Target="header3.xml"/><Relationship Id="rId548" Type="http://schemas.openxmlformats.org/officeDocument/2006/relationships/oleObject" Target="embeddings/oleObject315.bin"/><Relationship Id="rId755" Type="http://schemas.openxmlformats.org/officeDocument/2006/relationships/image" Target="media/image325.wmf"/><Relationship Id="rId962" Type="http://schemas.openxmlformats.org/officeDocument/2006/relationships/oleObject" Target="embeddings/oleObject536.bin"/><Relationship Id="rId1178" Type="http://schemas.openxmlformats.org/officeDocument/2006/relationships/image" Target="media/image521.wmf"/><Relationship Id="rId1385" Type="http://schemas.openxmlformats.org/officeDocument/2006/relationships/image" Target="media/image624.wmf"/><Relationship Id="rId1592" Type="http://schemas.openxmlformats.org/officeDocument/2006/relationships/image" Target="media/image713.wmf"/><Relationship Id="rId2229" Type="http://schemas.openxmlformats.org/officeDocument/2006/relationships/oleObject" Target="embeddings/oleObject1219.bin"/><Relationship Id="rId2436" Type="http://schemas.openxmlformats.org/officeDocument/2006/relationships/image" Target="media/image1103.wmf"/><Relationship Id="rId2643" Type="http://schemas.openxmlformats.org/officeDocument/2006/relationships/image" Target="media/image1196.wmf"/><Relationship Id="rId2850" Type="http://schemas.openxmlformats.org/officeDocument/2006/relationships/oleObject" Target="embeddings/oleObject1550.bin"/><Relationship Id="rId91" Type="http://schemas.openxmlformats.org/officeDocument/2006/relationships/oleObject" Target="embeddings/oleObject50.bin"/><Relationship Id="rId408" Type="http://schemas.openxmlformats.org/officeDocument/2006/relationships/oleObject" Target="embeddings/oleObject232.bin"/><Relationship Id="rId615" Type="http://schemas.openxmlformats.org/officeDocument/2006/relationships/oleObject" Target="embeddings/oleObject350.bin"/><Relationship Id="rId822" Type="http://schemas.openxmlformats.org/officeDocument/2006/relationships/oleObject" Target="embeddings/oleObject464.bin"/><Relationship Id="rId1038" Type="http://schemas.openxmlformats.org/officeDocument/2006/relationships/oleObject" Target="embeddings/oleObject580.bin"/><Relationship Id="rId1245" Type="http://schemas.openxmlformats.org/officeDocument/2006/relationships/oleObject" Target="embeddings/oleObject687.bin"/><Relationship Id="rId1452" Type="http://schemas.openxmlformats.org/officeDocument/2006/relationships/oleObject" Target="embeddings/oleObject791.bin"/><Relationship Id="rId2503" Type="http://schemas.openxmlformats.org/officeDocument/2006/relationships/oleObject" Target="embeddings/oleObject1367.bin"/><Relationship Id="rId1105" Type="http://schemas.openxmlformats.org/officeDocument/2006/relationships/oleObject" Target="embeddings/oleObject617.bin"/><Relationship Id="rId1312" Type="http://schemas.openxmlformats.org/officeDocument/2006/relationships/oleObject" Target="embeddings/oleObject721.bin"/><Relationship Id="rId2710" Type="http://schemas.openxmlformats.org/officeDocument/2006/relationships/image" Target="media/image1229.wmf"/><Relationship Id="rId198" Type="http://schemas.openxmlformats.org/officeDocument/2006/relationships/oleObject" Target="embeddings/oleObject120.bin"/><Relationship Id="rId2086" Type="http://schemas.openxmlformats.org/officeDocument/2006/relationships/image" Target="media/image935.wmf"/><Relationship Id="rId2293" Type="http://schemas.openxmlformats.org/officeDocument/2006/relationships/oleObject" Target="embeddings/oleObject1251.bin"/><Relationship Id="rId265" Type="http://schemas.openxmlformats.org/officeDocument/2006/relationships/image" Target="media/image101.wmf"/><Relationship Id="rId472" Type="http://schemas.openxmlformats.org/officeDocument/2006/relationships/oleObject" Target="embeddings/oleObject266.bin"/><Relationship Id="rId2153" Type="http://schemas.openxmlformats.org/officeDocument/2006/relationships/image" Target="media/image969.wmf"/><Relationship Id="rId2360" Type="http://schemas.openxmlformats.org/officeDocument/2006/relationships/image" Target="media/image1072.wmf"/><Relationship Id="rId125" Type="http://schemas.openxmlformats.org/officeDocument/2006/relationships/image" Target="media/image50.wmf"/><Relationship Id="rId332" Type="http://schemas.openxmlformats.org/officeDocument/2006/relationships/oleObject" Target="embeddings/oleObject194.bin"/><Relationship Id="rId2013" Type="http://schemas.openxmlformats.org/officeDocument/2006/relationships/image" Target="media/image900.wmf"/><Relationship Id="rId2220" Type="http://schemas.openxmlformats.org/officeDocument/2006/relationships/image" Target="media/image1002.wmf"/><Relationship Id="rId1779" Type="http://schemas.openxmlformats.org/officeDocument/2006/relationships/oleObject" Target="embeddings/oleObject981.bin"/><Relationship Id="rId1986" Type="http://schemas.openxmlformats.org/officeDocument/2006/relationships/oleObject" Target="embeddings/oleObject1095.bin"/><Relationship Id="rId1639" Type="http://schemas.openxmlformats.org/officeDocument/2006/relationships/oleObject" Target="embeddings/oleObject899.bin"/><Relationship Id="rId1846" Type="http://schemas.openxmlformats.org/officeDocument/2006/relationships/image" Target="media/image825.wmf"/><Relationship Id="rId1706" Type="http://schemas.openxmlformats.org/officeDocument/2006/relationships/image" Target="media/image762.wmf"/><Relationship Id="rId1913" Type="http://schemas.openxmlformats.org/officeDocument/2006/relationships/oleObject" Target="embeddings/oleObject1055.bin"/><Relationship Id="rId799" Type="http://schemas.openxmlformats.org/officeDocument/2006/relationships/oleObject" Target="embeddings/oleObject451.bin"/><Relationship Id="rId2687" Type="http://schemas.openxmlformats.org/officeDocument/2006/relationships/oleObject" Target="embeddings/oleObject1466.bin"/><Relationship Id="rId2894" Type="http://schemas.openxmlformats.org/officeDocument/2006/relationships/oleObject" Target="embeddings/oleObject1572.bin"/><Relationship Id="rId659" Type="http://schemas.openxmlformats.org/officeDocument/2006/relationships/image" Target="media/image279.wmf"/><Relationship Id="rId866" Type="http://schemas.openxmlformats.org/officeDocument/2006/relationships/image" Target="media/image376.wmf"/><Relationship Id="rId1289" Type="http://schemas.openxmlformats.org/officeDocument/2006/relationships/image" Target="media/image576.wmf"/><Relationship Id="rId1496" Type="http://schemas.openxmlformats.org/officeDocument/2006/relationships/oleObject" Target="embeddings/oleObject815.bin"/><Relationship Id="rId2547" Type="http://schemas.openxmlformats.org/officeDocument/2006/relationships/oleObject" Target="embeddings/oleObject1392.bin"/><Relationship Id="rId519" Type="http://schemas.openxmlformats.org/officeDocument/2006/relationships/oleObject" Target="embeddings/oleObject300.bin"/><Relationship Id="rId1149" Type="http://schemas.openxmlformats.org/officeDocument/2006/relationships/oleObject" Target="embeddings/oleObject639.bin"/><Relationship Id="rId1356" Type="http://schemas.openxmlformats.org/officeDocument/2006/relationships/oleObject" Target="embeddings/oleObject743.bin"/><Relationship Id="rId2754" Type="http://schemas.openxmlformats.org/officeDocument/2006/relationships/image" Target="media/image1251.wmf"/><Relationship Id="rId2961" Type="http://schemas.openxmlformats.org/officeDocument/2006/relationships/image" Target="media/image1352.wmf"/><Relationship Id="rId726" Type="http://schemas.openxmlformats.org/officeDocument/2006/relationships/oleObject" Target="embeddings/oleObject412.bin"/><Relationship Id="rId933" Type="http://schemas.openxmlformats.org/officeDocument/2006/relationships/oleObject" Target="embeddings/oleObject521.bin"/><Relationship Id="rId1009" Type="http://schemas.openxmlformats.org/officeDocument/2006/relationships/image" Target="media/image441.wmf"/><Relationship Id="rId1563" Type="http://schemas.openxmlformats.org/officeDocument/2006/relationships/oleObject" Target="embeddings/oleObject861.bin"/><Relationship Id="rId1770" Type="http://schemas.openxmlformats.org/officeDocument/2006/relationships/image" Target="media/image790.wmf"/><Relationship Id="rId2407" Type="http://schemas.openxmlformats.org/officeDocument/2006/relationships/oleObject" Target="embeddings/oleObject1308.bin"/><Relationship Id="rId2614" Type="http://schemas.openxmlformats.org/officeDocument/2006/relationships/image" Target="media/image1183.wmf"/><Relationship Id="rId2821" Type="http://schemas.openxmlformats.org/officeDocument/2006/relationships/oleObject" Target="embeddings/oleObject1534.bin"/><Relationship Id="rId62" Type="http://schemas.openxmlformats.org/officeDocument/2006/relationships/image" Target="media/image24.wmf"/><Relationship Id="rId1216" Type="http://schemas.openxmlformats.org/officeDocument/2006/relationships/image" Target="media/image540.wmf"/><Relationship Id="rId1423" Type="http://schemas.openxmlformats.org/officeDocument/2006/relationships/image" Target="media/image643.wmf"/><Relationship Id="rId1630" Type="http://schemas.openxmlformats.org/officeDocument/2006/relationships/image" Target="media/image732.wmf"/><Relationship Id="rId2197" Type="http://schemas.openxmlformats.org/officeDocument/2006/relationships/oleObject" Target="embeddings/oleObject1203.bin"/><Relationship Id="rId169" Type="http://schemas.openxmlformats.org/officeDocument/2006/relationships/image" Target="media/image64.wmf"/><Relationship Id="rId376" Type="http://schemas.openxmlformats.org/officeDocument/2006/relationships/oleObject" Target="embeddings/oleObject216.bin"/><Relationship Id="rId583" Type="http://schemas.openxmlformats.org/officeDocument/2006/relationships/image" Target="media/image246.wmf"/><Relationship Id="rId790" Type="http://schemas.openxmlformats.org/officeDocument/2006/relationships/oleObject" Target="embeddings/oleObject445.bin"/><Relationship Id="rId2057" Type="http://schemas.openxmlformats.org/officeDocument/2006/relationships/image" Target="media/image922.wmf"/><Relationship Id="rId2264" Type="http://schemas.openxmlformats.org/officeDocument/2006/relationships/image" Target="media/image1024.wmf"/><Relationship Id="rId2471" Type="http://schemas.openxmlformats.org/officeDocument/2006/relationships/oleObject" Target="embeddings/oleObject1351.bin"/><Relationship Id="rId236" Type="http://schemas.openxmlformats.org/officeDocument/2006/relationships/oleObject" Target="embeddings/oleObject138.bin"/><Relationship Id="rId443" Type="http://schemas.openxmlformats.org/officeDocument/2006/relationships/image" Target="media/image190.wmf"/><Relationship Id="rId650" Type="http://schemas.openxmlformats.org/officeDocument/2006/relationships/oleObject" Target="embeddings/oleObject372.bin"/><Relationship Id="rId1073" Type="http://schemas.openxmlformats.org/officeDocument/2006/relationships/image" Target="media/image470.wmf"/><Relationship Id="rId1280" Type="http://schemas.openxmlformats.org/officeDocument/2006/relationships/oleObject" Target="embeddings/oleObject705.bin"/><Relationship Id="rId2124" Type="http://schemas.openxmlformats.org/officeDocument/2006/relationships/oleObject" Target="embeddings/oleObject1166.bin"/><Relationship Id="rId2331" Type="http://schemas.openxmlformats.org/officeDocument/2006/relationships/oleObject" Target="embeddings/oleObject1270.bin"/><Relationship Id="rId303" Type="http://schemas.openxmlformats.org/officeDocument/2006/relationships/image" Target="media/image120.wmf"/><Relationship Id="rId1140" Type="http://schemas.openxmlformats.org/officeDocument/2006/relationships/image" Target="media/image502.wmf"/><Relationship Id="rId510" Type="http://schemas.openxmlformats.org/officeDocument/2006/relationships/oleObject" Target="embeddings/oleObject291.bin"/><Relationship Id="rId1000" Type="http://schemas.openxmlformats.org/officeDocument/2006/relationships/oleObject" Target="embeddings/oleObject560.bin"/><Relationship Id="rId1957" Type="http://schemas.openxmlformats.org/officeDocument/2006/relationships/image" Target="media/image874.wmf"/><Relationship Id="rId1817" Type="http://schemas.openxmlformats.org/officeDocument/2006/relationships/oleObject" Target="embeddings/oleObject1002.bin"/><Relationship Id="rId160" Type="http://schemas.openxmlformats.org/officeDocument/2006/relationships/oleObject" Target="embeddings/oleObject97.bin"/><Relationship Id="rId2798" Type="http://schemas.openxmlformats.org/officeDocument/2006/relationships/image" Target="media/image1273.wmf"/><Relationship Id="rId977" Type="http://schemas.openxmlformats.org/officeDocument/2006/relationships/image" Target="media/image430.wmf"/><Relationship Id="rId2658" Type="http://schemas.openxmlformats.org/officeDocument/2006/relationships/oleObject" Target="embeddings/oleObject1451.bin"/><Relationship Id="rId2865" Type="http://schemas.openxmlformats.org/officeDocument/2006/relationships/image" Target="media/image1304.wmf"/><Relationship Id="rId837" Type="http://schemas.openxmlformats.org/officeDocument/2006/relationships/oleObject" Target="embeddings/oleObject472.bin"/><Relationship Id="rId1467" Type="http://schemas.openxmlformats.org/officeDocument/2006/relationships/oleObject" Target="embeddings/oleObject799.bin"/><Relationship Id="rId1674" Type="http://schemas.openxmlformats.org/officeDocument/2006/relationships/image" Target="media/image754.wmf"/><Relationship Id="rId1881" Type="http://schemas.openxmlformats.org/officeDocument/2006/relationships/oleObject" Target="embeddings/oleObject1035.bin"/><Relationship Id="rId2518" Type="http://schemas.openxmlformats.org/officeDocument/2006/relationships/image" Target="media/image1139.wmf"/><Relationship Id="rId2725" Type="http://schemas.openxmlformats.org/officeDocument/2006/relationships/oleObject" Target="embeddings/oleObject1485.bin"/><Relationship Id="rId2932" Type="http://schemas.openxmlformats.org/officeDocument/2006/relationships/oleObject" Target="embeddings/oleObject1591.bin"/><Relationship Id="rId904" Type="http://schemas.openxmlformats.org/officeDocument/2006/relationships/image" Target="media/image395.wmf"/><Relationship Id="rId1327" Type="http://schemas.openxmlformats.org/officeDocument/2006/relationships/image" Target="media/image595.wmf"/><Relationship Id="rId1534" Type="http://schemas.openxmlformats.org/officeDocument/2006/relationships/image" Target="media/image687.wmf"/><Relationship Id="rId1741" Type="http://schemas.openxmlformats.org/officeDocument/2006/relationships/image" Target="media/image779.wmf"/><Relationship Id="rId33" Type="http://schemas.openxmlformats.org/officeDocument/2006/relationships/oleObject" Target="embeddings/oleObject12.bin"/><Relationship Id="rId1601" Type="http://schemas.openxmlformats.org/officeDocument/2006/relationships/oleObject" Target="embeddings/oleObject880.bin"/><Relationship Id="rId487" Type="http://schemas.openxmlformats.org/officeDocument/2006/relationships/image" Target="media/image210.wmf"/><Relationship Id="rId694" Type="http://schemas.openxmlformats.org/officeDocument/2006/relationships/oleObject" Target="embeddings/oleObject394.bin"/><Relationship Id="rId2168" Type="http://schemas.openxmlformats.org/officeDocument/2006/relationships/oleObject" Target="embeddings/oleObject1188.bin"/><Relationship Id="rId2375" Type="http://schemas.openxmlformats.org/officeDocument/2006/relationships/oleObject" Target="embeddings/oleObject1292.bin"/><Relationship Id="rId347" Type="http://schemas.openxmlformats.org/officeDocument/2006/relationships/image" Target="media/image142.wmf"/><Relationship Id="rId1184" Type="http://schemas.openxmlformats.org/officeDocument/2006/relationships/image" Target="media/image524.wmf"/><Relationship Id="rId2028" Type="http://schemas.openxmlformats.org/officeDocument/2006/relationships/oleObject" Target="embeddings/oleObject1117.bin"/><Relationship Id="rId2582" Type="http://schemas.openxmlformats.org/officeDocument/2006/relationships/image" Target="media/image1169.wmf"/><Relationship Id="rId554" Type="http://schemas.openxmlformats.org/officeDocument/2006/relationships/oleObject" Target="embeddings/oleObject318.bin"/><Relationship Id="rId761" Type="http://schemas.openxmlformats.org/officeDocument/2006/relationships/image" Target="media/image328.wmf"/><Relationship Id="rId1391" Type="http://schemas.openxmlformats.org/officeDocument/2006/relationships/image" Target="media/image627.wmf"/><Relationship Id="rId2235" Type="http://schemas.openxmlformats.org/officeDocument/2006/relationships/oleObject" Target="embeddings/oleObject1222.bin"/><Relationship Id="rId2442" Type="http://schemas.openxmlformats.org/officeDocument/2006/relationships/image" Target="media/image1106.wmf"/><Relationship Id="rId207" Type="http://schemas.openxmlformats.org/officeDocument/2006/relationships/image" Target="media/image79.wmf"/><Relationship Id="rId414" Type="http://schemas.openxmlformats.org/officeDocument/2006/relationships/oleObject" Target="embeddings/oleObject235.bin"/><Relationship Id="rId621" Type="http://schemas.openxmlformats.org/officeDocument/2006/relationships/oleObject" Target="embeddings/oleObject353.bin"/><Relationship Id="rId1044" Type="http://schemas.openxmlformats.org/officeDocument/2006/relationships/oleObject" Target="embeddings/oleObject584.bin"/><Relationship Id="rId1251" Type="http://schemas.openxmlformats.org/officeDocument/2006/relationships/oleObject" Target="embeddings/oleObject690.bin"/><Relationship Id="rId2302" Type="http://schemas.openxmlformats.org/officeDocument/2006/relationships/image" Target="media/image1043.wmf"/><Relationship Id="rId1111" Type="http://schemas.openxmlformats.org/officeDocument/2006/relationships/oleObject" Target="embeddings/oleObject620.bin"/><Relationship Id="rId1928" Type="http://schemas.openxmlformats.org/officeDocument/2006/relationships/oleObject" Target="embeddings/oleObject1063.bin"/><Relationship Id="rId2092" Type="http://schemas.openxmlformats.org/officeDocument/2006/relationships/image" Target="media/image938.wmf"/><Relationship Id="rId271" Type="http://schemas.openxmlformats.org/officeDocument/2006/relationships/image" Target="media/image104.wmf"/><Relationship Id="rId131" Type="http://schemas.openxmlformats.org/officeDocument/2006/relationships/image" Target="media/image53.wmf"/><Relationship Id="rId2769" Type="http://schemas.openxmlformats.org/officeDocument/2006/relationships/oleObject" Target="embeddings/oleObject1507.bin"/><Relationship Id="rId2976" Type="http://schemas.openxmlformats.org/officeDocument/2006/relationships/oleObject" Target="embeddings/oleObject1613.bin"/><Relationship Id="rId948" Type="http://schemas.openxmlformats.org/officeDocument/2006/relationships/oleObject" Target="embeddings/oleObject529.bin"/><Relationship Id="rId1578" Type="http://schemas.openxmlformats.org/officeDocument/2006/relationships/image" Target="media/image706.wmf"/><Relationship Id="rId1785" Type="http://schemas.openxmlformats.org/officeDocument/2006/relationships/oleObject" Target="embeddings/oleObject984.bin"/><Relationship Id="rId1992" Type="http://schemas.openxmlformats.org/officeDocument/2006/relationships/oleObject" Target="embeddings/oleObject1099.bin"/><Relationship Id="rId2629" Type="http://schemas.openxmlformats.org/officeDocument/2006/relationships/image" Target="media/image1189.wmf"/><Relationship Id="rId2836" Type="http://schemas.openxmlformats.org/officeDocument/2006/relationships/oleObject" Target="embeddings/oleObject1543.bin"/><Relationship Id="rId77" Type="http://schemas.openxmlformats.org/officeDocument/2006/relationships/image" Target="media/image31.wmf"/><Relationship Id="rId808" Type="http://schemas.openxmlformats.org/officeDocument/2006/relationships/oleObject" Target="embeddings/oleObject457.bin"/><Relationship Id="rId1438" Type="http://schemas.openxmlformats.org/officeDocument/2006/relationships/oleObject" Target="embeddings/oleObject784.bin"/><Relationship Id="rId1645" Type="http://schemas.openxmlformats.org/officeDocument/2006/relationships/oleObject" Target="embeddings/oleObject902.bin"/><Relationship Id="rId1852" Type="http://schemas.openxmlformats.org/officeDocument/2006/relationships/image" Target="media/image828.wmf"/><Relationship Id="rId2903" Type="http://schemas.openxmlformats.org/officeDocument/2006/relationships/image" Target="media/image1323.wmf"/><Relationship Id="rId1505" Type="http://schemas.openxmlformats.org/officeDocument/2006/relationships/oleObject" Target="embeddings/oleObject824.bin"/><Relationship Id="rId1712" Type="http://schemas.openxmlformats.org/officeDocument/2006/relationships/oleObject" Target="embeddings/oleObject944.bin"/><Relationship Id="rId598" Type="http://schemas.openxmlformats.org/officeDocument/2006/relationships/oleObject" Target="embeddings/oleObject341.bin"/><Relationship Id="rId2279" Type="http://schemas.openxmlformats.org/officeDocument/2006/relationships/oleObject" Target="embeddings/oleObject1244.bin"/><Relationship Id="rId2486" Type="http://schemas.openxmlformats.org/officeDocument/2006/relationships/image" Target="media/image1124.wmf"/><Relationship Id="rId2693" Type="http://schemas.openxmlformats.org/officeDocument/2006/relationships/oleObject" Target="embeddings/oleObject1469.bin"/><Relationship Id="rId458" Type="http://schemas.openxmlformats.org/officeDocument/2006/relationships/oleObject" Target="embeddings/oleObject257.bin"/><Relationship Id="rId665" Type="http://schemas.openxmlformats.org/officeDocument/2006/relationships/image" Target="media/image282.wmf"/><Relationship Id="rId872" Type="http://schemas.openxmlformats.org/officeDocument/2006/relationships/image" Target="media/image379.wmf"/><Relationship Id="rId1088" Type="http://schemas.openxmlformats.org/officeDocument/2006/relationships/image" Target="media/image476.wmf"/><Relationship Id="rId1295" Type="http://schemas.openxmlformats.org/officeDocument/2006/relationships/image" Target="media/image579.wmf"/><Relationship Id="rId2139" Type="http://schemas.openxmlformats.org/officeDocument/2006/relationships/image" Target="media/image962.wmf"/><Relationship Id="rId2346" Type="http://schemas.openxmlformats.org/officeDocument/2006/relationships/image" Target="media/image1065.wmf"/><Relationship Id="rId2553" Type="http://schemas.openxmlformats.org/officeDocument/2006/relationships/oleObject" Target="embeddings/oleObject1395.bin"/><Relationship Id="rId2760" Type="http://schemas.openxmlformats.org/officeDocument/2006/relationships/image" Target="media/image1254.wmf"/><Relationship Id="rId318" Type="http://schemas.openxmlformats.org/officeDocument/2006/relationships/oleObject" Target="embeddings/oleObject187.bin"/><Relationship Id="rId525" Type="http://schemas.openxmlformats.org/officeDocument/2006/relationships/image" Target="media/image218.wmf"/><Relationship Id="rId732" Type="http://schemas.openxmlformats.org/officeDocument/2006/relationships/oleObject" Target="embeddings/oleObject415.bin"/><Relationship Id="rId1155" Type="http://schemas.openxmlformats.org/officeDocument/2006/relationships/oleObject" Target="embeddings/oleObject642.bin"/><Relationship Id="rId1362" Type="http://schemas.openxmlformats.org/officeDocument/2006/relationships/oleObject" Target="embeddings/oleObject746.bin"/><Relationship Id="rId2206" Type="http://schemas.openxmlformats.org/officeDocument/2006/relationships/image" Target="media/image995.wmf"/><Relationship Id="rId2413" Type="http://schemas.openxmlformats.org/officeDocument/2006/relationships/oleObject" Target="embeddings/oleObject1313.bin"/><Relationship Id="rId2620" Type="http://schemas.openxmlformats.org/officeDocument/2006/relationships/oleObject" Target="embeddings/oleObject1432.bin"/><Relationship Id="rId1015" Type="http://schemas.openxmlformats.org/officeDocument/2006/relationships/image" Target="media/image444.wmf"/><Relationship Id="rId1222" Type="http://schemas.openxmlformats.org/officeDocument/2006/relationships/image" Target="media/image543.wmf"/><Relationship Id="rId175" Type="http://schemas.openxmlformats.org/officeDocument/2006/relationships/oleObject" Target="embeddings/oleObject106.bin"/><Relationship Id="rId382" Type="http://schemas.openxmlformats.org/officeDocument/2006/relationships/oleObject" Target="embeddings/oleObject219.bin"/><Relationship Id="rId2063" Type="http://schemas.openxmlformats.org/officeDocument/2006/relationships/oleObject" Target="embeddings/oleObject1136.bin"/><Relationship Id="rId2270" Type="http://schemas.openxmlformats.org/officeDocument/2006/relationships/image" Target="media/image1027.wmf"/><Relationship Id="rId242" Type="http://schemas.openxmlformats.org/officeDocument/2006/relationships/oleObject" Target="embeddings/oleObject141.bin"/><Relationship Id="rId2130" Type="http://schemas.openxmlformats.org/officeDocument/2006/relationships/oleObject" Target="embeddings/oleObject1169.bin"/><Relationship Id="rId102" Type="http://schemas.openxmlformats.org/officeDocument/2006/relationships/oleObject" Target="embeddings/oleObject61.bin"/><Relationship Id="rId1689" Type="http://schemas.openxmlformats.org/officeDocument/2006/relationships/oleObject" Target="embeddings/oleObject926.bin"/><Relationship Id="rId1896" Type="http://schemas.openxmlformats.org/officeDocument/2006/relationships/image" Target="media/image850.wmf"/><Relationship Id="rId2947" Type="http://schemas.openxmlformats.org/officeDocument/2006/relationships/image" Target="media/image1345.wmf"/><Relationship Id="rId919" Type="http://schemas.openxmlformats.org/officeDocument/2006/relationships/oleObject" Target="embeddings/oleObject513.bin"/><Relationship Id="rId1549" Type="http://schemas.openxmlformats.org/officeDocument/2006/relationships/oleObject" Target="embeddings/oleObject852.bin"/><Relationship Id="rId1756" Type="http://schemas.openxmlformats.org/officeDocument/2006/relationships/oleObject" Target="embeddings/oleObject967.bin"/><Relationship Id="rId1963" Type="http://schemas.openxmlformats.org/officeDocument/2006/relationships/image" Target="media/image877.wmf"/><Relationship Id="rId2807" Type="http://schemas.openxmlformats.org/officeDocument/2006/relationships/image" Target="media/image1277.wmf"/><Relationship Id="rId48" Type="http://schemas.openxmlformats.org/officeDocument/2006/relationships/oleObject" Target="embeddings/oleObject21.bin"/><Relationship Id="rId1409" Type="http://schemas.openxmlformats.org/officeDocument/2006/relationships/image" Target="media/image636.wmf"/><Relationship Id="rId1616" Type="http://schemas.openxmlformats.org/officeDocument/2006/relationships/image" Target="media/image725.wmf"/><Relationship Id="rId1823" Type="http://schemas.openxmlformats.org/officeDocument/2006/relationships/oleObject" Target="embeddings/oleObject1005.bin"/><Relationship Id="rId2597" Type="http://schemas.openxmlformats.org/officeDocument/2006/relationships/image" Target="media/image1175.wmf"/><Relationship Id="rId569" Type="http://schemas.openxmlformats.org/officeDocument/2006/relationships/image" Target="media/image239.wmf"/><Relationship Id="rId776" Type="http://schemas.openxmlformats.org/officeDocument/2006/relationships/oleObject" Target="embeddings/oleObject438.bin"/><Relationship Id="rId983" Type="http://schemas.openxmlformats.org/officeDocument/2006/relationships/oleObject" Target="embeddings/oleObject548.bin"/><Relationship Id="rId1199" Type="http://schemas.openxmlformats.org/officeDocument/2006/relationships/oleObject" Target="embeddings/oleObject664.bin"/><Relationship Id="rId2457" Type="http://schemas.openxmlformats.org/officeDocument/2006/relationships/oleObject" Target="embeddings/oleObject1341.bin"/><Relationship Id="rId2664" Type="http://schemas.openxmlformats.org/officeDocument/2006/relationships/image" Target="media/image1206.wmf"/><Relationship Id="rId429" Type="http://schemas.openxmlformats.org/officeDocument/2006/relationships/image" Target="media/image183.wmf"/><Relationship Id="rId636" Type="http://schemas.openxmlformats.org/officeDocument/2006/relationships/oleObject" Target="embeddings/oleObject365.bin"/><Relationship Id="rId1059" Type="http://schemas.openxmlformats.org/officeDocument/2006/relationships/oleObject" Target="embeddings/oleObject592.bin"/><Relationship Id="rId1266" Type="http://schemas.openxmlformats.org/officeDocument/2006/relationships/image" Target="media/image565.wmf"/><Relationship Id="rId1473" Type="http://schemas.openxmlformats.org/officeDocument/2006/relationships/image" Target="media/image667.wmf"/><Relationship Id="rId2317" Type="http://schemas.openxmlformats.org/officeDocument/2006/relationships/oleObject" Target="embeddings/oleObject1263.bin"/><Relationship Id="rId2871" Type="http://schemas.openxmlformats.org/officeDocument/2006/relationships/image" Target="media/image1307.wmf"/><Relationship Id="rId843" Type="http://schemas.openxmlformats.org/officeDocument/2006/relationships/oleObject" Target="embeddings/oleObject475.bin"/><Relationship Id="rId1126" Type="http://schemas.openxmlformats.org/officeDocument/2006/relationships/image" Target="media/image495.wmf"/><Relationship Id="rId1680" Type="http://schemas.openxmlformats.org/officeDocument/2006/relationships/image" Target="media/image757.wmf"/><Relationship Id="rId2524" Type="http://schemas.openxmlformats.org/officeDocument/2006/relationships/image" Target="media/image1142.wmf"/><Relationship Id="rId2731" Type="http://schemas.openxmlformats.org/officeDocument/2006/relationships/oleObject" Target="embeddings/oleObject1488.bin"/><Relationship Id="rId703" Type="http://schemas.openxmlformats.org/officeDocument/2006/relationships/image" Target="media/image301.wmf"/><Relationship Id="rId910" Type="http://schemas.openxmlformats.org/officeDocument/2006/relationships/image" Target="media/image398.wmf"/><Relationship Id="rId1333" Type="http://schemas.openxmlformats.org/officeDocument/2006/relationships/image" Target="media/image598.wmf"/><Relationship Id="rId1540" Type="http://schemas.openxmlformats.org/officeDocument/2006/relationships/image" Target="media/image690.wmf"/><Relationship Id="rId1638" Type="http://schemas.openxmlformats.org/officeDocument/2006/relationships/image" Target="media/image736.wmf"/><Relationship Id="rId1400" Type="http://schemas.openxmlformats.org/officeDocument/2006/relationships/oleObject" Target="embeddings/oleObject765.bin"/><Relationship Id="rId1845" Type="http://schemas.openxmlformats.org/officeDocument/2006/relationships/oleObject" Target="embeddings/oleObject1017.bin"/><Relationship Id="rId1705" Type="http://schemas.openxmlformats.org/officeDocument/2006/relationships/oleObject" Target="embeddings/oleObject940.bin"/><Relationship Id="rId1912" Type="http://schemas.openxmlformats.org/officeDocument/2006/relationships/oleObject" Target="embeddings/oleObject1054.bin"/><Relationship Id="rId286" Type="http://schemas.openxmlformats.org/officeDocument/2006/relationships/oleObject" Target="embeddings/oleObject171.bin"/><Relationship Id="rId493" Type="http://schemas.openxmlformats.org/officeDocument/2006/relationships/oleObject" Target="embeddings/oleObject278.bin"/><Relationship Id="rId2174" Type="http://schemas.openxmlformats.org/officeDocument/2006/relationships/image" Target="media/image979.wmf"/><Relationship Id="rId2381" Type="http://schemas.openxmlformats.org/officeDocument/2006/relationships/oleObject" Target="embeddings/oleObject1295.bin"/><Relationship Id="rId146" Type="http://schemas.openxmlformats.org/officeDocument/2006/relationships/oleObject" Target="embeddings/oleObject86.bin"/><Relationship Id="rId353" Type="http://schemas.openxmlformats.org/officeDocument/2006/relationships/image" Target="media/image145.wmf"/><Relationship Id="rId560" Type="http://schemas.openxmlformats.org/officeDocument/2006/relationships/oleObject" Target="embeddings/oleObject321.bin"/><Relationship Id="rId798" Type="http://schemas.openxmlformats.org/officeDocument/2006/relationships/oleObject" Target="embeddings/oleObject450.bin"/><Relationship Id="rId1190" Type="http://schemas.openxmlformats.org/officeDocument/2006/relationships/image" Target="media/image527.wmf"/><Relationship Id="rId2034" Type="http://schemas.openxmlformats.org/officeDocument/2006/relationships/oleObject" Target="embeddings/oleObject1120.bin"/><Relationship Id="rId2241" Type="http://schemas.openxmlformats.org/officeDocument/2006/relationships/oleObject" Target="embeddings/oleObject1225.bin"/><Relationship Id="rId2479" Type="http://schemas.openxmlformats.org/officeDocument/2006/relationships/oleObject" Target="embeddings/oleObject1355.bin"/><Relationship Id="rId2686" Type="http://schemas.openxmlformats.org/officeDocument/2006/relationships/image" Target="media/image1217.wmf"/><Relationship Id="rId2893" Type="http://schemas.openxmlformats.org/officeDocument/2006/relationships/image" Target="media/image1318.wmf"/><Relationship Id="rId213" Type="http://schemas.openxmlformats.org/officeDocument/2006/relationships/image" Target="media/image82.wmf"/><Relationship Id="rId420" Type="http://schemas.openxmlformats.org/officeDocument/2006/relationships/oleObject" Target="embeddings/oleObject238.bin"/><Relationship Id="rId658" Type="http://schemas.openxmlformats.org/officeDocument/2006/relationships/oleObject" Target="embeddings/oleObject376.bin"/><Relationship Id="rId865" Type="http://schemas.openxmlformats.org/officeDocument/2006/relationships/oleObject" Target="embeddings/oleObject486.bin"/><Relationship Id="rId1050" Type="http://schemas.openxmlformats.org/officeDocument/2006/relationships/image" Target="media/image459.wmf"/><Relationship Id="rId1288" Type="http://schemas.openxmlformats.org/officeDocument/2006/relationships/oleObject" Target="embeddings/oleObject709.bin"/><Relationship Id="rId1495" Type="http://schemas.openxmlformats.org/officeDocument/2006/relationships/image" Target="media/image677.wmf"/><Relationship Id="rId2101" Type="http://schemas.openxmlformats.org/officeDocument/2006/relationships/oleObject" Target="embeddings/oleObject1155.bin"/><Relationship Id="rId2339" Type="http://schemas.openxmlformats.org/officeDocument/2006/relationships/oleObject" Target="embeddings/oleObject1274.bin"/><Relationship Id="rId2546" Type="http://schemas.openxmlformats.org/officeDocument/2006/relationships/oleObject" Target="embeddings/oleObject1391.bin"/><Relationship Id="rId2753" Type="http://schemas.openxmlformats.org/officeDocument/2006/relationships/oleObject" Target="embeddings/oleObject1499.bin"/><Relationship Id="rId2960" Type="http://schemas.openxmlformats.org/officeDocument/2006/relationships/oleObject" Target="embeddings/oleObject1605.bin"/><Relationship Id="rId518" Type="http://schemas.openxmlformats.org/officeDocument/2006/relationships/oleObject" Target="embeddings/oleObject299.bin"/><Relationship Id="rId725" Type="http://schemas.openxmlformats.org/officeDocument/2006/relationships/image" Target="media/image310.wmf"/><Relationship Id="rId932" Type="http://schemas.openxmlformats.org/officeDocument/2006/relationships/oleObject" Target="embeddings/oleObject520.bin"/><Relationship Id="rId1148" Type="http://schemas.openxmlformats.org/officeDocument/2006/relationships/image" Target="media/image506.wmf"/><Relationship Id="rId1355" Type="http://schemas.openxmlformats.org/officeDocument/2006/relationships/image" Target="media/image609.wmf"/><Relationship Id="rId1562" Type="http://schemas.openxmlformats.org/officeDocument/2006/relationships/image" Target="media/image698.wmf"/><Relationship Id="rId2406" Type="http://schemas.openxmlformats.org/officeDocument/2006/relationships/image" Target="media/image1095.wmf"/><Relationship Id="rId2613" Type="http://schemas.openxmlformats.org/officeDocument/2006/relationships/oleObject" Target="embeddings/oleObject1427.bin"/><Relationship Id="rId1008" Type="http://schemas.openxmlformats.org/officeDocument/2006/relationships/oleObject" Target="embeddings/oleObject564.bin"/><Relationship Id="rId1215" Type="http://schemas.openxmlformats.org/officeDocument/2006/relationships/oleObject" Target="embeddings/oleObject672.bin"/><Relationship Id="rId1422" Type="http://schemas.openxmlformats.org/officeDocument/2006/relationships/oleObject" Target="embeddings/oleObject776.bin"/><Relationship Id="rId1867" Type="http://schemas.openxmlformats.org/officeDocument/2006/relationships/oleObject" Target="embeddings/oleObject1028.bin"/><Relationship Id="rId2820" Type="http://schemas.openxmlformats.org/officeDocument/2006/relationships/image" Target="media/image1283.wmf"/><Relationship Id="rId2918" Type="http://schemas.openxmlformats.org/officeDocument/2006/relationships/oleObject" Target="embeddings/oleObject1584.bin"/><Relationship Id="rId61" Type="http://schemas.openxmlformats.org/officeDocument/2006/relationships/oleObject" Target="embeddings/oleObject34.bin"/><Relationship Id="rId1727" Type="http://schemas.openxmlformats.org/officeDocument/2006/relationships/image" Target="media/image772.wmf"/><Relationship Id="rId1934" Type="http://schemas.openxmlformats.org/officeDocument/2006/relationships/oleObject" Target="embeddings/oleObject1066.bin"/><Relationship Id="rId19" Type="http://schemas.openxmlformats.org/officeDocument/2006/relationships/oleObject" Target="embeddings/oleObject5.bin"/><Relationship Id="rId2196" Type="http://schemas.openxmlformats.org/officeDocument/2006/relationships/image" Target="media/image990.wmf"/><Relationship Id="rId168" Type="http://schemas.openxmlformats.org/officeDocument/2006/relationships/oleObject" Target="embeddings/oleObject101.bin"/><Relationship Id="rId375" Type="http://schemas.openxmlformats.org/officeDocument/2006/relationships/image" Target="media/image156.wmf"/><Relationship Id="rId582" Type="http://schemas.openxmlformats.org/officeDocument/2006/relationships/oleObject" Target="embeddings/oleObject333.bin"/><Relationship Id="rId2056" Type="http://schemas.openxmlformats.org/officeDocument/2006/relationships/oleObject" Target="embeddings/oleObject1131.bin"/><Relationship Id="rId2263" Type="http://schemas.openxmlformats.org/officeDocument/2006/relationships/oleObject" Target="embeddings/oleObject1236.bin"/><Relationship Id="rId2470" Type="http://schemas.openxmlformats.org/officeDocument/2006/relationships/oleObject" Target="embeddings/oleObject1350.bin"/><Relationship Id="rId3" Type="http://schemas.openxmlformats.org/officeDocument/2006/relationships/styles" Target="styles.xml"/><Relationship Id="rId235" Type="http://schemas.openxmlformats.org/officeDocument/2006/relationships/image" Target="media/image94.wmf"/><Relationship Id="rId442" Type="http://schemas.openxmlformats.org/officeDocument/2006/relationships/oleObject" Target="embeddings/oleObject249.bin"/><Relationship Id="rId887" Type="http://schemas.openxmlformats.org/officeDocument/2006/relationships/oleObject" Target="embeddings/oleObject497.bin"/><Relationship Id="rId1072" Type="http://schemas.openxmlformats.org/officeDocument/2006/relationships/oleObject" Target="embeddings/oleObject599.bin"/><Relationship Id="rId2123" Type="http://schemas.openxmlformats.org/officeDocument/2006/relationships/image" Target="media/image954.wmf"/><Relationship Id="rId2330" Type="http://schemas.openxmlformats.org/officeDocument/2006/relationships/image" Target="media/image1057.wmf"/><Relationship Id="rId2568" Type="http://schemas.openxmlformats.org/officeDocument/2006/relationships/image" Target="media/image1162.wmf"/><Relationship Id="rId2775" Type="http://schemas.openxmlformats.org/officeDocument/2006/relationships/oleObject" Target="embeddings/oleObject1510.bin"/><Relationship Id="rId2982" Type="http://schemas.openxmlformats.org/officeDocument/2006/relationships/image" Target="media/image1363.wmf"/><Relationship Id="rId302" Type="http://schemas.openxmlformats.org/officeDocument/2006/relationships/oleObject" Target="embeddings/oleObject179.bin"/><Relationship Id="rId747" Type="http://schemas.openxmlformats.org/officeDocument/2006/relationships/image" Target="media/image321.wmf"/><Relationship Id="rId954" Type="http://schemas.openxmlformats.org/officeDocument/2006/relationships/oleObject" Target="embeddings/oleObject532.bin"/><Relationship Id="rId1377" Type="http://schemas.openxmlformats.org/officeDocument/2006/relationships/image" Target="media/image620.wmf"/><Relationship Id="rId1584" Type="http://schemas.openxmlformats.org/officeDocument/2006/relationships/image" Target="media/image709.wmf"/><Relationship Id="rId1791" Type="http://schemas.openxmlformats.org/officeDocument/2006/relationships/oleObject" Target="embeddings/oleObject987.bin"/><Relationship Id="rId2428" Type="http://schemas.openxmlformats.org/officeDocument/2006/relationships/image" Target="media/image1099.wmf"/><Relationship Id="rId2635" Type="http://schemas.openxmlformats.org/officeDocument/2006/relationships/image" Target="media/image1192.wmf"/><Relationship Id="rId2842" Type="http://schemas.openxmlformats.org/officeDocument/2006/relationships/oleObject" Target="embeddings/oleObject1546.bin"/><Relationship Id="rId83" Type="http://schemas.openxmlformats.org/officeDocument/2006/relationships/image" Target="media/image34.wmf"/><Relationship Id="rId607" Type="http://schemas.openxmlformats.org/officeDocument/2006/relationships/image" Target="media/image258.wmf"/><Relationship Id="rId814" Type="http://schemas.openxmlformats.org/officeDocument/2006/relationships/oleObject" Target="embeddings/oleObject460.bin"/><Relationship Id="rId1237" Type="http://schemas.openxmlformats.org/officeDocument/2006/relationships/oleObject" Target="embeddings/oleObject683.bin"/><Relationship Id="rId1444" Type="http://schemas.openxmlformats.org/officeDocument/2006/relationships/oleObject" Target="embeddings/oleObject787.bin"/><Relationship Id="rId1651" Type="http://schemas.openxmlformats.org/officeDocument/2006/relationships/oleObject" Target="embeddings/oleObject905.bin"/><Relationship Id="rId1889" Type="http://schemas.openxmlformats.org/officeDocument/2006/relationships/oleObject" Target="embeddings/oleObject1039.bin"/><Relationship Id="rId2702" Type="http://schemas.openxmlformats.org/officeDocument/2006/relationships/image" Target="media/image1225.wmf"/><Relationship Id="rId1304" Type="http://schemas.openxmlformats.org/officeDocument/2006/relationships/oleObject" Target="embeddings/oleObject717.bin"/><Relationship Id="rId1511" Type="http://schemas.openxmlformats.org/officeDocument/2006/relationships/oleObject" Target="embeddings/oleObject830.bin"/><Relationship Id="rId1749" Type="http://schemas.openxmlformats.org/officeDocument/2006/relationships/image" Target="media/image783.wmf"/><Relationship Id="rId1956" Type="http://schemas.openxmlformats.org/officeDocument/2006/relationships/oleObject" Target="embeddings/oleObject1079.bin"/><Relationship Id="rId1609" Type="http://schemas.openxmlformats.org/officeDocument/2006/relationships/oleObject" Target="embeddings/oleObject884.bin"/><Relationship Id="rId1816" Type="http://schemas.openxmlformats.org/officeDocument/2006/relationships/image" Target="media/image811.wmf"/><Relationship Id="rId10" Type="http://schemas.openxmlformats.org/officeDocument/2006/relationships/image" Target="media/image6.wmf"/><Relationship Id="rId397" Type="http://schemas.openxmlformats.org/officeDocument/2006/relationships/image" Target="media/image167.wmf"/><Relationship Id="rId2078" Type="http://schemas.openxmlformats.org/officeDocument/2006/relationships/image" Target="media/image931.wmf"/><Relationship Id="rId2285" Type="http://schemas.openxmlformats.org/officeDocument/2006/relationships/oleObject" Target="embeddings/oleObject1247.bin"/><Relationship Id="rId2492" Type="http://schemas.openxmlformats.org/officeDocument/2006/relationships/image" Target="media/image1127.wmf"/><Relationship Id="rId257" Type="http://schemas.openxmlformats.org/officeDocument/2006/relationships/oleObject" Target="embeddings/oleObject155.bin"/><Relationship Id="rId464" Type="http://schemas.openxmlformats.org/officeDocument/2006/relationships/oleObject" Target="embeddings/oleObject260.bin"/><Relationship Id="rId1094" Type="http://schemas.openxmlformats.org/officeDocument/2006/relationships/image" Target="media/image479.wmf"/><Relationship Id="rId2145" Type="http://schemas.openxmlformats.org/officeDocument/2006/relationships/image" Target="media/image965.wmf"/><Relationship Id="rId2797" Type="http://schemas.openxmlformats.org/officeDocument/2006/relationships/oleObject" Target="embeddings/oleObject1521.bin"/><Relationship Id="rId117" Type="http://schemas.openxmlformats.org/officeDocument/2006/relationships/image" Target="media/image46.wmf"/><Relationship Id="rId671" Type="http://schemas.openxmlformats.org/officeDocument/2006/relationships/image" Target="media/image285.wmf"/><Relationship Id="rId769" Type="http://schemas.openxmlformats.org/officeDocument/2006/relationships/image" Target="media/image331.wmf"/><Relationship Id="rId976" Type="http://schemas.openxmlformats.org/officeDocument/2006/relationships/oleObject" Target="embeddings/oleObject543.bin"/><Relationship Id="rId1399" Type="http://schemas.openxmlformats.org/officeDocument/2006/relationships/image" Target="media/image631.wmf"/><Relationship Id="rId2352" Type="http://schemas.openxmlformats.org/officeDocument/2006/relationships/image" Target="media/image1068.wmf"/><Relationship Id="rId2657" Type="http://schemas.openxmlformats.org/officeDocument/2006/relationships/image" Target="media/image1203.wmf"/><Relationship Id="rId324" Type="http://schemas.openxmlformats.org/officeDocument/2006/relationships/oleObject" Target="embeddings/oleObject190.bin"/><Relationship Id="rId531" Type="http://schemas.openxmlformats.org/officeDocument/2006/relationships/image" Target="media/image221.wmf"/><Relationship Id="rId629" Type="http://schemas.openxmlformats.org/officeDocument/2006/relationships/oleObject" Target="embeddings/oleObject360.bin"/><Relationship Id="rId1161" Type="http://schemas.openxmlformats.org/officeDocument/2006/relationships/oleObject" Target="embeddings/oleObject645.bin"/><Relationship Id="rId1259" Type="http://schemas.openxmlformats.org/officeDocument/2006/relationships/oleObject" Target="embeddings/oleObject694.bin"/><Relationship Id="rId1466" Type="http://schemas.openxmlformats.org/officeDocument/2006/relationships/image" Target="media/image664.wmf"/><Relationship Id="rId2005" Type="http://schemas.openxmlformats.org/officeDocument/2006/relationships/image" Target="media/image896.wmf"/><Relationship Id="rId2212" Type="http://schemas.openxmlformats.org/officeDocument/2006/relationships/image" Target="media/image998.wmf"/><Relationship Id="rId2864" Type="http://schemas.openxmlformats.org/officeDocument/2006/relationships/oleObject" Target="embeddings/oleObject1557.bin"/><Relationship Id="rId836" Type="http://schemas.openxmlformats.org/officeDocument/2006/relationships/image" Target="media/image361.wmf"/><Relationship Id="rId1021" Type="http://schemas.openxmlformats.org/officeDocument/2006/relationships/image" Target="media/image447.wmf"/><Relationship Id="rId1119" Type="http://schemas.openxmlformats.org/officeDocument/2006/relationships/oleObject" Target="embeddings/oleObject624.bin"/><Relationship Id="rId1673" Type="http://schemas.openxmlformats.org/officeDocument/2006/relationships/oleObject" Target="embeddings/oleObject916.bin"/><Relationship Id="rId1880" Type="http://schemas.openxmlformats.org/officeDocument/2006/relationships/image" Target="media/image842.wmf"/><Relationship Id="rId1978" Type="http://schemas.openxmlformats.org/officeDocument/2006/relationships/oleObject" Target="embeddings/oleObject1091.bin"/><Relationship Id="rId2517" Type="http://schemas.openxmlformats.org/officeDocument/2006/relationships/oleObject" Target="embeddings/oleObject1375.bin"/><Relationship Id="rId2724" Type="http://schemas.openxmlformats.org/officeDocument/2006/relationships/image" Target="media/image1236.wmf"/><Relationship Id="rId2931" Type="http://schemas.openxmlformats.org/officeDocument/2006/relationships/image" Target="media/image1337.wmf"/><Relationship Id="rId903" Type="http://schemas.openxmlformats.org/officeDocument/2006/relationships/oleObject" Target="embeddings/oleObject505.bin"/><Relationship Id="rId1326" Type="http://schemas.openxmlformats.org/officeDocument/2006/relationships/oleObject" Target="embeddings/oleObject728.bin"/><Relationship Id="rId1533" Type="http://schemas.openxmlformats.org/officeDocument/2006/relationships/oleObject" Target="embeddings/oleObject843.bin"/><Relationship Id="rId1740" Type="http://schemas.openxmlformats.org/officeDocument/2006/relationships/oleObject" Target="embeddings/oleObject958.bin"/><Relationship Id="rId32" Type="http://schemas.openxmlformats.org/officeDocument/2006/relationships/image" Target="media/image17.wmf"/><Relationship Id="rId1600" Type="http://schemas.openxmlformats.org/officeDocument/2006/relationships/image" Target="media/image717.wmf"/><Relationship Id="rId1838" Type="http://schemas.openxmlformats.org/officeDocument/2006/relationships/oleObject" Target="embeddings/oleObject1013.bin"/><Relationship Id="rId181" Type="http://schemas.openxmlformats.org/officeDocument/2006/relationships/oleObject" Target="embeddings/oleObject112.bin"/><Relationship Id="rId1905" Type="http://schemas.openxmlformats.org/officeDocument/2006/relationships/oleObject" Target="embeddings/oleObject1047.bin"/><Relationship Id="rId279" Type="http://schemas.openxmlformats.org/officeDocument/2006/relationships/image" Target="media/image108.wmf"/><Relationship Id="rId486" Type="http://schemas.openxmlformats.org/officeDocument/2006/relationships/oleObject" Target="embeddings/oleObject273.bin"/><Relationship Id="rId693" Type="http://schemas.openxmlformats.org/officeDocument/2006/relationships/image" Target="media/image296.wmf"/><Relationship Id="rId2167" Type="http://schemas.openxmlformats.org/officeDocument/2006/relationships/image" Target="media/image976.wmf"/><Relationship Id="rId2374" Type="http://schemas.openxmlformats.org/officeDocument/2006/relationships/image" Target="media/image1079.wmf"/><Relationship Id="rId2581" Type="http://schemas.openxmlformats.org/officeDocument/2006/relationships/oleObject" Target="embeddings/oleObject1409.bin"/><Relationship Id="rId139" Type="http://schemas.openxmlformats.org/officeDocument/2006/relationships/oleObject" Target="embeddings/oleObject79.bin"/><Relationship Id="rId346" Type="http://schemas.openxmlformats.org/officeDocument/2006/relationships/oleObject" Target="embeddings/oleObject201.bin"/><Relationship Id="rId553" Type="http://schemas.openxmlformats.org/officeDocument/2006/relationships/image" Target="media/image232.wmf"/><Relationship Id="rId760" Type="http://schemas.openxmlformats.org/officeDocument/2006/relationships/oleObject" Target="embeddings/oleObject429.bin"/><Relationship Id="rId998" Type="http://schemas.openxmlformats.org/officeDocument/2006/relationships/oleObject" Target="embeddings/oleObject559.bin"/><Relationship Id="rId1183" Type="http://schemas.openxmlformats.org/officeDocument/2006/relationships/oleObject" Target="embeddings/oleObject656.bin"/><Relationship Id="rId1390" Type="http://schemas.openxmlformats.org/officeDocument/2006/relationships/oleObject" Target="embeddings/oleObject760.bin"/><Relationship Id="rId2027" Type="http://schemas.openxmlformats.org/officeDocument/2006/relationships/image" Target="media/image907.wmf"/><Relationship Id="rId2234" Type="http://schemas.openxmlformats.org/officeDocument/2006/relationships/image" Target="media/image1009.wmf"/><Relationship Id="rId2441" Type="http://schemas.openxmlformats.org/officeDocument/2006/relationships/oleObject" Target="embeddings/oleObject1332.bin"/><Relationship Id="rId2679" Type="http://schemas.openxmlformats.org/officeDocument/2006/relationships/oleObject" Target="embeddings/oleObject1462.bin"/><Relationship Id="rId2886" Type="http://schemas.openxmlformats.org/officeDocument/2006/relationships/oleObject" Target="embeddings/oleObject1568.bin"/><Relationship Id="rId206" Type="http://schemas.openxmlformats.org/officeDocument/2006/relationships/oleObject" Target="embeddings/oleObject124.bin"/><Relationship Id="rId413" Type="http://schemas.openxmlformats.org/officeDocument/2006/relationships/image" Target="media/image175.wmf"/><Relationship Id="rId858" Type="http://schemas.openxmlformats.org/officeDocument/2006/relationships/image" Target="media/image372.wmf"/><Relationship Id="rId1043" Type="http://schemas.openxmlformats.org/officeDocument/2006/relationships/oleObject" Target="embeddings/oleObject583.bin"/><Relationship Id="rId1488" Type="http://schemas.openxmlformats.org/officeDocument/2006/relationships/oleObject" Target="embeddings/oleObject811.bin"/><Relationship Id="rId1695" Type="http://schemas.openxmlformats.org/officeDocument/2006/relationships/oleObject" Target="embeddings/oleObject932.bin"/><Relationship Id="rId2539" Type="http://schemas.openxmlformats.org/officeDocument/2006/relationships/image" Target="media/image1149.wmf"/><Relationship Id="rId2746" Type="http://schemas.openxmlformats.org/officeDocument/2006/relationships/image" Target="media/image1247.wmf"/><Relationship Id="rId2953" Type="http://schemas.openxmlformats.org/officeDocument/2006/relationships/image" Target="media/image1348.wmf"/><Relationship Id="rId620" Type="http://schemas.openxmlformats.org/officeDocument/2006/relationships/image" Target="media/image264.wmf"/><Relationship Id="rId718" Type="http://schemas.openxmlformats.org/officeDocument/2006/relationships/oleObject" Target="embeddings/oleObject408.bin"/><Relationship Id="rId925" Type="http://schemas.openxmlformats.org/officeDocument/2006/relationships/oleObject" Target="embeddings/oleObject516.bin"/><Relationship Id="rId1250" Type="http://schemas.openxmlformats.org/officeDocument/2006/relationships/image" Target="media/image557.wmf"/><Relationship Id="rId1348" Type="http://schemas.openxmlformats.org/officeDocument/2006/relationships/oleObject" Target="embeddings/oleObject739.bin"/><Relationship Id="rId1555" Type="http://schemas.openxmlformats.org/officeDocument/2006/relationships/oleObject" Target="embeddings/oleObject856.bin"/><Relationship Id="rId1762" Type="http://schemas.openxmlformats.org/officeDocument/2006/relationships/image" Target="media/image786.wmf"/><Relationship Id="rId2301" Type="http://schemas.openxmlformats.org/officeDocument/2006/relationships/oleObject" Target="embeddings/oleObject1255.bin"/><Relationship Id="rId2606" Type="http://schemas.openxmlformats.org/officeDocument/2006/relationships/oleObject" Target="embeddings/oleObject1423.bin"/><Relationship Id="rId1110" Type="http://schemas.openxmlformats.org/officeDocument/2006/relationships/image" Target="media/image487.wmf"/><Relationship Id="rId1208" Type="http://schemas.openxmlformats.org/officeDocument/2006/relationships/image" Target="media/image536.wmf"/><Relationship Id="rId1415" Type="http://schemas.openxmlformats.org/officeDocument/2006/relationships/image" Target="media/image639.wmf"/><Relationship Id="rId2813" Type="http://schemas.openxmlformats.org/officeDocument/2006/relationships/image" Target="media/image1280.wmf"/><Relationship Id="rId54" Type="http://schemas.openxmlformats.org/officeDocument/2006/relationships/oleObject" Target="embeddings/oleObject27.bin"/><Relationship Id="rId1622" Type="http://schemas.openxmlformats.org/officeDocument/2006/relationships/image" Target="media/image728.wmf"/><Relationship Id="rId1927" Type="http://schemas.openxmlformats.org/officeDocument/2006/relationships/image" Target="media/image861.wmf"/><Relationship Id="rId2091" Type="http://schemas.openxmlformats.org/officeDocument/2006/relationships/oleObject" Target="embeddings/oleObject1150.bin"/><Relationship Id="rId2189" Type="http://schemas.openxmlformats.org/officeDocument/2006/relationships/oleObject" Target="embeddings/oleObject1199.bin"/><Relationship Id="rId270" Type="http://schemas.openxmlformats.org/officeDocument/2006/relationships/oleObject" Target="embeddings/oleObject163.bin"/><Relationship Id="rId2396" Type="http://schemas.openxmlformats.org/officeDocument/2006/relationships/image" Target="media/image1090.wmf"/><Relationship Id="rId130" Type="http://schemas.openxmlformats.org/officeDocument/2006/relationships/oleObject" Target="embeddings/oleObject74.bin"/><Relationship Id="rId368" Type="http://schemas.openxmlformats.org/officeDocument/2006/relationships/oleObject" Target="embeddings/oleObject212.bin"/><Relationship Id="rId575" Type="http://schemas.openxmlformats.org/officeDocument/2006/relationships/image" Target="media/image242.wmf"/><Relationship Id="rId782" Type="http://schemas.openxmlformats.org/officeDocument/2006/relationships/oleObject" Target="embeddings/oleObject441.bin"/><Relationship Id="rId2049" Type="http://schemas.openxmlformats.org/officeDocument/2006/relationships/image" Target="media/image918.wmf"/><Relationship Id="rId2256" Type="http://schemas.openxmlformats.org/officeDocument/2006/relationships/image" Target="media/image1020.wmf"/><Relationship Id="rId2463" Type="http://schemas.openxmlformats.org/officeDocument/2006/relationships/oleObject" Target="embeddings/oleObject1346.bin"/><Relationship Id="rId2670" Type="http://schemas.openxmlformats.org/officeDocument/2006/relationships/image" Target="media/image1209.wmf"/><Relationship Id="rId228" Type="http://schemas.openxmlformats.org/officeDocument/2006/relationships/oleObject" Target="embeddings/oleObject134.bin"/><Relationship Id="rId435" Type="http://schemas.openxmlformats.org/officeDocument/2006/relationships/image" Target="media/image186.wmf"/><Relationship Id="rId642" Type="http://schemas.openxmlformats.org/officeDocument/2006/relationships/oleObject" Target="embeddings/oleObject368.bin"/><Relationship Id="rId1065" Type="http://schemas.openxmlformats.org/officeDocument/2006/relationships/image" Target="media/image466.wmf"/><Relationship Id="rId1272" Type="http://schemas.openxmlformats.org/officeDocument/2006/relationships/image" Target="media/image568.wmf"/><Relationship Id="rId2116" Type="http://schemas.openxmlformats.org/officeDocument/2006/relationships/oleObject" Target="embeddings/oleObject1162.bin"/><Relationship Id="rId2323" Type="http://schemas.openxmlformats.org/officeDocument/2006/relationships/oleObject" Target="embeddings/oleObject1266.bin"/><Relationship Id="rId2530" Type="http://schemas.openxmlformats.org/officeDocument/2006/relationships/oleObject" Target="embeddings/oleObject1382.bin"/><Relationship Id="rId2768" Type="http://schemas.openxmlformats.org/officeDocument/2006/relationships/image" Target="media/image1258.wmf"/><Relationship Id="rId2975" Type="http://schemas.openxmlformats.org/officeDocument/2006/relationships/image" Target="media/image1359.wmf"/><Relationship Id="rId502" Type="http://schemas.openxmlformats.org/officeDocument/2006/relationships/oleObject" Target="embeddings/oleObject283.bin"/><Relationship Id="rId947" Type="http://schemas.openxmlformats.org/officeDocument/2006/relationships/image" Target="media/image415.wmf"/><Relationship Id="rId1132" Type="http://schemas.openxmlformats.org/officeDocument/2006/relationships/image" Target="media/image498.wmf"/><Relationship Id="rId1577" Type="http://schemas.openxmlformats.org/officeDocument/2006/relationships/oleObject" Target="embeddings/oleObject868.bin"/><Relationship Id="rId1784" Type="http://schemas.openxmlformats.org/officeDocument/2006/relationships/image" Target="media/image797.wmf"/><Relationship Id="rId1991" Type="http://schemas.openxmlformats.org/officeDocument/2006/relationships/image" Target="media/image889.wmf"/><Relationship Id="rId2628" Type="http://schemas.openxmlformats.org/officeDocument/2006/relationships/oleObject" Target="embeddings/oleObject1436.bin"/><Relationship Id="rId2835" Type="http://schemas.openxmlformats.org/officeDocument/2006/relationships/image" Target="media/image1289.wmf"/><Relationship Id="rId76" Type="http://schemas.openxmlformats.org/officeDocument/2006/relationships/oleObject" Target="embeddings/oleObject42.bin"/><Relationship Id="rId807" Type="http://schemas.openxmlformats.org/officeDocument/2006/relationships/image" Target="media/image347.wmf"/><Relationship Id="rId1437" Type="http://schemas.openxmlformats.org/officeDocument/2006/relationships/image" Target="media/image650.wmf"/><Relationship Id="rId1644" Type="http://schemas.openxmlformats.org/officeDocument/2006/relationships/image" Target="media/image739.wmf"/><Relationship Id="rId1851" Type="http://schemas.openxmlformats.org/officeDocument/2006/relationships/oleObject" Target="embeddings/oleObject1020.bin"/><Relationship Id="rId2902" Type="http://schemas.openxmlformats.org/officeDocument/2006/relationships/oleObject" Target="embeddings/oleObject1576.bin"/><Relationship Id="rId1504" Type="http://schemas.openxmlformats.org/officeDocument/2006/relationships/oleObject" Target="embeddings/oleObject823.bin"/><Relationship Id="rId1711" Type="http://schemas.openxmlformats.org/officeDocument/2006/relationships/oleObject" Target="embeddings/oleObject943.bin"/><Relationship Id="rId1949" Type="http://schemas.openxmlformats.org/officeDocument/2006/relationships/oleObject" Target="embeddings/oleObject1075.bin"/><Relationship Id="rId292" Type="http://schemas.openxmlformats.org/officeDocument/2006/relationships/oleObject" Target="embeddings/oleObject174.bin"/><Relationship Id="rId1809" Type="http://schemas.openxmlformats.org/officeDocument/2006/relationships/oleObject" Target="embeddings/oleObject998.bin"/><Relationship Id="rId597" Type="http://schemas.openxmlformats.org/officeDocument/2006/relationships/image" Target="media/image253.wmf"/><Relationship Id="rId2180" Type="http://schemas.openxmlformats.org/officeDocument/2006/relationships/image" Target="media/image982.wmf"/><Relationship Id="rId2278" Type="http://schemas.openxmlformats.org/officeDocument/2006/relationships/image" Target="media/image1031.wmf"/><Relationship Id="rId2485" Type="http://schemas.openxmlformats.org/officeDocument/2006/relationships/oleObject" Target="embeddings/oleObject1358.bin"/><Relationship Id="rId152" Type="http://schemas.openxmlformats.org/officeDocument/2006/relationships/oleObject" Target="embeddings/oleObject92.bin"/><Relationship Id="rId457" Type="http://schemas.openxmlformats.org/officeDocument/2006/relationships/image" Target="media/image197.wmf"/><Relationship Id="rId1087" Type="http://schemas.openxmlformats.org/officeDocument/2006/relationships/oleObject" Target="embeddings/oleObject608.bin"/><Relationship Id="rId1294" Type="http://schemas.openxmlformats.org/officeDocument/2006/relationships/oleObject" Target="embeddings/oleObject712.bin"/><Relationship Id="rId2040" Type="http://schemas.openxmlformats.org/officeDocument/2006/relationships/oleObject" Target="embeddings/oleObject1123.bin"/><Relationship Id="rId2138" Type="http://schemas.openxmlformats.org/officeDocument/2006/relationships/oleObject" Target="embeddings/oleObject1173.bin"/><Relationship Id="rId2692" Type="http://schemas.openxmlformats.org/officeDocument/2006/relationships/image" Target="media/image1220.wmf"/><Relationship Id="rId664" Type="http://schemas.openxmlformats.org/officeDocument/2006/relationships/oleObject" Target="embeddings/oleObject379.bin"/><Relationship Id="rId871" Type="http://schemas.openxmlformats.org/officeDocument/2006/relationships/oleObject" Target="embeddings/oleObject489.bin"/><Relationship Id="rId969" Type="http://schemas.openxmlformats.org/officeDocument/2006/relationships/image" Target="media/image426.wmf"/><Relationship Id="rId1599" Type="http://schemas.openxmlformats.org/officeDocument/2006/relationships/oleObject" Target="embeddings/oleObject879.bin"/><Relationship Id="rId2345" Type="http://schemas.openxmlformats.org/officeDocument/2006/relationships/oleObject" Target="embeddings/oleObject1277.bin"/><Relationship Id="rId2552" Type="http://schemas.openxmlformats.org/officeDocument/2006/relationships/image" Target="media/image1154.wmf"/><Relationship Id="rId317" Type="http://schemas.openxmlformats.org/officeDocument/2006/relationships/image" Target="media/image127.wmf"/><Relationship Id="rId524" Type="http://schemas.openxmlformats.org/officeDocument/2006/relationships/oleObject" Target="embeddings/oleObject303.bin"/><Relationship Id="rId731" Type="http://schemas.openxmlformats.org/officeDocument/2006/relationships/image" Target="media/image313.wmf"/><Relationship Id="rId1154" Type="http://schemas.openxmlformats.org/officeDocument/2006/relationships/image" Target="media/image509.wmf"/><Relationship Id="rId1361" Type="http://schemas.openxmlformats.org/officeDocument/2006/relationships/image" Target="media/image612.wmf"/><Relationship Id="rId1459" Type="http://schemas.openxmlformats.org/officeDocument/2006/relationships/image" Target="media/image661.wmf"/><Relationship Id="rId2205" Type="http://schemas.openxmlformats.org/officeDocument/2006/relationships/oleObject" Target="embeddings/oleObject1207.bin"/><Relationship Id="rId2412" Type="http://schemas.openxmlformats.org/officeDocument/2006/relationships/oleObject" Target="embeddings/oleObject1312.bin"/><Relationship Id="rId2857" Type="http://schemas.openxmlformats.org/officeDocument/2006/relationships/image" Target="media/image1300.wmf"/><Relationship Id="rId98" Type="http://schemas.openxmlformats.org/officeDocument/2006/relationships/oleObject" Target="embeddings/oleObject57.bin"/><Relationship Id="rId829" Type="http://schemas.openxmlformats.org/officeDocument/2006/relationships/image" Target="media/image358.wmf"/><Relationship Id="rId1014" Type="http://schemas.openxmlformats.org/officeDocument/2006/relationships/oleObject" Target="embeddings/oleObject567.bin"/><Relationship Id="rId1221" Type="http://schemas.openxmlformats.org/officeDocument/2006/relationships/oleObject" Target="embeddings/oleObject675.bin"/><Relationship Id="rId1666" Type="http://schemas.openxmlformats.org/officeDocument/2006/relationships/image" Target="media/image750.wmf"/><Relationship Id="rId1873" Type="http://schemas.openxmlformats.org/officeDocument/2006/relationships/oleObject" Target="embeddings/oleObject1031.bin"/><Relationship Id="rId2717" Type="http://schemas.openxmlformats.org/officeDocument/2006/relationships/oleObject" Target="embeddings/oleObject1481.bin"/><Relationship Id="rId2924" Type="http://schemas.openxmlformats.org/officeDocument/2006/relationships/oleObject" Target="embeddings/oleObject1587.bin"/><Relationship Id="rId1319" Type="http://schemas.openxmlformats.org/officeDocument/2006/relationships/image" Target="media/image591.wmf"/><Relationship Id="rId1526" Type="http://schemas.openxmlformats.org/officeDocument/2006/relationships/oleObject" Target="embeddings/oleObject839.bin"/><Relationship Id="rId1733" Type="http://schemas.openxmlformats.org/officeDocument/2006/relationships/image" Target="media/image775.wmf"/><Relationship Id="rId1940" Type="http://schemas.openxmlformats.org/officeDocument/2006/relationships/oleObject" Target="embeddings/oleObject1069.bin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992.bin"/><Relationship Id="rId174" Type="http://schemas.openxmlformats.org/officeDocument/2006/relationships/oleObject" Target="embeddings/oleObject105.bin"/><Relationship Id="rId381" Type="http://schemas.openxmlformats.org/officeDocument/2006/relationships/image" Target="media/image159.wmf"/><Relationship Id="rId2062" Type="http://schemas.openxmlformats.org/officeDocument/2006/relationships/image" Target="media/image923.wmf"/><Relationship Id="rId241" Type="http://schemas.openxmlformats.org/officeDocument/2006/relationships/image" Target="media/image97.wmf"/><Relationship Id="rId479" Type="http://schemas.openxmlformats.org/officeDocument/2006/relationships/image" Target="media/image206.wmf"/><Relationship Id="rId686" Type="http://schemas.openxmlformats.org/officeDocument/2006/relationships/oleObject" Target="embeddings/oleObject390.bin"/><Relationship Id="rId893" Type="http://schemas.openxmlformats.org/officeDocument/2006/relationships/oleObject" Target="embeddings/oleObject500.bin"/><Relationship Id="rId2367" Type="http://schemas.openxmlformats.org/officeDocument/2006/relationships/oleObject" Target="embeddings/oleObject1288.bin"/><Relationship Id="rId2574" Type="http://schemas.openxmlformats.org/officeDocument/2006/relationships/image" Target="media/image1165.wmf"/><Relationship Id="rId2781" Type="http://schemas.openxmlformats.org/officeDocument/2006/relationships/oleObject" Target="embeddings/oleObject1513.bin"/><Relationship Id="rId339" Type="http://schemas.openxmlformats.org/officeDocument/2006/relationships/image" Target="media/image138.wmf"/><Relationship Id="rId546" Type="http://schemas.openxmlformats.org/officeDocument/2006/relationships/oleObject" Target="embeddings/oleObject314.bin"/><Relationship Id="rId753" Type="http://schemas.openxmlformats.org/officeDocument/2006/relationships/image" Target="media/image324.wmf"/><Relationship Id="rId1176" Type="http://schemas.openxmlformats.org/officeDocument/2006/relationships/image" Target="media/image520.wmf"/><Relationship Id="rId1383" Type="http://schemas.openxmlformats.org/officeDocument/2006/relationships/image" Target="media/image623.wmf"/><Relationship Id="rId2227" Type="http://schemas.openxmlformats.org/officeDocument/2006/relationships/oleObject" Target="embeddings/oleObject1218.bin"/><Relationship Id="rId2434" Type="http://schemas.openxmlformats.org/officeDocument/2006/relationships/image" Target="media/image1102.wmf"/><Relationship Id="rId2879" Type="http://schemas.openxmlformats.org/officeDocument/2006/relationships/image" Target="media/image1311.wmf"/><Relationship Id="rId101" Type="http://schemas.openxmlformats.org/officeDocument/2006/relationships/oleObject" Target="embeddings/oleObject60.bin"/><Relationship Id="rId406" Type="http://schemas.openxmlformats.org/officeDocument/2006/relationships/oleObject" Target="embeddings/oleObject231.bin"/><Relationship Id="rId960" Type="http://schemas.openxmlformats.org/officeDocument/2006/relationships/oleObject" Target="embeddings/oleObject535.bin"/><Relationship Id="rId1036" Type="http://schemas.openxmlformats.org/officeDocument/2006/relationships/oleObject" Target="embeddings/oleObject579.bin"/><Relationship Id="rId1243" Type="http://schemas.openxmlformats.org/officeDocument/2006/relationships/oleObject" Target="embeddings/oleObject686.bin"/><Relationship Id="rId1590" Type="http://schemas.openxmlformats.org/officeDocument/2006/relationships/image" Target="media/image712.wmf"/><Relationship Id="rId1688" Type="http://schemas.openxmlformats.org/officeDocument/2006/relationships/oleObject" Target="embeddings/oleObject925.bin"/><Relationship Id="rId1895" Type="http://schemas.openxmlformats.org/officeDocument/2006/relationships/oleObject" Target="embeddings/oleObject1042.bin"/><Relationship Id="rId2641" Type="http://schemas.openxmlformats.org/officeDocument/2006/relationships/image" Target="media/image1195.wmf"/><Relationship Id="rId2739" Type="http://schemas.openxmlformats.org/officeDocument/2006/relationships/oleObject" Target="embeddings/oleObject1492.bin"/><Relationship Id="rId2946" Type="http://schemas.openxmlformats.org/officeDocument/2006/relationships/oleObject" Target="embeddings/oleObject1598.bin"/><Relationship Id="rId613" Type="http://schemas.openxmlformats.org/officeDocument/2006/relationships/oleObject" Target="embeddings/oleObject349.bin"/><Relationship Id="rId820" Type="http://schemas.openxmlformats.org/officeDocument/2006/relationships/oleObject" Target="embeddings/oleObject463.bin"/><Relationship Id="rId918" Type="http://schemas.openxmlformats.org/officeDocument/2006/relationships/image" Target="media/image402.wmf"/><Relationship Id="rId1450" Type="http://schemas.openxmlformats.org/officeDocument/2006/relationships/oleObject" Target="embeddings/oleObject790.bin"/><Relationship Id="rId1548" Type="http://schemas.openxmlformats.org/officeDocument/2006/relationships/oleObject" Target="embeddings/oleObject851.bin"/><Relationship Id="rId1755" Type="http://schemas.openxmlformats.org/officeDocument/2006/relationships/oleObject" Target="embeddings/oleObject966.bin"/><Relationship Id="rId2501" Type="http://schemas.openxmlformats.org/officeDocument/2006/relationships/oleObject" Target="embeddings/oleObject1366.bin"/><Relationship Id="rId1103" Type="http://schemas.openxmlformats.org/officeDocument/2006/relationships/oleObject" Target="embeddings/oleObject616.bin"/><Relationship Id="rId1310" Type="http://schemas.openxmlformats.org/officeDocument/2006/relationships/oleObject" Target="embeddings/oleObject720.bin"/><Relationship Id="rId1408" Type="http://schemas.openxmlformats.org/officeDocument/2006/relationships/oleObject" Target="embeddings/oleObject769.bin"/><Relationship Id="rId1962" Type="http://schemas.openxmlformats.org/officeDocument/2006/relationships/oleObject" Target="embeddings/oleObject1082.bin"/><Relationship Id="rId2806" Type="http://schemas.openxmlformats.org/officeDocument/2006/relationships/oleObject" Target="embeddings/oleObject1526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87.bin"/><Relationship Id="rId1822" Type="http://schemas.openxmlformats.org/officeDocument/2006/relationships/image" Target="media/image814.wmf"/><Relationship Id="rId196" Type="http://schemas.openxmlformats.org/officeDocument/2006/relationships/oleObject" Target="embeddings/oleObject119.bin"/><Relationship Id="rId2084" Type="http://schemas.openxmlformats.org/officeDocument/2006/relationships/image" Target="media/image934.wmf"/><Relationship Id="rId2291" Type="http://schemas.openxmlformats.org/officeDocument/2006/relationships/oleObject" Target="embeddings/oleObject1250.bin"/><Relationship Id="rId263" Type="http://schemas.openxmlformats.org/officeDocument/2006/relationships/image" Target="media/image100.wmf"/><Relationship Id="rId470" Type="http://schemas.openxmlformats.org/officeDocument/2006/relationships/oleObject" Target="embeddings/oleObject264.bin"/><Relationship Id="rId2151" Type="http://schemas.openxmlformats.org/officeDocument/2006/relationships/image" Target="media/image968.wmf"/><Relationship Id="rId2389" Type="http://schemas.openxmlformats.org/officeDocument/2006/relationships/oleObject" Target="embeddings/oleObject1299.bin"/><Relationship Id="rId2596" Type="http://schemas.openxmlformats.org/officeDocument/2006/relationships/oleObject" Target="embeddings/oleObject1418.bin"/><Relationship Id="rId123" Type="http://schemas.openxmlformats.org/officeDocument/2006/relationships/image" Target="media/image49.wmf"/><Relationship Id="rId330" Type="http://schemas.openxmlformats.org/officeDocument/2006/relationships/oleObject" Target="embeddings/oleObject193.bin"/><Relationship Id="rId568" Type="http://schemas.openxmlformats.org/officeDocument/2006/relationships/oleObject" Target="embeddings/oleObject326.bin"/><Relationship Id="rId775" Type="http://schemas.openxmlformats.org/officeDocument/2006/relationships/image" Target="media/image334.wmf"/><Relationship Id="rId982" Type="http://schemas.openxmlformats.org/officeDocument/2006/relationships/oleObject" Target="embeddings/oleObject547.bin"/><Relationship Id="rId1198" Type="http://schemas.openxmlformats.org/officeDocument/2006/relationships/image" Target="media/image531.wmf"/><Relationship Id="rId2011" Type="http://schemas.openxmlformats.org/officeDocument/2006/relationships/image" Target="media/image899.wmf"/><Relationship Id="rId2249" Type="http://schemas.openxmlformats.org/officeDocument/2006/relationships/oleObject" Target="embeddings/oleObject1229.bin"/><Relationship Id="rId2456" Type="http://schemas.openxmlformats.org/officeDocument/2006/relationships/oleObject" Target="embeddings/oleObject1340.bin"/><Relationship Id="rId2663" Type="http://schemas.openxmlformats.org/officeDocument/2006/relationships/oleObject" Target="embeddings/oleObject1454.bin"/><Relationship Id="rId2870" Type="http://schemas.openxmlformats.org/officeDocument/2006/relationships/oleObject" Target="embeddings/oleObject1560.bin"/><Relationship Id="rId428" Type="http://schemas.openxmlformats.org/officeDocument/2006/relationships/oleObject" Target="embeddings/oleObject242.bin"/><Relationship Id="rId635" Type="http://schemas.openxmlformats.org/officeDocument/2006/relationships/image" Target="media/image267.wmf"/><Relationship Id="rId842" Type="http://schemas.openxmlformats.org/officeDocument/2006/relationships/image" Target="media/image364.wmf"/><Relationship Id="rId1058" Type="http://schemas.openxmlformats.org/officeDocument/2006/relationships/image" Target="media/image463.wmf"/><Relationship Id="rId1265" Type="http://schemas.openxmlformats.org/officeDocument/2006/relationships/oleObject" Target="embeddings/oleObject697.bin"/><Relationship Id="rId1472" Type="http://schemas.openxmlformats.org/officeDocument/2006/relationships/oleObject" Target="embeddings/oleObject802.bin"/><Relationship Id="rId2109" Type="http://schemas.openxmlformats.org/officeDocument/2006/relationships/oleObject" Target="embeddings/oleObject1159.bin"/><Relationship Id="rId2316" Type="http://schemas.openxmlformats.org/officeDocument/2006/relationships/image" Target="media/image1050.wmf"/><Relationship Id="rId2523" Type="http://schemas.openxmlformats.org/officeDocument/2006/relationships/oleObject" Target="embeddings/oleObject1378.bin"/><Relationship Id="rId2730" Type="http://schemas.openxmlformats.org/officeDocument/2006/relationships/image" Target="media/image1239.wmf"/><Relationship Id="rId2968" Type="http://schemas.openxmlformats.org/officeDocument/2006/relationships/oleObject" Target="embeddings/oleObject1609.bin"/><Relationship Id="rId702" Type="http://schemas.openxmlformats.org/officeDocument/2006/relationships/oleObject" Target="embeddings/oleObject398.bin"/><Relationship Id="rId1125" Type="http://schemas.openxmlformats.org/officeDocument/2006/relationships/oleObject" Target="embeddings/oleObject627.bin"/><Relationship Id="rId1332" Type="http://schemas.openxmlformats.org/officeDocument/2006/relationships/oleObject" Target="embeddings/oleObject731.bin"/><Relationship Id="rId1777" Type="http://schemas.openxmlformats.org/officeDocument/2006/relationships/oleObject" Target="embeddings/oleObject980.bin"/><Relationship Id="rId1984" Type="http://schemas.openxmlformats.org/officeDocument/2006/relationships/oleObject" Target="embeddings/oleObject1094.bin"/><Relationship Id="rId2828" Type="http://schemas.openxmlformats.org/officeDocument/2006/relationships/oleObject" Target="embeddings/oleObject1539.bin"/><Relationship Id="rId69" Type="http://schemas.openxmlformats.org/officeDocument/2006/relationships/oleObject" Target="embeddings/oleObject38.bin"/><Relationship Id="rId1637" Type="http://schemas.openxmlformats.org/officeDocument/2006/relationships/oleObject" Target="embeddings/oleObject898.bin"/><Relationship Id="rId1844" Type="http://schemas.openxmlformats.org/officeDocument/2006/relationships/oleObject" Target="embeddings/oleObject1016.bin"/><Relationship Id="rId1704" Type="http://schemas.openxmlformats.org/officeDocument/2006/relationships/image" Target="media/image761.wmf"/><Relationship Id="rId285" Type="http://schemas.openxmlformats.org/officeDocument/2006/relationships/image" Target="media/image111.wmf"/><Relationship Id="rId1911" Type="http://schemas.openxmlformats.org/officeDocument/2006/relationships/oleObject" Target="embeddings/oleObject1053.bin"/><Relationship Id="rId492" Type="http://schemas.openxmlformats.org/officeDocument/2006/relationships/oleObject" Target="embeddings/oleObject277.bin"/><Relationship Id="rId797" Type="http://schemas.openxmlformats.org/officeDocument/2006/relationships/oleObject" Target="embeddings/oleObject449.bin"/><Relationship Id="rId2173" Type="http://schemas.openxmlformats.org/officeDocument/2006/relationships/oleObject" Target="embeddings/oleObject1191.bin"/><Relationship Id="rId2380" Type="http://schemas.openxmlformats.org/officeDocument/2006/relationships/image" Target="media/image1082.wmf"/><Relationship Id="rId2478" Type="http://schemas.openxmlformats.org/officeDocument/2006/relationships/image" Target="media/image1120.wmf"/><Relationship Id="rId145" Type="http://schemas.openxmlformats.org/officeDocument/2006/relationships/oleObject" Target="embeddings/oleObject85.bin"/><Relationship Id="rId352" Type="http://schemas.openxmlformats.org/officeDocument/2006/relationships/oleObject" Target="embeddings/oleObject204.bin"/><Relationship Id="rId1287" Type="http://schemas.openxmlformats.org/officeDocument/2006/relationships/image" Target="media/image575.wmf"/><Relationship Id="rId2033" Type="http://schemas.openxmlformats.org/officeDocument/2006/relationships/image" Target="media/image910.wmf"/><Relationship Id="rId2240" Type="http://schemas.openxmlformats.org/officeDocument/2006/relationships/image" Target="media/image1012.wmf"/><Relationship Id="rId2685" Type="http://schemas.openxmlformats.org/officeDocument/2006/relationships/oleObject" Target="embeddings/oleObject1465.bin"/><Relationship Id="rId2892" Type="http://schemas.openxmlformats.org/officeDocument/2006/relationships/oleObject" Target="embeddings/oleObject1571.bin"/><Relationship Id="rId212" Type="http://schemas.openxmlformats.org/officeDocument/2006/relationships/oleObject" Target="embeddings/oleObject127.bin"/><Relationship Id="rId657" Type="http://schemas.openxmlformats.org/officeDocument/2006/relationships/image" Target="media/image278.wmf"/><Relationship Id="rId864" Type="http://schemas.openxmlformats.org/officeDocument/2006/relationships/image" Target="media/image375.wmf"/><Relationship Id="rId1494" Type="http://schemas.openxmlformats.org/officeDocument/2006/relationships/oleObject" Target="embeddings/oleObject814.bin"/><Relationship Id="rId1799" Type="http://schemas.openxmlformats.org/officeDocument/2006/relationships/oleObject" Target="embeddings/oleObject991.bin"/><Relationship Id="rId2100" Type="http://schemas.openxmlformats.org/officeDocument/2006/relationships/image" Target="media/image942.wmf"/><Relationship Id="rId2338" Type="http://schemas.openxmlformats.org/officeDocument/2006/relationships/image" Target="media/image1061.wmf"/><Relationship Id="rId2545" Type="http://schemas.openxmlformats.org/officeDocument/2006/relationships/image" Target="media/image1151.wmf"/><Relationship Id="rId2752" Type="http://schemas.openxmlformats.org/officeDocument/2006/relationships/image" Target="media/image1250.wmf"/><Relationship Id="rId517" Type="http://schemas.openxmlformats.org/officeDocument/2006/relationships/oleObject" Target="embeddings/oleObject298.bin"/><Relationship Id="rId724" Type="http://schemas.openxmlformats.org/officeDocument/2006/relationships/oleObject" Target="embeddings/oleObject411.bin"/><Relationship Id="rId931" Type="http://schemas.openxmlformats.org/officeDocument/2006/relationships/image" Target="media/image408.wmf"/><Relationship Id="rId1147" Type="http://schemas.openxmlformats.org/officeDocument/2006/relationships/oleObject" Target="embeddings/oleObject638.bin"/><Relationship Id="rId1354" Type="http://schemas.openxmlformats.org/officeDocument/2006/relationships/oleObject" Target="embeddings/oleObject742.bin"/><Relationship Id="rId1561" Type="http://schemas.openxmlformats.org/officeDocument/2006/relationships/oleObject" Target="embeddings/oleObject860.bin"/><Relationship Id="rId2405" Type="http://schemas.openxmlformats.org/officeDocument/2006/relationships/oleObject" Target="embeddings/oleObject1307.bin"/><Relationship Id="rId2612" Type="http://schemas.openxmlformats.org/officeDocument/2006/relationships/image" Target="media/image1182.wmf"/><Relationship Id="rId60" Type="http://schemas.openxmlformats.org/officeDocument/2006/relationships/oleObject" Target="embeddings/oleObject33.bin"/><Relationship Id="rId1007" Type="http://schemas.openxmlformats.org/officeDocument/2006/relationships/image" Target="media/image440.wmf"/><Relationship Id="rId1214" Type="http://schemas.openxmlformats.org/officeDocument/2006/relationships/image" Target="media/image539.wmf"/><Relationship Id="rId1421" Type="http://schemas.openxmlformats.org/officeDocument/2006/relationships/image" Target="media/image642.wmf"/><Relationship Id="rId1659" Type="http://schemas.openxmlformats.org/officeDocument/2006/relationships/oleObject" Target="embeddings/oleObject909.bin"/><Relationship Id="rId1866" Type="http://schemas.openxmlformats.org/officeDocument/2006/relationships/image" Target="media/image835.wmf"/><Relationship Id="rId2917" Type="http://schemas.openxmlformats.org/officeDocument/2006/relationships/image" Target="media/image1330.wmf"/><Relationship Id="rId1519" Type="http://schemas.openxmlformats.org/officeDocument/2006/relationships/image" Target="media/image680.wmf"/><Relationship Id="rId1726" Type="http://schemas.openxmlformats.org/officeDocument/2006/relationships/oleObject" Target="embeddings/oleObject951.bin"/><Relationship Id="rId1933" Type="http://schemas.openxmlformats.org/officeDocument/2006/relationships/image" Target="media/image864.wmf"/><Relationship Id="rId18" Type="http://schemas.openxmlformats.org/officeDocument/2006/relationships/image" Target="media/image10.wmf"/><Relationship Id="rId2195" Type="http://schemas.openxmlformats.org/officeDocument/2006/relationships/oleObject" Target="embeddings/oleObject1202.bin"/><Relationship Id="rId167" Type="http://schemas.openxmlformats.org/officeDocument/2006/relationships/image" Target="media/image63.wmf"/><Relationship Id="rId374" Type="http://schemas.openxmlformats.org/officeDocument/2006/relationships/oleObject" Target="embeddings/oleObject215.bin"/><Relationship Id="rId581" Type="http://schemas.openxmlformats.org/officeDocument/2006/relationships/image" Target="media/image245.wmf"/><Relationship Id="rId2055" Type="http://schemas.openxmlformats.org/officeDocument/2006/relationships/image" Target="media/image921.wmf"/><Relationship Id="rId2262" Type="http://schemas.openxmlformats.org/officeDocument/2006/relationships/image" Target="media/image1023.wmf"/><Relationship Id="rId234" Type="http://schemas.openxmlformats.org/officeDocument/2006/relationships/oleObject" Target="embeddings/oleObject137.bin"/><Relationship Id="rId679" Type="http://schemas.openxmlformats.org/officeDocument/2006/relationships/image" Target="media/image289.wmf"/><Relationship Id="rId886" Type="http://schemas.openxmlformats.org/officeDocument/2006/relationships/image" Target="media/image386.wmf"/><Relationship Id="rId2567" Type="http://schemas.openxmlformats.org/officeDocument/2006/relationships/oleObject" Target="embeddings/oleObject1402.bin"/><Relationship Id="rId2774" Type="http://schemas.openxmlformats.org/officeDocument/2006/relationships/image" Target="media/image1261.wmf"/><Relationship Id="rId2" Type="http://schemas.openxmlformats.org/officeDocument/2006/relationships/numbering" Target="numbering.xml"/><Relationship Id="rId441" Type="http://schemas.openxmlformats.org/officeDocument/2006/relationships/image" Target="media/image189.wmf"/><Relationship Id="rId539" Type="http://schemas.openxmlformats.org/officeDocument/2006/relationships/image" Target="media/image225.wmf"/><Relationship Id="rId746" Type="http://schemas.openxmlformats.org/officeDocument/2006/relationships/oleObject" Target="embeddings/oleObject422.bin"/><Relationship Id="rId1071" Type="http://schemas.openxmlformats.org/officeDocument/2006/relationships/image" Target="media/image469.wmf"/><Relationship Id="rId1169" Type="http://schemas.openxmlformats.org/officeDocument/2006/relationships/oleObject" Target="embeddings/oleObject649.bin"/><Relationship Id="rId1376" Type="http://schemas.openxmlformats.org/officeDocument/2006/relationships/oleObject" Target="embeddings/oleObject753.bin"/><Relationship Id="rId1583" Type="http://schemas.openxmlformats.org/officeDocument/2006/relationships/oleObject" Target="embeddings/oleObject871.bin"/><Relationship Id="rId2122" Type="http://schemas.openxmlformats.org/officeDocument/2006/relationships/oleObject" Target="embeddings/oleObject1165.bin"/><Relationship Id="rId2427" Type="http://schemas.openxmlformats.org/officeDocument/2006/relationships/oleObject" Target="embeddings/oleObject1325.bin"/><Relationship Id="rId2981" Type="http://schemas.openxmlformats.org/officeDocument/2006/relationships/oleObject" Target="embeddings/oleObject1615.bin"/><Relationship Id="rId301" Type="http://schemas.openxmlformats.org/officeDocument/2006/relationships/image" Target="media/image119.wmf"/><Relationship Id="rId953" Type="http://schemas.openxmlformats.org/officeDocument/2006/relationships/image" Target="media/image418.wmf"/><Relationship Id="rId1029" Type="http://schemas.openxmlformats.org/officeDocument/2006/relationships/image" Target="media/image450.wmf"/><Relationship Id="rId1236" Type="http://schemas.openxmlformats.org/officeDocument/2006/relationships/image" Target="media/image550.wmf"/><Relationship Id="rId1790" Type="http://schemas.openxmlformats.org/officeDocument/2006/relationships/image" Target="media/image800.wmf"/><Relationship Id="rId1888" Type="http://schemas.openxmlformats.org/officeDocument/2006/relationships/image" Target="media/image846.wmf"/><Relationship Id="rId2634" Type="http://schemas.openxmlformats.org/officeDocument/2006/relationships/oleObject" Target="embeddings/oleObject1439.bin"/><Relationship Id="rId2841" Type="http://schemas.openxmlformats.org/officeDocument/2006/relationships/image" Target="media/image1292.wmf"/><Relationship Id="rId2939" Type="http://schemas.openxmlformats.org/officeDocument/2006/relationships/image" Target="media/image1341.wmf"/><Relationship Id="rId82" Type="http://schemas.openxmlformats.org/officeDocument/2006/relationships/oleObject" Target="embeddings/oleObject45.bin"/><Relationship Id="rId606" Type="http://schemas.openxmlformats.org/officeDocument/2006/relationships/oleObject" Target="embeddings/oleObject345.bin"/><Relationship Id="rId813" Type="http://schemas.openxmlformats.org/officeDocument/2006/relationships/image" Target="media/image350.wmf"/><Relationship Id="rId1443" Type="http://schemas.openxmlformats.org/officeDocument/2006/relationships/image" Target="media/image653.wmf"/><Relationship Id="rId1650" Type="http://schemas.openxmlformats.org/officeDocument/2006/relationships/image" Target="media/image742.wmf"/><Relationship Id="rId1748" Type="http://schemas.openxmlformats.org/officeDocument/2006/relationships/oleObject" Target="embeddings/oleObject962.bin"/><Relationship Id="rId2701" Type="http://schemas.openxmlformats.org/officeDocument/2006/relationships/oleObject" Target="embeddings/oleObject1473.bin"/><Relationship Id="rId1303" Type="http://schemas.openxmlformats.org/officeDocument/2006/relationships/image" Target="media/image583.wmf"/><Relationship Id="rId1510" Type="http://schemas.openxmlformats.org/officeDocument/2006/relationships/oleObject" Target="embeddings/oleObject829.bin"/><Relationship Id="rId1955" Type="http://schemas.openxmlformats.org/officeDocument/2006/relationships/image" Target="media/image873.wmf"/><Relationship Id="rId1608" Type="http://schemas.openxmlformats.org/officeDocument/2006/relationships/image" Target="media/image721.wmf"/><Relationship Id="rId1815" Type="http://schemas.openxmlformats.org/officeDocument/2006/relationships/oleObject" Target="embeddings/oleObject1001.bin"/><Relationship Id="rId189" Type="http://schemas.openxmlformats.org/officeDocument/2006/relationships/image" Target="media/image70.wmf"/><Relationship Id="rId396" Type="http://schemas.openxmlformats.org/officeDocument/2006/relationships/oleObject" Target="embeddings/oleObject226.bin"/><Relationship Id="rId2077" Type="http://schemas.openxmlformats.org/officeDocument/2006/relationships/oleObject" Target="embeddings/oleObject1143.bin"/><Relationship Id="rId2284" Type="http://schemas.openxmlformats.org/officeDocument/2006/relationships/image" Target="media/image1034.wmf"/><Relationship Id="rId2491" Type="http://schemas.openxmlformats.org/officeDocument/2006/relationships/oleObject" Target="embeddings/oleObject1361.bin"/><Relationship Id="rId256" Type="http://schemas.openxmlformats.org/officeDocument/2006/relationships/oleObject" Target="embeddings/oleObject154.bin"/><Relationship Id="rId463" Type="http://schemas.openxmlformats.org/officeDocument/2006/relationships/image" Target="media/image200.wmf"/><Relationship Id="rId670" Type="http://schemas.openxmlformats.org/officeDocument/2006/relationships/oleObject" Target="embeddings/oleObject382.bin"/><Relationship Id="rId1093" Type="http://schemas.openxmlformats.org/officeDocument/2006/relationships/oleObject" Target="embeddings/oleObject611.bin"/><Relationship Id="rId2144" Type="http://schemas.openxmlformats.org/officeDocument/2006/relationships/oleObject" Target="embeddings/oleObject1176.bin"/><Relationship Id="rId2351" Type="http://schemas.openxmlformats.org/officeDocument/2006/relationships/oleObject" Target="embeddings/oleObject1280.bin"/><Relationship Id="rId2589" Type="http://schemas.openxmlformats.org/officeDocument/2006/relationships/image" Target="media/image1171.wmf"/><Relationship Id="rId2796" Type="http://schemas.openxmlformats.org/officeDocument/2006/relationships/image" Target="media/image1272.wmf"/><Relationship Id="rId116" Type="http://schemas.openxmlformats.org/officeDocument/2006/relationships/image" Target="media/image45.emf"/><Relationship Id="rId323" Type="http://schemas.openxmlformats.org/officeDocument/2006/relationships/image" Target="media/image130.wmf"/><Relationship Id="rId530" Type="http://schemas.openxmlformats.org/officeDocument/2006/relationships/oleObject" Target="embeddings/oleObject306.bin"/><Relationship Id="rId768" Type="http://schemas.openxmlformats.org/officeDocument/2006/relationships/oleObject" Target="embeddings/oleObject434.bin"/><Relationship Id="rId975" Type="http://schemas.openxmlformats.org/officeDocument/2006/relationships/image" Target="media/image429.wmf"/><Relationship Id="rId1160" Type="http://schemas.openxmlformats.org/officeDocument/2006/relationships/image" Target="media/image512.wmf"/><Relationship Id="rId1398" Type="http://schemas.openxmlformats.org/officeDocument/2006/relationships/oleObject" Target="embeddings/oleObject764.bin"/><Relationship Id="rId2004" Type="http://schemas.openxmlformats.org/officeDocument/2006/relationships/oleObject" Target="embeddings/oleObject1105.bin"/><Relationship Id="rId2211" Type="http://schemas.openxmlformats.org/officeDocument/2006/relationships/oleObject" Target="embeddings/oleObject1210.bin"/><Relationship Id="rId2449" Type="http://schemas.openxmlformats.org/officeDocument/2006/relationships/oleObject" Target="embeddings/oleObject1336.bin"/><Relationship Id="rId2656" Type="http://schemas.openxmlformats.org/officeDocument/2006/relationships/oleObject" Target="embeddings/oleObject1450.bin"/><Relationship Id="rId2863" Type="http://schemas.openxmlformats.org/officeDocument/2006/relationships/image" Target="media/image1303.wmf"/><Relationship Id="rId628" Type="http://schemas.openxmlformats.org/officeDocument/2006/relationships/oleObject" Target="embeddings/oleObject359.bin"/><Relationship Id="rId835" Type="http://schemas.openxmlformats.org/officeDocument/2006/relationships/oleObject" Target="embeddings/oleObject471.bin"/><Relationship Id="rId1258" Type="http://schemas.openxmlformats.org/officeDocument/2006/relationships/image" Target="media/image561.wmf"/><Relationship Id="rId1465" Type="http://schemas.openxmlformats.org/officeDocument/2006/relationships/oleObject" Target="embeddings/oleObject798.bin"/><Relationship Id="rId1672" Type="http://schemas.openxmlformats.org/officeDocument/2006/relationships/image" Target="media/image753.wmf"/><Relationship Id="rId2309" Type="http://schemas.openxmlformats.org/officeDocument/2006/relationships/oleObject" Target="embeddings/oleObject1259.bin"/><Relationship Id="rId2516" Type="http://schemas.openxmlformats.org/officeDocument/2006/relationships/image" Target="media/image1138.wmf"/><Relationship Id="rId2723" Type="http://schemas.openxmlformats.org/officeDocument/2006/relationships/oleObject" Target="embeddings/oleObject1484.bin"/><Relationship Id="rId1020" Type="http://schemas.openxmlformats.org/officeDocument/2006/relationships/oleObject" Target="embeddings/oleObject570.bin"/><Relationship Id="rId1118" Type="http://schemas.openxmlformats.org/officeDocument/2006/relationships/image" Target="media/image491.wmf"/><Relationship Id="rId1325" Type="http://schemas.openxmlformats.org/officeDocument/2006/relationships/image" Target="media/image594.wmf"/><Relationship Id="rId1532" Type="http://schemas.openxmlformats.org/officeDocument/2006/relationships/image" Target="media/image686.wmf"/><Relationship Id="rId1977" Type="http://schemas.openxmlformats.org/officeDocument/2006/relationships/image" Target="media/image883.wmf"/><Relationship Id="rId2930" Type="http://schemas.openxmlformats.org/officeDocument/2006/relationships/oleObject" Target="embeddings/oleObject1590.bin"/><Relationship Id="rId902" Type="http://schemas.openxmlformats.org/officeDocument/2006/relationships/image" Target="media/image394.wmf"/><Relationship Id="rId1837" Type="http://schemas.openxmlformats.org/officeDocument/2006/relationships/image" Target="media/image821.wmf"/><Relationship Id="rId31" Type="http://schemas.openxmlformats.org/officeDocument/2006/relationships/oleObject" Target="embeddings/oleObject11.bin"/><Relationship Id="rId2099" Type="http://schemas.openxmlformats.org/officeDocument/2006/relationships/oleObject" Target="embeddings/oleObject1154.bin"/><Relationship Id="rId180" Type="http://schemas.openxmlformats.org/officeDocument/2006/relationships/oleObject" Target="embeddings/oleObject111.bin"/><Relationship Id="rId278" Type="http://schemas.openxmlformats.org/officeDocument/2006/relationships/oleObject" Target="embeddings/oleObject167.bin"/><Relationship Id="rId1904" Type="http://schemas.openxmlformats.org/officeDocument/2006/relationships/image" Target="media/image854.wmf"/><Relationship Id="rId485" Type="http://schemas.openxmlformats.org/officeDocument/2006/relationships/image" Target="media/image209.wmf"/><Relationship Id="rId692" Type="http://schemas.openxmlformats.org/officeDocument/2006/relationships/oleObject" Target="embeddings/oleObject393.bin"/><Relationship Id="rId2166" Type="http://schemas.openxmlformats.org/officeDocument/2006/relationships/oleObject" Target="embeddings/oleObject1187.bin"/><Relationship Id="rId2373" Type="http://schemas.openxmlformats.org/officeDocument/2006/relationships/oleObject" Target="embeddings/oleObject1291.bin"/><Relationship Id="rId2580" Type="http://schemas.openxmlformats.org/officeDocument/2006/relationships/image" Target="media/image1168.wmf"/><Relationship Id="rId138" Type="http://schemas.openxmlformats.org/officeDocument/2006/relationships/image" Target="media/image56.emf"/><Relationship Id="rId345" Type="http://schemas.openxmlformats.org/officeDocument/2006/relationships/image" Target="media/image141.wmf"/><Relationship Id="rId552" Type="http://schemas.openxmlformats.org/officeDocument/2006/relationships/oleObject" Target="embeddings/oleObject317.bin"/><Relationship Id="rId997" Type="http://schemas.openxmlformats.org/officeDocument/2006/relationships/oleObject" Target="embeddings/oleObject558.bin"/><Relationship Id="rId1182" Type="http://schemas.openxmlformats.org/officeDocument/2006/relationships/image" Target="media/image523.wmf"/><Relationship Id="rId2026" Type="http://schemas.openxmlformats.org/officeDocument/2006/relationships/oleObject" Target="embeddings/oleObject1116.bin"/><Relationship Id="rId2233" Type="http://schemas.openxmlformats.org/officeDocument/2006/relationships/oleObject" Target="embeddings/oleObject1221.bin"/><Relationship Id="rId2440" Type="http://schemas.openxmlformats.org/officeDocument/2006/relationships/image" Target="media/image1105.wmf"/><Relationship Id="rId2678" Type="http://schemas.openxmlformats.org/officeDocument/2006/relationships/image" Target="media/image1213.wmf"/><Relationship Id="rId2885" Type="http://schemas.openxmlformats.org/officeDocument/2006/relationships/image" Target="media/image1314.wmf"/><Relationship Id="rId205" Type="http://schemas.openxmlformats.org/officeDocument/2006/relationships/image" Target="media/image78.wmf"/><Relationship Id="rId412" Type="http://schemas.openxmlformats.org/officeDocument/2006/relationships/oleObject" Target="embeddings/oleObject234.bin"/><Relationship Id="rId857" Type="http://schemas.openxmlformats.org/officeDocument/2006/relationships/oleObject" Target="embeddings/oleObject482.bin"/><Relationship Id="rId1042" Type="http://schemas.openxmlformats.org/officeDocument/2006/relationships/oleObject" Target="embeddings/oleObject582.bin"/><Relationship Id="rId1487" Type="http://schemas.openxmlformats.org/officeDocument/2006/relationships/oleObject" Target="embeddings/oleObject810.bin"/><Relationship Id="rId1694" Type="http://schemas.openxmlformats.org/officeDocument/2006/relationships/oleObject" Target="embeddings/oleObject931.bin"/><Relationship Id="rId2300" Type="http://schemas.openxmlformats.org/officeDocument/2006/relationships/image" Target="media/image1042.wmf"/><Relationship Id="rId2538" Type="http://schemas.openxmlformats.org/officeDocument/2006/relationships/oleObject" Target="embeddings/oleObject1386.bin"/><Relationship Id="rId2745" Type="http://schemas.openxmlformats.org/officeDocument/2006/relationships/oleObject" Target="embeddings/oleObject1495.bin"/><Relationship Id="rId2952" Type="http://schemas.openxmlformats.org/officeDocument/2006/relationships/oleObject" Target="embeddings/oleObject1601.bin"/><Relationship Id="rId717" Type="http://schemas.openxmlformats.org/officeDocument/2006/relationships/image" Target="media/image306.wmf"/><Relationship Id="rId924" Type="http://schemas.openxmlformats.org/officeDocument/2006/relationships/image" Target="media/image405.wmf"/><Relationship Id="rId1347" Type="http://schemas.openxmlformats.org/officeDocument/2006/relationships/image" Target="media/image605.wmf"/><Relationship Id="rId1554" Type="http://schemas.openxmlformats.org/officeDocument/2006/relationships/oleObject" Target="embeddings/oleObject855.bin"/><Relationship Id="rId1761" Type="http://schemas.openxmlformats.org/officeDocument/2006/relationships/oleObject" Target="embeddings/oleObject972.bin"/><Relationship Id="rId1999" Type="http://schemas.openxmlformats.org/officeDocument/2006/relationships/image" Target="media/image893.wmf"/><Relationship Id="rId2605" Type="http://schemas.openxmlformats.org/officeDocument/2006/relationships/image" Target="media/image1179.wmf"/><Relationship Id="rId2812" Type="http://schemas.openxmlformats.org/officeDocument/2006/relationships/oleObject" Target="embeddings/oleObject1529.bin"/><Relationship Id="rId53" Type="http://schemas.openxmlformats.org/officeDocument/2006/relationships/oleObject" Target="embeddings/oleObject26.bin"/><Relationship Id="rId1207" Type="http://schemas.openxmlformats.org/officeDocument/2006/relationships/oleObject" Target="embeddings/oleObject668.bin"/><Relationship Id="rId1414" Type="http://schemas.openxmlformats.org/officeDocument/2006/relationships/oleObject" Target="embeddings/oleObject772.bin"/><Relationship Id="rId1621" Type="http://schemas.openxmlformats.org/officeDocument/2006/relationships/oleObject" Target="embeddings/oleObject890.bin"/><Relationship Id="rId1859" Type="http://schemas.openxmlformats.org/officeDocument/2006/relationships/oleObject" Target="embeddings/oleObject1024.bin"/><Relationship Id="rId1719" Type="http://schemas.openxmlformats.org/officeDocument/2006/relationships/image" Target="media/image768.wmf"/><Relationship Id="rId1926" Type="http://schemas.openxmlformats.org/officeDocument/2006/relationships/oleObject" Target="embeddings/oleObject1062.bin"/><Relationship Id="rId2090" Type="http://schemas.openxmlformats.org/officeDocument/2006/relationships/image" Target="media/image937.wmf"/><Relationship Id="rId2188" Type="http://schemas.openxmlformats.org/officeDocument/2006/relationships/image" Target="media/image986.wmf"/><Relationship Id="rId2395" Type="http://schemas.openxmlformats.org/officeDocument/2006/relationships/oleObject" Target="embeddings/oleObject1302.bin"/><Relationship Id="rId367" Type="http://schemas.openxmlformats.org/officeDocument/2006/relationships/image" Target="media/image152.wmf"/><Relationship Id="rId574" Type="http://schemas.openxmlformats.org/officeDocument/2006/relationships/oleObject" Target="embeddings/oleObject329.bin"/><Relationship Id="rId2048" Type="http://schemas.openxmlformats.org/officeDocument/2006/relationships/oleObject" Target="embeddings/oleObject1127.bin"/><Relationship Id="rId2255" Type="http://schemas.openxmlformats.org/officeDocument/2006/relationships/oleObject" Target="embeddings/oleObject1232.bin"/><Relationship Id="rId227" Type="http://schemas.openxmlformats.org/officeDocument/2006/relationships/image" Target="media/image90.wmf"/><Relationship Id="rId781" Type="http://schemas.openxmlformats.org/officeDocument/2006/relationships/image" Target="media/image337.wmf"/><Relationship Id="rId879" Type="http://schemas.openxmlformats.org/officeDocument/2006/relationships/oleObject" Target="embeddings/oleObject493.bin"/><Relationship Id="rId2462" Type="http://schemas.openxmlformats.org/officeDocument/2006/relationships/image" Target="media/image1113.wmf"/><Relationship Id="rId2767" Type="http://schemas.openxmlformats.org/officeDocument/2006/relationships/oleObject" Target="embeddings/oleObject1506.bin"/><Relationship Id="rId434" Type="http://schemas.openxmlformats.org/officeDocument/2006/relationships/oleObject" Target="embeddings/oleObject245.bin"/><Relationship Id="rId641" Type="http://schemas.openxmlformats.org/officeDocument/2006/relationships/image" Target="media/image270.wmf"/><Relationship Id="rId739" Type="http://schemas.openxmlformats.org/officeDocument/2006/relationships/image" Target="media/image317.wmf"/><Relationship Id="rId1064" Type="http://schemas.openxmlformats.org/officeDocument/2006/relationships/oleObject" Target="embeddings/oleObject595.bin"/><Relationship Id="rId1271" Type="http://schemas.openxmlformats.org/officeDocument/2006/relationships/oleObject" Target="embeddings/oleObject700.bin"/><Relationship Id="rId1369" Type="http://schemas.openxmlformats.org/officeDocument/2006/relationships/image" Target="media/image616.wmf"/><Relationship Id="rId1576" Type="http://schemas.openxmlformats.org/officeDocument/2006/relationships/image" Target="media/image705.wmf"/><Relationship Id="rId2115" Type="http://schemas.openxmlformats.org/officeDocument/2006/relationships/image" Target="media/image950.wmf"/><Relationship Id="rId2322" Type="http://schemas.openxmlformats.org/officeDocument/2006/relationships/image" Target="media/image1053.wmf"/><Relationship Id="rId2974" Type="http://schemas.openxmlformats.org/officeDocument/2006/relationships/oleObject" Target="embeddings/oleObject1612.bin"/><Relationship Id="rId501" Type="http://schemas.openxmlformats.org/officeDocument/2006/relationships/image" Target="media/image215.wmf"/><Relationship Id="rId946" Type="http://schemas.openxmlformats.org/officeDocument/2006/relationships/oleObject" Target="embeddings/oleObject528.bin"/><Relationship Id="rId1131" Type="http://schemas.openxmlformats.org/officeDocument/2006/relationships/oleObject" Target="embeddings/oleObject630.bin"/><Relationship Id="rId1229" Type="http://schemas.openxmlformats.org/officeDocument/2006/relationships/oleObject" Target="embeddings/oleObject679.bin"/><Relationship Id="rId1783" Type="http://schemas.openxmlformats.org/officeDocument/2006/relationships/oleObject" Target="embeddings/oleObject983.bin"/><Relationship Id="rId1990" Type="http://schemas.openxmlformats.org/officeDocument/2006/relationships/oleObject" Target="embeddings/oleObject1098.bin"/><Relationship Id="rId2627" Type="http://schemas.openxmlformats.org/officeDocument/2006/relationships/image" Target="media/image1188.wmf"/><Relationship Id="rId2834" Type="http://schemas.openxmlformats.org/officeDocument/2006/relationships/oleObject" Target="embeddings/oleObject1542.bin"/><Relationship Id="rId75" Type="http://schemas.openxmlformats.org/officeDocument/2006/relationships/oleObject" Target="embeddings/oleObject41.bin"/><Relationship Id="rId806" Type="http://schemas.openxmlformats.org/officeDocument/2006/relationships/oleObject" Target="embeddings/oleObject456.bin"/><Relationship Id="rId1436" Type="http://schemas.openxmlformats.org/officeDocument/2006/relationships/oleObject" Target="embeddings/oleObject783.bin"/><Relationship Id="rId1643" Type="http://schemas.openxmlformats.org/officeDocument/2006/relationships/oleObject" Target="embeddings/oleObject901.bin"/><Relationship Id="rId1850" Type="http://schemas.openxmlformats.org/officeDocument/2006/relationships/image" Target="media/image827.wmf"/><Relationship Id="rId2901" Type="http://schemas.openxmlformats.org/officeDocument/2006/relationships/image" Target="media/image1322.wmf"/><Relationship Id="rId1503" Type="http://schemas.openxmlformats.org/officeDocument/2006/relationships/oleObject" Target="embeddings/oleObject822.bin"/><Relationship Id="rId1710" Type="http://schemas.openxmlformats.org/officeDocument/2006/relationships/image" Target="media/image764.wmf"/><Relationship Id="rId1948" Type="http://schemas.openxmlformats.org/officeDocument/2006/relationships/oleObject" Target="embeddings/oleObject1074.bin"/><Relationship Id="rId291" Type="http://schemas.openxmlformats.org/officeDocument/2006/relationships/image" Target="media/image114.wmf"/><Relationship Id="rId1808" Type="http://schemas.openxmlformats.org/officeDocument/2006/relationships/image" Target="media/image807.wmf"/><Relationship Id="rId151" Type="http://schemas.openxmlformats.org/officeDocument/2006/relationships/oleObject" Target="embeddings/oleObject91.bin"/><Relationship Id="rId389" Type="http://schemas.openxmlformats.org/officeDocument/2006/relationships/image" Target="media/image163.wmf"/><Relationship Id="rId596" Type="http://schemas.openxmlformats.org/officeDocument/2006/relationships/oleObject" Target="embeddings/oleObject340.bin"/><Relationship Id="rId2277" Type="http://schemas.openxmlformats.org/officeDocument/2006/relationships/oleObject" Target="embeddings/oleObject1243.bin"/><Relationship Id="rId2484" Type="http://schemas.openxmlformats.org/officeDocument/2006/relationships/image" Target="media/image1123.wmf"/><Relationship Id="rId2691" Type="http://schemas.openxmlformats.org/officeDocument/2006/relationships/oleObject" Target="embeddings/oleObject1468.bin"/><Relationship Id="rId249" Type="http://schemas.openxmlformats.org/officeDocument/2006/relationships/oleObject" Target="embeddings/oleObject147.bin"/><Relationship Id="rId456" Type="http://schemas.openxmlformats.org/officeDocument/2006/relationships/oleObject" Target="embeddings/oleObject256.bin"/><Relationship Id="rId663" Type="http://schemas.openxmlformats.org/officeDocument/2006/relationships/image" Target="media/image281.wmf"/><Relationship Id="rId870" Type="http://schemas.openxmlformats.org/officeDocument/2006/relationships/image" Target="media/image378.wmf"/><Relationship Id="rId1086" Type="http://schemas.openxmlformats.org/officeDocument/2006/relationships/image" Target="media/image475.wmf"/><Relationship Id="rId1293" Type="http://schemas.openxmlformats.org/officeDocument/2006/relationships/image" Target="media/image578.wmf"/><Relationship Id="rId2137" Type="http://schemas.openxmlformats.org/officeDocument/2006/relationships/image" Target="media/image961.wmf"/><Relationship Id="rId2344" Type="http://schemas.openxmlformats.org/officeDocument/2006/relationships/image" Target="media/image1064.wmf"/><Relationship Id="rId2551" Type="http://schemas.openxmlformats.org/officeDocument/2006/relationships/oleObject" Target="embeddings/oleObject1394.bin"/><Relationship Id="rId2789" Type="http://schemas.openxmlformats.org/officeDocument/2006/relationships/oleObject" Target="embeddings/oleObject1517.bin"/><Relationship Id="rId109" Type="http://schemas.openxmlformats.org/officeDocument/2006/relationships/image" Target="media/image41.wmf"/><Relationship Id="rId316" Type="http://schemas.openxmlformats.org/officeDocument/2006/relationships/oleObject" Target="embeddings/oleObject186.bin"/><Relationship Id="rId523" Type="http://schemas.openxmlformats.org/officeDocument/2006/relationships/image" Target="media/image217.wmf"/><Relationship Id="rId968" Type="http://schemas.openxmlformats.org/officeDocument/2006/relationships/oleObject" Target="embeddings/oleObject539.bin"/><Relationship Id="rId1153" Type="http://schemas.openxmlformats.org/officeDocument/2006/relationships/oleObject" Target="embeddings/oleObject641.bin"/><Relationship Id="rId1598" Type="http://schemas.openxmlformats.org/officeDocument/2006/relationships/image" Target="media/image716.wmf"/><Relationship Id="rId2204" Type="http://schemas.openxmlformats.org/officeDocument/2006/relationships/image" Target="media/image994.wmf"/><Relationship Id="rId2649" Type="http://schemas.openxmlformats.org/officeDocument/2006/relationships/image" Target="media/image1199.wmf"/><Relationship Id="rId2856" Type="http://schemas.openxmlformats.org/officeDocument/2006/relationships/oleObject" Target="embeddings/oleObject1553.bin"/><Relationship Id="rId97" Type="http://schemas.openxmlformats.org/officeDocument/2006/relationships/oleObject" Target="embeddings/oleObject56.bin"/><Relationship Id="rId730" Type="http://schemas.openxmlformats.org/officeDocument/2006/relationships/oleObject" Target="embeddings/oleObject414.bin"/><Relationship Id="rId828" Type="http://schemas.openxmlformats.org/officeDocument/2006/relationships/oleObject" Target="embeddings/oleObject467.bin"/><Relationship Id="rId1013" Type="http://schemas.openxmlformats.org/officeDocument/2006/relationships/image" Target="media/image443.wmf"/><Relationship Id="rId1360" Type="http://schemas.openxmlformats.org/officeDocument/2006/relationships/oleObject" Target="embeddings/oleObject745.bin"/><Relationship Id="rId1458" Type="http://schemas.openxmlformats.org/officeDocument/2006/relationships/oleObject" Target="embeddings/oleObject794.bin"/><Relationship Id="rId1665" Type="http://schemas.openxmlformats.org/officeDocument/2006/relationships/oleObject" Target="embeddings/oleObject912.bin"/><Relationship Id="rId1872" Type="http://schemas.openxmlformats.org/officeDocument/2006/relationships/image" Target="media/image838.wmf"/><Relationship Id="rId2411" Type="http://schemas.openxmlformats.org/officeDocument/2006/relationships/oleObject" Target="embeddings/oleObject1311.bin"/><Relationship Id="rId2509" Type="http://schemas.openxmlformats.org/officeDocument/2006/relationships/oleObject" Target="embeddings/oleObject1370.bin"/><Relationship Id="rId2716" Type="http://schemas.openxmlformats.org/officeDocument/2006/relationships/image" Target="media/image1232.wmf"/><Relationship Id="rId1220" Type="http://schemas.openxmlformats.org/officeDocument/2006/relationships/image" Target="media/image542.wmf"/><Relationship Id="rId1318" Type="http://schemas.openxmlformats.org/officeDocument/2006/relationships/oleObject" Target="embeddings/oleObject724.bin"/><Relationship Id="rId1525" Type="http://schemas.openxmlformats.org/officeDocument/2006/relationships/image" Target="media/image683.wmf"/><Relationship Id="rId2923" Type="http://schemas.openxmlformats.org/officeDocument/2006/relationships/image" Target="media/image1333.wmf"/><Relationship Id="rId1732" Type="http://schemas.openxmlformats.org/officeDocument/2006/relationships/oleObject" Target="embeddings/oleObject954.bin"/><Relationship Id="rId24" Type="http://schemas.openxmlformats.org/officeDocument/2006/relationships/image" Target="media/image13.wmf"/><Relationship Id="rId2299" Type="http://schemas.openxmlformats.org/officeDocument/2006/relationships/oleObject" Target="embeddings/oleObject1254.bin"/><Relationship Id="rId173" Type="http://schemas.openxmlformats.org/officeDocument/2006/relationships/oleObject" Target="embeddings/oleObject104.bin"/><Relationship Id="rId380" Type="http://schemas.openxmlformats.org/officeDocument/2006/relationships/oleObject" Target="embeddings/oleObject218.bin"/><Relationship Id="rId2061" Type="http://schemas.openxmlformats.org/officeDocument/2006/relationships/oleObject" Target="embeddings/oleObject1135.bin"/><Relationship Id="rId240" Type="http://schemas.openxmlformats.org/officeDocument/2006/relationships/oleObject" Target="embeddings/oleObject140.bin"/><Relationship Id="rId478" Type="http://schemas.openxmlformats.org/officeDocument/2006/relationships/oleObject" Target="embeddings/oleObject269.bin"/><Relationship Id="rId685" Type="http://schemas.openxmlformats.org/officeDocument/2006/relationships/image" Target="media/image292.wmf"/><Relationship Id="rId892" Type="http://schemas.openxmlformats.org/officeDocument/2006/relationships/image" Target="media/image389.wmf"/><Relationship Id="rId2159" Type="http://schemas.openxmlformats.org/officeDocument/2006/relationships/image" Target="media/image972.wmf"/><Relationship Id="rId2366" Type="http://schemas.openxmlformats.org/officeDocument/2006/relationships/image" Target="media/image1075.wmf"/><Relationship Id="rId2573" Type="http://schemas.openxmlformats.org/officeDocument/2006/relationships/oleObject" Target="embeddings/oleObject1405.bin"/><Relationship Id="rId2780" Type="http://schemas.openxmlformats.org/officeDocument/2006/relationships/image" Target="media/image1264.wmf"/><Relationship Id="rId100" Type="http://schemas.openxmlformats.org/officeDocument/2006/relationships/oleObject" Target="embeddings/oleObject59.bin"/><Relationship Id="rId338" Type="http://schemas.openxmlformats.org/officeDocument/2006/relationships/oleObject" Target="embeddings/oleObject197.bin"/><Relationship Id="rId545" Type="http://schemas.openxmlformats.org/officeDocument/2006/relationships/image" Target="media/image228.wmf"/><Relationship Id="rId752" Type="http://schemas.openxmlformats.org/officeDocument/2006/relationships/oleObject" Target="embeddings/oleObject425.bin"/><Relationship Id="rId1175" Type="http://schemas.openxmlformats.org/officeDocument/2006/relationships/oleObject" Target="embeddings/oleObject652.bin"/><Relationship Id="rId1382" Type="http://schemas.openxmlformats.org/officeDocument/2006/relationships/oleObject" Target="embeddings/oleObject756.bin"/><Relationship Id="rId2019" Type="http://schemas.openxmlformats.org/officeDocument/2006/relationships/image" Target="media/image903.wmf"/><Relationship Id="rId2226" Type="http://schemas.openxmlformats.org/officeDocument/2006/relationships/image" Target="media/image1005.wmf"/><Relationship Id="rId2433" Type="http://schemas.openxmlformats.org/officeDocument/2006/relationships/oleObject" Target="embeddings/oleObject1328.bin"/><Relationship Id="rId2640" Type="http://schemas.openxmlformats.org/officeDocument/2006/relationships/oleObject" Target="embeddings/oleObject1442.bin"/><Relationship Id="rId2878" Type="http://schemas.openxmlformats.org/officeDocument/2006/relationships/oleObject" Target="embeddings/oleObject1564.bin"/><Relationship Id="rId405" Type="http://schemas.openxmlformats.org/officeDocument/2006/relationships/image" Target="media/image171.wmf"/><Relationship Id="rId612" Type="http://schemas.openxmlformats.org/officeDocument/2006/relationships/image" Target="media/image260.wmf"/><Relationship Id="rId1035" Type="http://schemas.openxmlformats.org/officeDocument/2006/relationships/image" Target="media/image453.wmf"/><Relationship Id="rId1242" Type="http://schemas.openxmlformats.org/officeDocument/2006/relationships/image" Target="media/image553.wmf"/><Relationship Id="rId1687" Type="http://schemas.openxmlformats.org/officeDocument/2006/relationships/oleObject" Target="embeddings/oleObject924.bin"/><Relationship Id="rId1894" Type="http://schemas.openxmlformats.org/officeDocument/2006/relationships/image" Target="media/image849.wmf"/><Relationship Id="rId2500" Type="http://schemas.openxmlformats.org/officeDocument/2006/relationships/image" Target="media/image1131.wmf"/><Relationship Id="rId2738" Type="http://schemas.openxmlformats.org/officeDocument/2006/relationships/image" Target="media/image1243.wmf"/><Relationship Id="rId2945" Type="http://schemas.openxmlformats.org/officeDocument/2006/relationships/image" Target="media/image1344.wmf"/><Relationship Id="rId917" Type="http://schemas.openxmlformats.org/officeDocument/2006/relationships/oleObject" Target="embeddings/oleObject512.bin"/><Relationship Id="rId1102" Type="http://schemas.openxmlformats.org/officeDocument/2006/relationships/image" Target="media/image483.wmf"/><Relationship Id="rId1547" Type="http://schemas.openxmlformats.org/officeDocument/2006/relationships/oleObject" Target="embeddings/oleObject850.bin"/><Relationship Id="rId1754" Type="http://schemas.openxmlformats.org/officeDocument/2006/relationships/oleObject" Target="embeddings/oleObject965.bin"/><Relationship Id="rId1961" Type="http://schemas.openxmlformats.org/officeDocument/2006/relationships/image" Target="media/image876.wmf"/><Relationship Id="rId2805" Type="http://schemas.openxmlformats.org/officeDocument/2006/relationships/image" Target="media/image1276.wmf"/><Relationship Id="rId46" Type="http://schemas.openxmlformats.org/officeDocument/2006/relationships/oleObject" Target="embeddings/oleObject19.bin"/><Relationship Id="rId1407" Type="http://schemas.openxmlformats.org/officeDocument/2006/relationships/image" Target="media/image635.wmf"/><Relationship Id="rId1614" Type="http://schemas.openxmlformats.org/officeDocument/2006/relationships/image" Target="media/image724.wmf"/><Relationship Id="rId1821" Type="http://schemas.openxmlformats.org/officeDocument/2006/relationships/oleObject" Target="embeddings/oleObject1004.bin"/><Relationship Id="rId195" Type="http://schemas.openxmlformats.org/officeDocument/2006/relationships/image" Target="media/image73.wmf"/><Relationship Id="rId1919" Type="http://schemas.openxmlformats.org/officeDocument/2006/relationships/oleObject" Target="embeddings/oleObject1058.bin"/><Relationship Id="rId2083" Type="http://schemas.openxmlformats.org/officeDocument/2006/relationships/oleObject" Target="embeddings/oleObject1146.bin"/><Relationship Id="rId2290" Type="http://schemas.openxmlformats.org/officeDocument/2006/relationships/image" Target="media/image1037.wmf"/><Relationship Id="rId2388" Type="http://schemas.openxmlformats.org/officeDocument/2006/relationships/image" Target="media/image1086.wmf"/><Relationship Id="rId2595" Type="http://schemas.openxmlformats.org/officeDocument/2006/relationships/image" Target="media/image1174.wmf"/><Relationship Id="rId262" Type="http://schemas.openxmlformats.org/officeDocument/2006/relationships/oleObject" Target="embeddings/oleObject159.bin"/><Relationship Id="rId567" Type="http://schemas.openxmlformats.org/officeDocument/2006/relationships/oleObject" Target="embeddings/oleObject325.bin"/><Relationship Id="rId1197" Type="http://schemas.openxmlformats.org/officeDocument/2006/relationships/oleObject" Target="embeddings/oleObject663.bin"/><Relationship Id="rId2150" Type="http://schemas.openxmlformats.org/officeDocument/2006/relationships/oleObject" Target="embeddings/oleObject1179.bin"/><Relationship Id="rId2248" Type="http://schemas.openxmlformats.org/officeDocument/2006/relationships/image" Target="media/image1016.wmf"/><Relationship Id="rId122" Type="http://schemas.openxmlformats.org/officeDocument/2006/relationships/oleObject" Target="embeddings/oleObject70.bin"/><Relationship Id="rId774" Type="http://schemas.openxmlformats.org/officeDocument/2006/relationships/oleObject" Target="embeddings/oleObject437.bin"/><Relationship Id="rId981" Type="http://schemas.openxmlformats.org/officeDocument/2006/relationships/oleObject" Target="embeddings/oleObject546.bin"/><Relationship Id="rId1057" Type="http://schemas.openxmlformats.org/officeDocument/2006/relationships/oleObject" Target="embeddings/oleObject591.bin"/><Relationship Id="rId2010" Type="http://schemas.openxmlformats.org/officeDocument/2006/relationships/oleObject" Target="embeddings/oleObject1108.bin"/><Relationship Id="rId2455" Type="http://schemas.openxmlformats.org/officeDocument/2006/relationships/oleObject" Target="embeddings/oleObject1339.bin"/><Relationship Id="rId2662" Type="http://schemas.openxmlformats.org/officeDocument/2006/relationships/image" Target="media/image1205.wmf"/><Relationship Id="rId427" Type="http://schemas.openxmlformats.org/officeDocument/2006/relationships/image" Target="media/image182.wmf"/><Relationship Id="rId634" Type="http://schemas.openxmlformats.org/officeDocument/2006/relationships/oleObject" Target="embeddings/oleObject364.bin"/><Relationship Id="rId841" Type="http://schemas.openxmlformats.org/officeDocument/2006/relationships/oleObject" Target="embeddings/oleObject474.bin"/><Relationship Id="rId1264" Type="http://schemas.openxmlformats.org/officeDocument/2006/relationships/image" Target="media/image564.wmf"/><Relationship Id="rId1471" Type="http://schemas.openxmlformats.org/officeDocument/2006/relationships/image" Target="media/image666.wmf"/><Relationship Id="rId1569" Type="http://schemas.openxmlformats.org/officeDocument/2006/relationships/oleObject" Target="embeddings/oleObject864.bin"/><Relationship Id="rId2108" Type="http://schemas.openxmlformats.org/officeDocument/2006/relationships/image" Target="media/image946.wmf"/><Relationship Id="rId2315" Type="http://schemas.openxmlformats.org/officeDocument/2006/relationships/oleObject" Target="embeddings/oleObject1262.bin"/><Relationship Id="rId2522" Type="http://schemas.openxmlformats.org/officeDocument/2006/relationships/image" Target="media/image1141.wmf"/><Relationship Id="rId2967" Type="http://schemas.openxmlformats.org/officeDocument/2006/relationships/image" Target="media/image1355.wmf"/><Relationship Id="rId701" Type="http://schemas.openxmlformats.org/officeDocument/2006/relationships/image" Target="media/image300.wmf"/><Relationship Id="rId939" Type="http://schemas.openxmlformats.org/officeDocument/2006/relationships/image" Target="media/image411.wmf"/><Relationship Id="rId1124" Type="http://schemas.openxmlformats.org/officeDocument/2006/relationships/image" Target="media/image494.wmf"/><Relationship Id="rId1331" Type="http://schemas.openxmlformats.org/officeDocument/2006/relationships/image" Target="media/image597.wmf"/><Relationship Id="rId1776" Type="http://schemas.openxmlformats.org/officeDocument/2006/relationships/image" Target="media/image793.wmf"/><Relationship Id="rId1983" Type="http://schemas.openxmlformats.org/officeDocument/2006/relationships/image" Target="media/image886.wmf"/><Relationship Id="rId2827" Type="http://schemas.openxmlformats.org/officeDocument/2006/relationships/oleObject" Target="embeddings/oleObject1538.bin"/><Relationship Id="rId68" Type="http://schemas.openxmlformats.org/officeDocument/2006/relationships/image" Target="media/image27.wmf"/><Relationship Id="rId1429" Type="http://schemas.openxmlformats.org/officeDocument/2006/relationships/image" Target="media/image646.wmf"/><Relationship Id="rId1636" Type="http://schemas.openxmlformats.org/officeDocument/2006/relationships/image" Target="media/image735.wmf"/><Relationship Id="rId1843" Type="http://schemas.openxmlformats.org/officeDocument/2006/relationships/image" Target="media/image824.wmf"/><Relationship Id="rId1703" Type="http://schemas.openxmlformats.org/officeDocument/2006/relationships/oleObject" Target="embeddings/oleObject939.bin"/><Relationship Id="rId1910" Type="http://schemas.openxmlformats.org/officeDocument/2006/relationships/oleObject" Target="embeddings/oleObject1052.bin"/><Relationship Id="rId284" Type="http://schemas.openxmlformats.org/officeDocument/2006/relationships/oleObject" Target="embeddings/oleObject170.bin"/><Relationship Id="rId491" Type="http://schemas.openxmlformats.org/officeDocument/2006/relationships/oleObject" Target="embeddings/oleObject276.bin"/><Relationship Id="rId2172" Type="http://schemas.openxmlformats.org/officeDocument/2006/relationships/image" Target="media/image978.wmf"/><Relationship Id="rId144" Type="http://schemas.openxmlformats.org/officeDocument/2006/relationships/oleObject" Target="embeddings/oleObject84.bin"/><Relationship Id="rId589" Type="http://schemas.openxmlformats.org/officeDocument/2006/relationships/image" Target="media/image249.wmf"/><Relationship Id="rId796" Type="http://schemas.openxmlformats.org/officeDocument/2006/relationships/oleObject" Target="embeddings/oleObject448.bin"/><Relationship Id="rId2477" Type="http://schemas.openxmlformats.org/officeDocument/2006/relationships/oleObject" Target="embeddings/oleObject1354.bin"/><Relationship Id="rId2684" Type="http://schemas.openxmlformats.org/officeDocument/2006/relationships/image" Target="media/image1216.wmf"/><Relationship Id="rId351" Type="http://schemas.openxmlformats.org/officeDocument/2006/relationships/image" Target="media/image144.wmf"/><Relationship Id="rId449" Type="http://schemas.openxmlformats.org/officeDocument/2006/relationships/image" Target="media/image193.wmf"/><Relationship Id="rId656" Type="http://schemas.openxmlformats.org/officeDocument/2006/relationships/oleObject" Target="embeddings/oleObject375.bin"/><Relationship Id="rId863" Type="http://schemas.openxmlformats.org/officeDocument/2006/relationships/oleObject" Target="embeddings/oleObject485.bin"/><Relationship Id="rId1079" Type="http://schemas.openxmlformats.org/officeDocument/2006/relationships/oleObject" Target="embeddings/oleObject603.bin"/><Relationship Id="rId1286" Type="http://schemas.openxmlformats.org/officeDocument/2006/relationships/oleObject" Target="embeddings/oleObject708.bin"/><Relationship Id="rId1493" Type="http://schemas.openxmlformats.org/officeDocument/2006/relationships/image" Target="media/image676.wmf"/><Relationship Id="rId2032" Type="http://schemas.openxmlformats.org/officeDocument/2006/relationships/oleObject" Target="embeddings/oleObject1119.bin"/><Relationship Id="rId2337" Type="http://schemas.openxmlformats.org/officeDocument/2006/relationships/oleObject" Target="embeddings/oleObject1273.bin"/><Relationship Id="rId2544" Type="http://schemas.openxmlformats.org/officeDocument/2006/relationships/oleObject" Target="embeddings/oleObject1390.bin"/><Relationship Id="rId2891" Type="http://schemas.openxmlformats.org/officeDocument/2006/relationships/image" Target="media/image1317.wmf"/><Relationship Id="rId2989" Type="http://schemas.openxmlformats.org/officeDocument/2006/relationships/footer" Target="footer2.xml"/><Relationship Id="rId211" Type="http://schemas.openxmlformats.org/officeDocument/2006/relationships/image" Target="media/image81.wmf"/><Relationship Id="rId309" Type="http://schemas.openxmlformats.org/officeDocument/2006/relationships/image" Target="media/image123.wmf"/><Relationship Id="rId516" Type="http://schemas.openxmlformats.org/officeDocument/2006/relationships/oleObject" Target="embeddings/oleObject297.bin"/><Relationship Id="rId1146" Type="http://schemas.openxmlformats.org/officeDocument/2006/relationships/image" Target="media/image505.wmf"/><Relationship Id="rId1798" Type="http://schemas.openxmlformats.org/officeDocument/2006/relationships/image" Target="media/image804.wmf"/><Relationship Id="rId2751" Type="http://schemas.openxmlformats.org/officeDocument/2006/relationships/oleObject" Target="embeddings/oleObject1498.bin"/><Relationship Id="rId2849" Type="http://schemas.openxmlformats.org/officeDocument/2006/relationships/image" Target="media/image1296.wmf"/><Relationship Id="rId723" Type="http://schemas.openxmlformats.org/officeDocument/2006/relationships/image" Target="media/image309.wmf"/><Relationship Id="rId930" Type="http://schemas.openxmlformats.org/officeDocument/2006/relationships/oleObject" Target="embeddings/oleObject519.bin"/><Relationship Id="rId1006" Type="http://schemas.openxmlformats.org/officeDocument/2006/relationships/oleObject" Target="embeddings/oleObject563.bin"/><Relationship Id="rId1353" Type="http://schemas.openxmlformats.org/officeDocument/2006/relationships/image" Target="media/image608.wmf"/><Relationship Id="rId1560" Type="http://schemas.openxmlformats.org/officeDocument/2006/relationships/oleObject" Target="embeddings/oleObject859.bin"/><Relationship Id="rId1658" Type="http://schemas.openxmlformats.org/officeDocument/2006/relationships/image" Target="media/image746.wmf"/><Relationship Id="rId1865" Type="http://schemas.openxmlformats.org/officeDocument/2006/relationships/oleObject" Target="embeddings/oleObject1027.bin"/><Relationship Id="rId2404" Type="http://schemas.openxmlformats.org/officeDocument/2006/relationships/image" Target="media/image1094.wmf"/><Relationship Id="rId2611" Type="http://schemas.openxmlformats.org/officeDocument/2006/relationships/oleObject" Target="embeddings/oleObject1426.bin"/><Relationship Id="rId2709" Type="http://schemas.openxmlformats.org/officeDocument/2006/relationships/oleObject" Target="embeddings/oleObject1477.bin"/><Relationship Id="rId1213" Type="http://schemas.openxmlformats.org/officeDocument/2006/relationships/oleObject" Target="embeddings/oleObject671.bin"/><Relationship Id="rId1420" Type="http://schemas.openxmlformats.org/officeDocument/2006/relationships/oleObject" Target="embeddings/oleObject775.bin"/><Relationship Id="rId1518" Type="http://schemas.openxmlformats.org/officeDocument/2006/relationships/oleObject" Target="embeddings/oleObject835.bin"/><Relationship Id="rId2916" Type="http://schemas.openxmlformats.org/officeDocument/2006/relationships/oleObject" Target="embeddings/oleObject1583.bin"/><Relationship Id="rId1725" Type="http://schemas.openxmlformats.org/officeDocument/2006/relationships/image" Target="media/image771.wmf"/><Relationship Id="rId1932" Type="http://schemas.openxmlformats.org/officeDocument/2006/relationships/oleObject" Target="embeddings/oleObject1065.bin"/><Relationship Id="rId17" Type="http://schemas.openxmlformats.org/officeDocument/2006/relationships/oleObject" Target="embeddings/oleObject4.bin"/><Relationship Id="rId2194" Type="http://schemas.openxmlformats.org/officeDocument/2006/relationships/image" Target="media/image989.wmf"/><Relationship Id="rId166" Type="http://schemas.openxmlformats.org/officeDocument/2006/relationships/oleObject" Target="embeddings/oleObject100.bin"/><Relationship Id="rId373" Type="http://schemas.openxmlformats.org/officeDocument/2006/relationships/image" Target="media/image155.wmf"/><Relationship Id="rId580" Type="http://schemas.openxmlformats.org/officeDocument/2006/relationships/oleObject" Target="embeddings/oleObject332.bin"/><Relationship Id="rId2054" Type="http://schemas.openxmlformats.org/officeDocument/2006/relationships/oleObject" Target="embeddings/oleObject1130.bin"/><Relationship Id="rId2261" Type="http://schemas.openxmlformats.org/officeDocument/2006/relationships/oleObject" Target="embeddings/oleObject1235.bin"/><Relationship Id="rId2499" Type="http://schemas.openxmlformats.org/officeDocument/2006/relationships/oleObject" Target="embeddings/oleObject1365.bin"/><Relationship Id="rId1" Type="http://schemas.openxmlformats.org/officeDocument/2006/relationships/customXml" Target="../customXml/item1.xml"/><Relationship Id="rId233" Type="http://schemas.openxmlformats.org/officeDocument/2006/relationships/image" Target="media/image93.wmf"/><Relationship Id="rId440" Type="http://schemas.openxmlformats.org/officeDocument/2006/relationships/oleObject" Target="embeddings/oleObject248.bin"/><Relationship Id="rId678" Type="http://schemas.openxmlformats.org/officeDocument/2006/relationships/oleObject" Target="embeddings/oleObject386.bin"/><Relationship Id="rId885" Type="http://schemas.openxmlformats.org/officeDocument/2006/relationships/oleObject" Target="embeddings/oleObject496.bin"/><Relationship Id="rId1070" Type="http://schemas.openxmlformats.org/officeDocument/2006/relationships/oleObject" Target="embeddings/oleObject598.bin"/><Relationship Id="rId2121" Type="http://schemas.openxmlformats.org/officeDocument/2006/relationships/image" Target="media/image953.wmf"/><Relationship Id="rId2359" Type="http://schemas.openxmlformats.org/officeDocument/2006/relationships/oleObject" Target="embeddings/oleObject1284.bin"/><Relationship Id="rId2566" Type="http://schemas.openxmlformats.org/officeDocument/2006/relationships/image" Target="media/image1161.wmf"/><Relationship Id="rId2773" Type="http://schemas.openxmlformats.org/officeDocument/2006/relationships/oleObject" Target="embeddings/oleObject1509.bin"/><Relationship Id="rId2980" Type="http://schemas.openxmlformats.org/officeDocument/2006/relationships/image" Target="media/image1362.wmf"/><Relationship Id="rId300" Type="http://schemas.openxmlformats.org/officeDocument/2006/relationships/oleObject" Target="embeddings/oleObject178.bin"/><Relationship Id="rId538" Type="http://schemas.openxmlformats.org/officeDocument/2006/relationships/oleObject" Target="embeddings/oleObject310.bin"/><Relationship Id="rId745" Type="http://schemas.openxmlformats.org/officeDocument/2006/relationships/image" Target="media/image320.wmf"/><Relationship Id="rId952" Type="http://schemas.openxmlformats.org/officeDocument/2006/relationships/oleObject" Target="embeddings/oleObject531.bin"/><Relationship Id="rId1168" Type="http://schemas.openxmlformats.org/officeDocument/2006/relationships/image" Target="media/image516.wmf"/><Relationship Id="rId1375" Type="http://schemas.openxmlformats.org/officeDocument/2006/relationships/image" Target="media/image619.wmf"/><Relationship Id="rId1582" Type="http://schemas.openxmlformats.org/officeDocument/2006/relationships/image" Target="media/image708.wmf"/><Relationship Id="rId2219" Type="http://schemas.openxmlformats.org/officeDocument/2006/relationships/oleObject" Target="embeddings/oleObject1214.bin"/><Relationship Id="rId2426" Type="http://schemas.openxmlformats.org/officeDocument/2006/relationships/oleObject" Target="embeddings/oleObject1324.bin"/><Relationship Id="rId2633" Type="http://schemas.openxmlformats.org/officeDocument/2006/relationships/image" Target="media/image1191.wmf"/><Relationship Id="rId81" Type="http://schemas.openxmlformats.org/officeDocument/2006/relationships/image" Target="media/image33.wmf"/><Relationship Id="rId605" Type="http://schemas.openxmlformats.org/officeDocument/2006/relationships/image" Target="media/image257.wmf"/><Relationship Id="rId812" Type="http://schemas.openxmlformats.org/officeDocument/2006/relationships/oleObject" Target="embeddings/oleObject459.bin"/><Relationship Id="rId1028" Type="http://schemas.openxmlformats.org/officeDocument/2006/relationships/oleObject" Target="embeddings/oleObject575.bin"/><Relationship Id="rId1235" Type="http://schemas.openxmlformats.org/officeDocument/2006/relationships/oleObject" Target="embeddings/oleObject682.bin"/><Relationship Id="rId1442" Type="http://schemas.openxmlformats.org/officeDocument/2006/relationships/oleObject" Target="embeddings/oleObject786.bin"/><Relationship Id="rId1887" Type="http://schemas.openxmlformats.org/officeDocument/2006/relationships/oleObject" Target="embeddings/oleObject1038.bin"/><Relationship Id="rId2840" Type="http://schemas.openxmlformats.org/officeDocument/2006/relationships/oleObject" Target="embeddings/oleObject1545.bin"/><Relationship Id="rId2938" Type="http://schemas.openxmlformats.org/officeDocument/2006/relationships/oleObject" Target="embeddings/oleObject1594.bin"/><Relationship Id="rId1302" Type="http://schemas.openxmlformats.org/officeDocument/2006/relationships/oleObject" Target="embeddings/oleObject716.bin"/><Relationship Id="rId1747" Type="http://schemas.openxmlformats.org/officeDocument/2006/relationships/image" Target="media/image782.wmf"/><Relationship Id="rId1954" Type="http://schemas.openxmlformats.org/officeDocument/2006/relationships/oleObject" Target="embeddings/oleObject1078.bin"/><Relationship Id="rId2700" Type="http://schemas.openxmlformats.org/officeDocument/2006/relationships/image" Target="media/image1224.wmf"/><Relationship Id="rId39" Type="http://schemas.openxmlformats.org/officeDocument/2006/relationships/oleObject" Target="embeddings/oleObject15.bin"/><Relationship Id="rId1607" Type="http://schemas.openxmlformats.org/officeDocument/2006/relationships/oleObject" Target="embeddings/oleObject883.bin"/><Relationship Id="rId1814" Type="http://schemas.openxmlformats.org/officeDocument/2006/relationships/image" Target="media/image810.wmf"/><Relationship Id="rId188" Type="http://schemas.openxmlformats.org/officeDocument/2006/relationships/oleObject" Target="embeddings/oleObject115.bin"/><Relationship Id="rId395" Type="http://schemas.openxmlformats.org/officeDocument/2006/relationships/image" Target="media/image166.wmf"/><Relationship Id="rId2076" Type="http://schemas.openxmlformats.org/officeDocument/2006/relationships/image" Target="media/image930.wmf"/><Relationship Id="rId2283" Type="http://schemas.openxmlformats.org/officeDocument/2006/relationships/oleObject" Target="embeddings/oleObject1246.bin"/><Relationship Id="rId2490" Type="http://schemas.openxmlformats.org/officeDocument/2006/relationships/image" Target="media/image1126.wmf"/><Relationship Id="rId2588" Type="http://schemas.openxmlformats.org/officeDocument/2006/relationships/oleObject" Target="embeddings/oleObject1414.bin"/><Relationship Id="rId255" Type="http://schemas.openxmlformats.org/officeDocument/2006/relationships/oleObject" Target="embeddings/oleObject153.bin"/><Relationship Id="rId462" Type="http://schemas.openxmlformats.org/officeDocument/2006/relationships/oleObject" Target="embeddings/oleObject259.bin"/><Relationship Id="rId1092" Type="http://schemas.openxmlformats.org/officeDocument/2006/relationships/image" Target="media/image478.wmf"/><Relationship Id="rId1397" Type="http://schemas.openxmlformats.org/officeDocument/2006/relationships/image" Target="media/image630.wmf"/><Relationship Id="rId2143" Type="http://schemas.openxmlformats.org/officeDocument/2006/relationships/image" Target="media/image964.wmf"/><Relationship Id="rId2350" Type="http://schemas.openxmlformats.org/officeDocument/2006/relationships/image" Target="media/image1067.wmf"/><Relationship Id="rId2795" Type="http://schemas.openxmlformats.org/officeDocument/2006/relationships/oleObject" Target="embeddings/oleObject1520.bin"/><Relationship Id="rId115" Type="http://schemas.openxmlformats.org/officeDocument/2006/relationships/oleObject" Target="embeddings/oleObject67.bin"/><Relationship Id="rId322" Type="http://schemas.openxmlformats.org/officeDocument/2006/relationships/oleObject" Target="embeddings/oleObject189.bin"/><Relationship Id="rId767" Type="http://schemas.openxmlformats.org/officeDocument/2006/relationships/image" Target="media/image330.wmf"/><Relationship Id="rId974" Type="http://schemas.openxmlformats.org/officeDocument/2006/relationships/oleObject" Target="embeddings/oleObject542.bin"/><Relationship Id="rId2003" Type="http://schemas.openxmlformats.org/officeDocument/2006/relationships/image" Target="media/image895.wmf"/><Relationship Id="rId2210" Type="http://schemas.openxmlformats.org/officeDocument/2006/relationships/image" Target="media/image997.wmf"/><Relationship Id="rId2448" Type="http://schemas.openxmlformats.org/officeDocument/2006/relationships/image" Target="media/image1109.wmf"/><Relationship Id="rId2655" Type="http://schemas.openxmlformats.org/officeDocument/2006/relationships/image" Target="media/image1202.wmf"/><Relationship Id="rId2862" Type="http://schemas.openxmlformats.org/officeDocument/2006/relationships/oleObject" Target="embeddings/oleObject1556.bin"/><Relationship Id="rId627" Type="http://schemas.openxmlformats.org/officeDocument/2006/relationships/oleObject" Target="embeddings/oleObject358.bin"/><Relationship Id="rId834" Type="http://schemas.openxmlformats.org/officeDocument/2006/relationships/image" Target="media/image360.wmf"/><Relationship Id="rId1257" Type="http://schemas.openxmlformats.org/officeDocument/2006/relationships/oleObject" Target="embeddings/oleObject693.bin"/><Relationship Id="rId1464" Type="http://schemas.openxmlformats.org/officeDocument/2006/relationships/oleObject" Target="embeddings/oleObject797.bin"/><Relationship Id="rId1671" Type="http://schemas.openxmlformats.org/officeDocument/2006/relationships/oleObject" Target="embeddings/oleObject915.bin"/><Relationship Id="rId2308" Type="http://schemas.openxmlformats.org/officeDocument/2006/relationships/image" Target="media/image1046.wmf"/><Relationship Id="rId2515" Type="http://schemas.openxmlformats.org/officeDocument/2006/relationships/oleObject" Target="embeddings/oleObject1374.bin"/><Relationship Id="rId2722" Type="http://schemas.openxmlformats.org/officeDocument/2006/relationships/image" Target="media/image1235.wmf"/><Relationship Id="rId901" Type="http://schemas.openxmlformats.org/officeDocument/2006/relationships/oleObject" Target="embeddings/oleObject504.bin"/><Relationship Id="rId1117" Type="http://schemas.openxmlformats.org/officeDocument/2006/relationships/oleObject" Target="embeddings/oleObject623.bin"/><Relationship Id="rId1324" Type="http://schemas.openxmlformats.org/officeDocument/2006/relationships/oleObject" Target="embeddings/oleObject727.bin"/><Relationship Id="rId1531" Type="http://schemas.openxmlformats.org/officeDocument/2006/relationships/oleObject" Target="embeddings/oleObject842.bin"/><Relationship Id="rId1769" Type="http://schemas.openxmlformats.org/officeDocument/2006/relationships/oleObject" Target="embeddings/oleObject976.bin"/><Relationship Id="rId1976" Type="http://schemas.openxmlformats.org/officeDocument/2006/relationships/oleObject" Target="embeddings/oleObject1090.bin"/><Relationship Id="rId30" Type="http://schemas.openxmlformats.org/officeDocument/2006/relationships/image" Target="media/image16.wmf"/><Relationship Id="rId1629" Type="http://schemas.openxmlformats.org/officeDocument/2006/relationships/oleObject" Target="embeddings/oleObject894.bin"/><Relationship Id="rId1836" Type="http://schemas.openxmlformats.org/officeDocument/2006/relationships/oleObject" Target="embeddings/oleObject1012.bin"/><Relationship Id="rId1903" Type="http://schemas.openxmlformats.org/officeDocument/2006/relationships/oleObject" Target="embeddings/oleObject1046.bin"/><Relationship Id="rId2098" Type="http://schemas.openxmlformats.org/officeDocument/2006/relationships/image" Target="media/image941.wmf"/><Relationship Id="rId277" Type="http://schemas.openxmlformats.org/officeDocument/2006/relationships/image" Target="media/image107.wmf"/><Relationship Id="rId484" Type="http://schemas.openxmlformats.org/officeDocument/2006/relationships/oleObject" Target="embeddings/oleObject272.bin"/><Relationship Id="rId2165" Type="http://schemas.openxmlformats.org/officeDocument/2006/relationships/image" Target="media/image975.wmf"/><Relationship Id="rId137" Type="http://schemas.openxmlformats.org/officeDocument/2006/relationships/oleObject" Target="embeddings/oleObject78.bin"/><Relationship Id="rId344" Type="http://schemas.openxmlformats.org/officeDocument/2006/relationships/oleObject" Target="embeddings/oleObject200.bin"/><Relationship Id="rId691" Type="http://schemas.openxmlformats.org/officeDocument/2006/relationships/image" Target="media/image295.wmf"/><Relationship Id="rId789" Type="http://schemas.openxmlformats.org/officeDocument/2006/relationships/image" Target="media/image341.wmf"/><Relationship Id="rId996" Type="http://schemas.openxmlformats.org/officeDocument/2006/relationships/image" Target="media/image435.wmf"/><Relationship Id="rId2025" Type="http://schemas.openxmlformats.org/officeDocument/2006/relationships/image" Target="media/image906.wmf"/><Relationship Id="rId2372" Type="http://schemas.openxmlformats.org/officeDocument/2006/relationships/image" Target="media/image1078.wmf"/><Relationship Id="rId2677" Type="http://schemas.openxmlformats.org/officeDocument/2006/relationships/oleObject" Target="embeddings/oleObject1461.bin"/><Relationship Id="rId2884" Type="http://schemas.openxmlformats.org/officeDocument/2006/relationships/oleObject" Target="embeddings/oleObject1567.bin"/><Relationship Id="rId551" Type="http://schemas.openxmlformats.org/officeDocument/2006/relationships/image" Target="media/image231.wmf"/><Relationship Id="rId649" Type="http://schemas.openxmlformats.org/officeDocument/2006/relationships/image" Target="media/image274.wmf"/><Relationship Id="rId856" Type="http://schemas.openxmlformats.org/officeDocument/2006/relationships/image" Target="media/image371.wmf"/><Relationship Id="rId1181" Type="http://schemas.openxmlformats.org/officeDocument/2006/relationships/oleObject" Target="embeddings/oleObject655.bin"/><Relationship Id="rId1279" Type="http://schemas.openxmlformats.org/officeDocument/2006/relationships/oleObject" Target="embeddings/oleObject704.bin"/><Relationship Id="rId1486" Type="http://schemas.openxmlformats.org/officeDocument/2006/relationships/image" Target="media/image673.wmf"/><Relationship Id="rId2232" Type="http://schemas.openxmlformats.org/officeDocument/2006/relationships/image" Target="media/image1008.wmf"/><Relationship Id="rId2537" Type="http://schemas.openxmlformats.org/officeDocument/2006/relationships/image" Target="media/image1148.wmf"/><Relationship Id="rId204" Type="http://schemas.openxmlformats.org/officeDocument/2006/relationships/oleObject" Target="embeddings/oleObject123.bin"/><Relationship Id="rId411" Type="http://schemas.openxmlformats.org/officeDocument/2006/relationships/image" Target="media/image174.wmf"/><Relationship Id="rId509" Type="http://schemas.openxmlformats.org/officeDocument/2006/relationships/oleObject" Target="embeddings/oleObject290.bin"/><Relationship Id="rId1041" Type="http://schemas.openxmlformats.org/officeDocument/2006/relationships/image" Target="media/image456.wmf"/><Relationship Id="rId1139" Type="http://schemas.openxmlformats.org/officeDocument/2006/relationships/oleObject" Target="embeddings/oleObject634.bin"/><Relationship Id="rId1346" Type="http://schemas.openxmlformats.org/officeDocument/2006/relationships/oleObject" Target="embeddings/oleObject738.bin"/><Relationship Id="rId1693" Type="http://schemas.openxmlformats.org/officeDocument/2006/relationships/oleObject" Target="embeddings/oleObject930.bin"/><Relationship Id="rId1998" Type="http://schemas.openxmlformats.org/officeDocument/2006/relationships/oleObject" Target="embeddings/oleObject1102.bin"/><Relationship Id="rId2744" Type="http://schemas.openxmlformats.org/officeDocument/2006/relationships/image" Target="media/image1246.wmf"/><Relationship Id="rId2951" Type="http://schemas.openxmlformats.org/officeDocument/2006/relationships/image" Target="media/image1347.wmf"/><Relationship Id="rId716" Type="http://schemas.openxmlformats.org/officeDocument/2006/relationships/oleObject" Target="embeddings/oleObject407.bin"/><Relationship Id="rId923" Type="http://schemas.openxmlformats.org/officeDocument/2006/relationships/oleObject" Target="embeddings/oleObject515.bin"/><Relationship Id="rId1553" Type="http://schemas.openxmlformats.org/officeDocument/2006/relationships/image" Target="media/image695.wmf"/><Relationship Id="rId1760" Type="http://schemas.openxmlformats.org/officeDocument/2006/relationships/oleObject" Target="embeddings/oleObject971.bin"/><Relationship Id="rId1858" Type="http://schemas.openxmlformats.org/officeDocument/2006/relationships/image" Target="media/image831.wmf"/><Relationship Id="rId2604" Type="http://schemas.openxmlformats.org/officeDocument/2006/relationships/oleObject" Target="embeddings/oleObject1422.bin"/><Relationship Id="rId2811" Type="http://schemas.openxmlformats.org/officeDocument/2006/relationships/image" Target="media/image1279.wmf"/><Relationship Id="rId52" Type="http://schemas.openxmlformats.org/officeDocument/2006/relationships/oleObject" Target="embeddings/oleObject25.bin"/><Relationship Id="rId1206" Type="http://schemas.openxmlformats.org/officeDocument/2006/relationships/image" Target="media/image535.wmf"/><Relationship Id="rId1413" Type="http://schemas.openxmlformats.org/officeDocument/2006/relationships/image" Target="media/image638.wmf"/><Relationship Id="rId1620" Type="http://schemas.openxmlformats.org/officeDocument/2006/relationships/image" Target="media/image727.wmf"/><Relationship Id="rId2909" Type="http://schemas.openxmlformats.org/officeDocument/2006/relationships/image" Target="media/image1326.wmf"/><Relationship Id="rId1718" Type="http://schemas.openxmlformats.org/officeDocument/2006/relationships/oleObject" Target="embeddings/oleObject947.bin"/><Relationship Id="rId1925" Type="http://schemas.openxmlformats.org/officeDocument/2006/relationships/image" Target="media/image860.wmf"/><Relationship Id="rId299" Type="http://schemas.openxmlformats.org/officeDocument/2006/relationships/image" Target="media/image118.wmf"/><Relationship Id="rId2187" Type="http://schemas.openxmlformats.org/officeDocument/2006/relationships/oleObject" Target="embeddings/oleObject1198.bin"/><Relationship Id="rId2394" Type="http://schemas.openxmlformats.org/officeDocument/2006/relationships/image" Target="media/image1089.wmf"/><Relationship Id="rId159" Type="http://schemas.openxmlformats.org/officeDocument/2006/relationships/image" Target="media/image59.wmf"/><Relationship Id="rId366" Type="http://schemas.openxmlformats.org/officeDocument/2006/relationships/oleObject" Target="embeddings/oleObject211.bin"/><Relationship Id="rId573" Type="http://schemas.openxmlformats.org/officeDocument/2006/relationships/image" Target="media/image241.wmf"/><Relationship Id="rId780" Type="http://schemas.openxmlformats.org/officeDocument/2006/relationships/oleObject" Target="embeddings/oleObject440.bin"/><Relationship Id="rId2047" Type="http://schemas.openxmlformats.org/officeDocument/2006/relationships/image" Target="media/image917.wmf"/><Relationship Id="rId2254" Type="http://schemas.openxmlformats.org/officeDocument/2006/relationships/image" Target="media/image1019.wmf"/><Relationship Id="rId2461" Type="http://schemas.openxmlformats.org/officeDocument/2006/relationships/oleObject" Target="embeddings/oleObject1345.bin"/><Relationship Id="rId2699" Type="http://schemas.openxmlformats.org/officeDocument/2006/relationships/oleObject" Target="embeddings/oleObject1472.bin"/><Relationship Id="rId226" Type="http://schemas.openxmlformats.org/officeDocument/2006/relationships/oleObject" Target="embeddings/oleObject133.bin"/><Relationship Id="rId433" Type="http://schemas.openxmlformats.org/officeDocument/2006/relationships/image" Target="media/image185.wmf"/><Relationship Id="rId878" Type="http://schemas.openxmlformats.org/officeDocument/2006/relationships/image" Target="media/image382.wmf"/><Relationship Id="rId1063" Type="http://schemas.openxmlformats.org/officeDocument/2006/relationships/oleObject" Target="embeddings/oleObject594.bin"/><Relationship Id="rId1270" Type="http://schemas.openxmlformats.org/officeDocument/2006/relationships/image" Target="media/image567.wmf"/><Relationship Id="rId2114" Type="http://schemas.openxmlformats.org/officeDocument/2006/relationships/oleObject" Target="embeddings/oleObject1161.bin"/><Relationship Id="rId2559" Type="http://schemas.openxmlformats.org/officeDocument/2006/relationships/oleObject" Target="embeddings/oleObject1398.bin"/><Relationship Id="rId2766" Type="http://schemas.openxmlformats.org/officeDocument/2006/relationships/image" Target="media/image1257.wmf"/><Relationship Id="rId2973" Type="http://schemas.openxmlformats.org/officeDocument/2006/relationships/image" Target="media/image1358.wmf"/><Relationship Id="rId640" Type="http://schemas.openxmlformats.org/officeDocument/2006/relationships/oleObject" Target="embeddings/oleObject367.bin"/><Relationship Id="rId738" Type="http://schemas.openxmlformats.org/officeDocument/2006/relationships/oleObject" Target="embeddings/oleObject418.bin"/><Relationship Id="rId945" Type="http://schemas.openxmlformats.org/officeDocument/2006/relationships/image" Target="media/image414.wmf"/><Relationship Id="rId1368" Type="http://schemas.openxmlformats.org/officeDocument/2006/relationships/oleObject" Target="embeddings/oleObject749.bin"/><Relationship Id="rId1575" Type="http://schemas.openxmlformats.org/officeDocument/2006/relationships/oleObject" Target="embeddings/oleObject867.bin"/><Relationship Id="rId1782" Type="http://schemas.openxmlformats.org/officeDocument/2006/relationships/image" Target="media/image796.wmf"/><Relationship Id="rId2321" Type="http://schemas.openxmlformats.org/officeDocument/2006/relationships/oleObject" Target="embeddings/oleObject1265.bin"/><Relationship Id="rId2419" Type="http://schemas.openxmlformats.org/officeDocument/2006/relationships/oleObject" Target="embeddings/oleObject1317.bin"/><Relationship Id="rId2626" Type="http://schemas.openxmlformats.org/officeDocument/2006/relationships/oleObject" Target="embeddings/oleObject1435.bin"/><Relationship Id="rId2833" Type="http://schemas.openxmlformats.org/officeDocument/2006/relationships/image" Target="media/image1288.wmf"/><Relationship Id="rId74" Type="http://schemas.openxmlformats.org/officeDocument/2006/relationships/image" Target="media/image30.wmf"/><Relationship Id="rId500" Type="http://schemas.openxmlformats.org/officeDocument/2006/relationships/oleObject" Target="embeddings/oleObject282.bin"/><Relationship Id="rId805" Type="http://schemas.openxmlformats.org/officeDocument/2006/relationships/image" Target="media/image346.wmf"/><Relationship Id="rId1130" Type="http://schemas.openxmlformats.org/officeDocument/2006/relationships/image" Target="media/image497.wmf"/><Relationship Id="rId1228" Type="http://schemas.openxmlformats.org/officeDocument/2006/relationships/image" Target="media/image546.wmf"/><Relationship Id="rId1435" Type="http://schemas.openxmlformats.org/officeDocument/2006/relationships/image" Target="media/image649.wmf"/><Relationship Id="rId1642" Type="http://schemas.openxmlformats.org/officeDocument/2006/relationships/image" Target="media/image738.wmf"/><Relationship Id="rId1947" Type="http://schemas.openxmlformats.org/officeDocument/2006/relationships/oleObject" Target="embeddings/oleObject1073.bin"/><Relationship Id="rId2900" Type="http://schemas.openxmlformats.org/officeDocument/2006/relationships/oleObject" Target="embeddings/oleObject1575.bin"/><Relationship Id="rId1502" Type="http://schemas.openxmlformats.org/officeDocument/2006/relationships/oleObject" Target="embeddings/oleObject821.bin"/><Relationship Id="rId1807" Type="http://schemas.openxmlformats.org/officeDocument/2006/relationships/oleObject" Target="embeddings/oleObject997.bin"/><Relationship Id="rId290" Type="http://schemas.openxmlformats.org/officeDocument/2006/relationships/oleObject" Target="embeddings/oleObject173.bin"/><Relationship Id="rId388" Type="http://schemas.openxmlformats.org/officeDocument/2006/relationships/oleObject" Target="embeddings/oleObject222.bin"/><Relationship Id="rId2069" Type="http://schemas.openxmlformats.org/officeDocument/2006/relationships/oleObject" Target="embeddings/oleObject1139.bin"/><Relationship Id="rId150" Type="http://schemas.openxmlformats.org/officeDocument/2006/relationships/oleObject" Target="embeddings/oleObject90.bin"/><Relationship Id="rId595" Type="http://schemas.openxmlformats.org/officeDocument/2006/relationships/image" Target="media/image252.wmf"/><Relationship Id="rId2276" Type="http://schemas.openxmlformats.org/officeDocument/2006/relationships/image" Target="media/image1030.wmf"/><Relationship Id="rId2483" Type="http://schemas.openxmlformats.org/officeDocument/2006/relationships/oleObject" Target="embeddings/oleObject1357.bin"/><Relationship Id="rId2690" Type="http://schemas.openxmlformats.org/officeDocument/2006/relationships/image" Target="media/image1219.wmf"/><Relationship Id="rId248" Type="http://schemas.openxmlformats.org/officeDocument/2006/relationships/oleObject" Target="embeddings/oleObject146.bin"/><Relationship Id="rId455" Type="http://schemas.openxmlformats.org/officeDocument/2006/relationships/image" Target="media/image196.wmf"/><Relationship Id="rId662" Type="http://schemas.openxmlformats.org/officeDocument/2006/relationships/oleObject" Target="embeddings/oleObject378.bin"/><Relationship Id="rId1085" Type="http://schemas.openxmlformats.org/officeDocument/2006/relationships/oleObject" Target="embeddings/oleObject607.bin"/><Relationship Id="rId1292" Type="http://schemas.openxmlformats.org/officeDocument/2006/relationships/oleObject" Target="embeddings/oleObject711.bin"/><Relationship Id="rId2136" Type="http://schemas.openxmlformats.org/officeDocument/2006/relationships/oleObject" Target="embeddings/oleObject1172.bin"/><Relationship Id="rId2343" Type="http://schemas.openxmlformats.org/officeDocument/2006/relationships/oleObject" Target="embeddings/oleObject1276.bin"/><Relationship Id="rId2550" Type="http://schemas.openxmlformats.org/officeDocument/2006/relationships/image" Target="media/image1153.wmf"/><Relationship Id="rId2788" Type="http://schemas.openxmlformats.org/officeDocument/2006/relationships/image" Target="media/image1268.wmf"/><Relationship Id="rId108" Type="http://schemas.openxmlformats.org/officeDocument/2006/relationships/oleObject" Target="embeddings/oleObject64.bin"/><Relationship Id="rId315" Type="http://schemas.openxmlformats.org/officeDocument/2006/relationships/image" Target="media/image126.wmf"/><Relationship Id="rId522" Type="http://schemas.openxmlformats.org/officeDocument/2006/relationships/oleObject" Target="embeddings/oleObject302.bin"/><Relationship Id="rId967" Type="http://schemas.openxmlformats.org/officeDocument/2006/relationships/image" Target="media/image425.wmf"/><Relationship Id="rId1152" Type="http://schemas.openxmlformats.org/officeDocument/2006/relationships/image" Target="media/image508.wmf"/><Relationship Id="rId1597" Type="http://schemas.openxmlformats.org/officeDocument/2006/relationships/oleObject" Target="embeddings/oleObject878.bin"/><Relationship Id="rId2203" Type="http://schemas.openxmlformats.org/officeDocument/2006/relationships/oleObject" Target="embeddings/oleObject1206.bin"/><Relationship Id="rId2410" Type="http://schemas.openxmlformats.org/officeDocument/2006/relationships/oleObject" Target="embeddings/oleObject1310.bin"/><Relationship Id="rId2648" Type="http://schemas.openxmlformats.org/officeDocument/2006/relationships/oleObject" Target="embeddings/oleObject1446.bin"/><Relationship Id="rId2855" Type="http://schemas.openxmlformats.org/officeDocument/2006/relationships/image" Target="media/image1299.wmf"/><Relationship Id="rId96" Type="http://schemas.openxmlformats.org/officeDocument/2006/relationships/oleObject" Target="embeddings/oleObject55.bin"/><Relationship Id="rId827" Type="http://schemas.openxmlformats.org/officeDocument/2006/relationships/image" Target="media/image357.wmf"/><Relationship Id="rId1012" Type="http://schemas.openxmlformats.org/officeDocument/2006/relationships/oleObject" Target="embeddings/oleObject566.bin"/><Relationship Id="rId1457" Type="http://schemas.openxmlformats.org/officeDocument/2006/relationships/image" Target="media/image660.wmf"/><Relationship Id="rId1664" Type="http://schemas.openxmlformats.org/officeDocument/2006/relationships/image" Target="media/image749.wmf"/><Relationship Id="rId1871" Type="http://schemas.openxmlformats.org/officeDocument/2006/relationships/oleObject" Target="embeddings/oleObject1030.bin"/><Relationship Id="rId2508" Type="http://schemas.openxmlformats.org/officeDocument/2006/relationships/image" Target="media/image1135.wmf"/><Relationship Id="rId2715" Type="http://schemas.openxmlformats.org/officeDocument/2006/relationships/oleObject" Target="embeddings/oleObject1480.bin"/><Relationship Id="rId2922" Type="http://schemas.openxmlformats.org/officeDocument/2006/relationships/oleObject" Target="embeddings/oleObject1586.bin"/><Relationship Id="rId1317" Type="http://schemas.openxmlformats.org/officeDocument/2006/relationships/image" Target="media/image590.wmf"/><Relationship Id="rId1524" Type="http://schemas.openxmlformats.org/officeDocument/2006/relationships/oleObject" Target="embeddings/oleObject838.bin"/><Relationship Id="rId1731" Type="http://schemas.openxmlformats.org/officeDocument/2006/relationships/image" Target="media/image774.wmf"/><Relationship Id="rId1969" Type="http://schemas.openxmlformats.org/officeDocument/2006/relationships/image" Target="media/image880.wmf"/><Relationship Id="rId23" Type="http://schemas.openxmlformats.org/officeDocument/2006/relationships/oleObject" Target="embeddings/oleObject7.bin"/><Relationship Id="rId1829" Type="http://schemas.openxmlformats.org/officeDocument/2006/relationships/image" Target="media/image817.wmf"/><Relationship Id="rId2298" Type="http://schemas.openxmlformats.org/officeDocument/2006/relationships/image" Target="media/image1041.wmf"/><Relationship Id="rId172" Type="http://schemas.openxmlformats.org/officeDocument/2006/relationships/oleObject" Target="embeddings/oleObject103.bin"/><Relationship Id="rId477" Type="http://schemas.openxmlformats.org/officeDocument/2006/relationships/image" Target="media/image205.wmf"/><Relationship Id="rId684" Type="http://schemas.openxmlformats.org/officeDocument/2006/relationships/oleObject" Target="embeddings/oleObject389.bin"/><Relationship Id="rId2060" Type="http://schemas.openxmlformats.org/officeDocument/2006/relationships/oleObject" Target="embeddings/oleObject1134.bin"/><Relationship Id="rId2158" Type="http://schemas.openxmlformats.org/officeDocument/2006/relationships/oleObject" Target="embeddings/oleObject1183.bin"/><Relationship Id="rId2365" Type="http://schemas.openxmlformats.org/officeDocument/2006/relationships/oleObject" Target="embeddings/oleObject1287.bin"/><Relationship Id="rId337" Type="http://schemas.openxmlformats.org/officeDocument/2006/relationships/image" Target="media/image137.wmf"/><Relationship Id="rId891" Type="http://schemas.openxmlformats.org/officeDocument/2006/relationships/oleObject" Target="embeddings/oleObject499.bin"/><Relationship Id="rId989" Type="http://schemas.openxmlformats.org/officeDocument/2006/relationships/oleObject" Target="embeddings/oleObject554.bin"/><Relationship Id="rId2018" Type="http://schemas.openxmlformats.org/officeDocument/2006/relationships/oleObject" Target="embeddings/oleObject1112.bin"/><Relationship Id="rId2572" Type="http://schemas.openxmlformats.org/officeDocument/2006/relationships/image" Target="media/image1164.wmf"/><Relationship Id="rId2877" Type="http://schemas.openxmlformats.org/officeDocument/2006/relationships/image" Target="media/image1310.wmf"/><Relationship Id="rId544" Type="http://schemas.openxmlformats.org/officeDocument/2006/relationships/oleObject" Target="embeddings/oleObject313.bin"/><Relationship Id="rId751" Type="http://schemas.openxmlformats.org/officeDocument/2006/relationships/image" Target="media/image323.wmf"/><Relationship Id="rId849" Type="http://schemas.openxmlformats.org/officeDocument/2006/relationships/oleObject" Target="embeddings/oleObject478.bin"/><Relationship Id="rId1174" Type="http://schemas.openxmlformats.org/officeDocument/2006/relationships/image" Target="media/image519.wmf"/><Relationship Id="rId1381" Type="http://schemas.openxmlformats.org/officeDocument/2006/relationships/image" Target="media/image622.wmf"/><Relationship Id="rId1479" Type="http://schemas.openxmlformats.org/officeDocument/2006/relationships/image" Target="media/image670.wmf"/><Relationship Id="rId1686" Type="http://schemas.openxmlformats.org/officeDocument/2006/relationships/oleObject" Target="embeddings/oleObject923.bin"/><Relationship Id="rId2225" Type="http://schemas.openxmlformats.org/officeDocument/2006/relationships/oleObject" Target="embeddings/oleObject1217.bin"/><Relationship Id="rId2432" Type="http://schemas.openxmlformats.org/officeDocument/2006/relationships/image" Target="media/image1101.wmf"/><Relationship Id="rId404" Type="http://schemas.openxmlformats.org/officeDocument/2006/relationships/oleObject" Target="embeddings/oleObject230.bin"/><Relationship Id="rId611" Type="http://schemas.openxmlformats.org/officeDocument/2006/relationships/oleObject" Target="embeddings/oleObject348.bin"/><Relationship Id="rId1034" Type="http://schemas.openxmlformats.org/officeDocument/2006/relationships/oleObject" Target="embeddings/oleObject578.bin"/><Relationship Id="rId1241" Type="http://schemas.openxmlformats.org/officeDocument/2006/relationships/oleObject" Target="embeddings/oleObject685.bin"/><Relationship Id="rId1339" Type="http://schemas.openxmlformats.org/officeDocument/2006/relationships/image" Target="media/image601.wmf"/><Relationship Id="rId1893" Type="http://schemas.openxmlformats.org/officeDocument/2006/relationships/oleObject" Target="embeddings/oleObject1041.bin"/><Relationship Id="rId2737" Type="http://schemas.openxmlformats.org/officeDocument/2006/relationships/oleObject" Target="embeddings/oleObject1491.bin"/><Relationship Id="rId2944" Type="http://schemas.openxmlformats.org/officeDocument/2006/relationships/oleObject" Target="embeddings/oleObject1597.bin"/><Relationship Id="rId709" Type="http://schemas.openxmlformats.org/officeDocument/2006/relationships/oleObject" Target="embeddings/oleObject403.bin"/><Relationship Id="rId916" Type="http://schemas.openxmlformats.org/officeDocument/2006/relationships/image" Target="media/image401.wmf"/><Relationship Id="rId1101" Type="http://schemas.openxmlformats.org/officeDocument/2006/relationships/oleObject" Target="embeddings/oleObject615.bin"/><Relationship Id="rId1546" Type="http://schemas.openxmlformats.org/officeDocument/2006/relationships/image" Target="media/image693.wmf"/><Relationship Id="rId1753" Type="http://schemas.openxmlformats.org/officeDocument/2006/relationships/image" Target="media/image785.wmf"/><Relationship Id="rId1960" Type="http://schemas.openxmlformats.org/officeDocument/2006/relationships/oleObject" Target="embeddings/oleObject1081.bin"/><Relationship Id="rId2804" Type="http://schemas.openxmlformats.org/officeDocument/2006/relationships/oleObject" Target="embeddings/oleObject1525.bin"/><Relationship Id="rId45" Type="http://schemas.openxmlformats.org/officeDocument/2006/relationships/oleObject" Target="embeddings/oleObject18.bin"/><Relationship Id="rId1406" Type="http://schemas.openxmlformats.org/officeDocument/2006/relationships/oleObject" Target="embeddings/oleObject768.bin"/><Relationship Id="rId1613" Type="http://schemas.openxmlformats.org/officeDocument/2006/relationships/oleObject" Target="embeddings/oleObject886.bin"/><Relationship Id="rId1820" Type="http://schemas.openxmlformats.org/officeDocument/2006/relationships/image" Target="media/image813.wmf"/><Relationship Id="rId194" Type="http://schemas.openxmlformats.org/officeDocument/2006/relationships/oleObject" Target="embeddings/oleObject118.bin"/><Relationship Id="rId1918" Type="http://schemas.openxmlformats.org/officeDocument/2006/relationships/image" Target="media/image857.wmf"/><Relationship Id="rId2082" Type="http://schemas.openxmlformats.org/officeDocument/2006/relationships/image" Target="media/image933.wmf"/><Relationship Id="rId261" Type="http://schemas.openxmlformats.org/officeDocument/2006/relationships/image" Target="media/image99.wmf"/><Relationship Id="rId499" Type="http://schemas.openxmlformats.org/officeDocument/2006/relationships/image" Target="media/image214.wmf"/><Relationship Id="rId2387" Type="http://schemas.openxmlformats.org/officeDocument/2006/relationships/oleObject" Target="embeddings/oleObject1298.bin"/><Relationship Id="rId2594" Type="http://schemas.openxmlformats.org/officeDocument/2006/relationships/oleObject" Target="embeddings/oleObject1417.bin"/><Relationship Id="rId359" Type="http://schemas.openxmlformats.org/officeDocument/2006/relationships/image" Target="media/image148.wmf"/><Relationship Id="rId566" Type="http://schemas.openxmlformats.org/officeDocument/2006/relationships/oleObject" Target="embeddings/oleObject324.bin"/><Relationship Id="rId773" Type="http://schemas.openxmlformats.org/officeDocument/2006/relationships/image" Target="media/image333.wmf"/><Relationship Id="rId1196" Type="http://schemas.openxmlformats.org/officeDocument/2006/relationships/image" Target="media/image530.wmf"/><Relationship Id="rId2247" Type="http://schemas.openxmlformats.org/officeDocument/2006/relationships/oleObject" Target="embeddings/oleObject1228.bin"/><Relationship Id="rId2454" Type="http://schemas.openxmlformats.org/officeDocument/2006/relationships/image" Target="media/image1112.wmf"/><Relationship Id="rId2899" Type="http://schemas.openxmlformats.org/officeDocument/2006/relationships/image" Target="media/image1321.wmf"/><Relationship Id="rId121" Type="http://schemas.openxmlformats.org/officeDocument/2006/relationships/image" Target="media/image48.wmf"/><Relationship Id="rId219" Type="http://schemas.openxmlformats.org/officeDocument/2006/relationships/oleObject" Target="embeddings/oleObject130.bin"/><Relationship Id="rId426" Type="http://schemas.openxmlformats.org/officeDocument/2006/relationships/oleObject" Target="embeddings/oleObject241.bin"/><Relationship Id="rId633" Type="http://schemas.openxmlformats.org/officeDocument/2006/relationships/image" Target="media/image266.wmf"/><Relationship Id="rId980" Type="http://schemas.openxmlformats.org/officeDocument/2006/relationships/oleObject" Target="embeddings/oleObject545.bin"/><Relationship Id="rId1056" Type="http://schemas.openxmlformats.org/officeDocument/2006/relationships/image" Target="media/image462.wmf"/><Relationship Id="rId1263" Type="http://schemas.openxmlformats.org/officeDocument/2006/relationships/oleObject" Target="embeddings/oleObject696.bin"/><Relationship Id="rId2107" Type="http://schemas.openxmlformats.org/officeDocument/2006/relationships/oleObject" Target="embeddings/oleObject1158.bin"/><Relationship Id="rId2314" Type="http://schemas.openxmlformats.org/officeDocument/2006/relationships/image" Target="media/image1049.wmf"/><Relationship Id="rId2661" Type="http://schemas.openxmlformats.org/officeDocument/2006/relationships/oleObject" Target="embeddings/oleObject1453.bin"/><Relationship Id="rId2759" Type="http://schemas.openxmlformats.org/officeDocument/2006/relationships/oleObject" Target="embeddings/oleObject1502.bin"/><Relationship Id="rId2966" Type="http://schemas.openxmlformats.org/officeDocument/2006/relationships/oleObject" Target="embeddings/oleObject1608.bin"/><Relationship Id="rId840" Type="http://schemas.openxmlformats.org/officeDocument/2006/relationships/image" Target="media/image363.wmf"/><Relationship Id="rId938" Type="http://schemas.openxmlformats.org/officeDocument/2006/relationships/oleObject" Target="embeddings/oleObject524.bin"/><Relationship Id="rId1470" Type="http://schemas.openxmlformats.org/officeDocument/2006/relationships/oleObject" Target="embeddings/oleObject801.bin"/><Relationship Id="rId1568" Type="http://schemas.openxmlformats.org/officeDocument/2006/relationships/image" Target="media/image701.wmf"/><Relationship Id="rId1775" Type="http://schemas.openxmlformats.org/officeDocument/2006/relationships/oleObject" Target="embeddings/oleObject979.bin"/><Relationship Id="rId2521" Type="http://schemas.openxmlformats.org/officeDocument/2006/relationships/oleObject" Target="embeddings/oleObject1377.bin"/><Relationship Id="rId2619" Type="http://schemas.openxmlformats.org/officeDocument/2006/relationships/oleObject" Target="embeddings/oleObject1431.bin"/><Relationship Id="rId2826" Type="http://schemas.openxmlformats.org/officeDocument/2006/relationships/image" Target="media/image1285.wmf"/><Relationship Id="rId67" Type="http://schemas.openxmlformats.org/officeDocument/2006/relationships/oleObject" Target="embeddings/oleObject37.bin"/><Relationship Id="rId700" Type="http://schemas.openxmlformats.org/officeDocument/2006/relationships/oleObject" Target="embeddings/oleObject397.bin"/><Relationship Id="rId1123" Type="http://schemas.openxmlformats.org/officeDocument/2006/relationships/oleObject" Target="embeddings/oleObject626.bin"/><Relationship Id="rId1330" Type="http://schemas.openxmlformats.org/officeDocument/2006/relationships/oleObject" Target="embeddings/oleObject730.bin"/><Relationship Id="rId1428" Type="http://schemas.openxmlformats.org/officeDocument/2006/relationships/oleObject" Target="embeddings/oleObject779.bin"/><Relationship Id="rId1635" Type="http://schemas.openxmlformats.org/officeDocument/2006/relationships/oleObject" Target="embeddings/oleObject897.bin"/><Relationship Id="rId1982" Type="http://schemas.openxmlformats.org/officeDocument/2006/relationships/oleObject" Target="embeddings/oleObject1093.bin"/><Relationship Id="rId1842" Type="http://schemas.openxmlformats.org/officeDocument/2006/relationships/oleObject" Target="embeddings/oleObject1015.bin"/><Relationship Id="rId1702" Type="http://schemas.openxmlformats.org/officeDocument/2006/relationships/image" Target="media/image760.wmf"/><Relationship Id="rId283" Type="http://schemas.openxmlformats.org/officeDocument/2006/relationships/image" Target="media/image110.wmf"/><Relationship Id="rId490" Type="http://schemas.openxmlformats.org/officeDocument/2006/relationships/oleObject" Target="embeddings/oleObject275.bin"/><Relationship Id="rId2171" Type="http://schemas.openxmlformats.org/officeDocument/2006/relationships/oleObject" Target="embeddings/oleObject1190.bin"/><Relationship Id="rId143" Type="http://schemas.openxmlformats.org/officeDocument/2006/relationships/oleObject" Target="embeddings/oleObject83.bin"/><Relationship Id="rId350" Type="http://schemas.openxmlformats.org/officeDocument/2006/relationships/oleObject" Target="embeddings/oleObject203.bin"/><Relationship Id="rId588" Type="http://schemas.openxmlformats.org/officeDocument/2006/relationships/oleObject" Target="embeddings/oleObject336.bin"/><Relationship Id="rId795" Type="http://schemas.openxmlformats.org/officeDocument/2006/relationships/image" Target="media/image344.wmf"/><Relationship Id="rId2031" Type="http://schemas.openxmlformats.org/officeDocument/2006/relationships/image" Target="media/image909.wmf"/><Relationship Id="rId2269" Type="http://schemas.openxmlformats.org/officeDocument/2006/relationships/oleObject" Target="embeddings/oleObject1239.bin"/><Relationship Id="rId2476" Type="http://schemas.openxmlformats.org/officeDocument/2006/relationships/image" Target="media/image1119.wmf"/><Relationship Id="rId2683" Type="http://schemas.openxmlformats.org/officeDocument/2006/relationships/oleObject" Target="embeddings/oleObject1464.bin"/><Relationship Id="rId2890" Type="http://schemas.openxmlformats.org/officeDocument/2006/relationships/oleObject" Target="embeddings/oleObject1570.bin"/><Relationship Id="rId9" Type="http://schemas.openxmlformats.org/officeDocument/2006/relationships/image" Target="media/image5.gif"/><Relationship Id="rId210" Type="http://schemas.openxmlformats.org/officeDocument/2006/relationships/oleObject" Target="embeddings/oleObject126.bin"/><Relationship Id="rId448" Type="http://schemas.openxmlformats.org/officeDocument/2006/relationships/oleObject" Target="embeddings/oleObject252.bin"/><Relationship Id="rId655" Type="http://schemas.openxmlformats.org/officeDocument/2006/relationships/image" Target="media/image277.wmf"/><Relationship Id="rId862" Type="http://schemas.openxmlformats.org/officeDocument/2006/relationships/image" Target="media/image374.wmf"/><Relationship Id="rId1078" Type="http://schemas.openxmlformats.org/officeDocument/2006/relationships/oleObject" Target="embeddings/oleObject602.bin"/><Relationship Id="rId1285" Type="http://schemas.openxmlformats.org/officeDocument/2006/relationships/image" Target="media/image574.wmf"/><Relationship Id="rId1492" Type="http://schemas.openxmlformats.org/officeDocument/2006/relationships/oleObject" Target="embeddings/oleObject813.bin"/><Relationship Id="rId2129" Type="http://schemas.openxmlformats.org/officeDocument/2006/relationships/image" Target="media/image957.wmf"/><Relationship Id="rId2336" Type="http://schemas.openxmlformats.org/officeDocument/2006/relationships/image" Target="media/image1060.wmf"/><Relationship Id="rId2543" Type="http://schemas.openxmlformats.org/officeDocument/2006/relationships/oleObject" Target="embeddings/oleObject1389.bin"/><Relationship Id="rId2750" Type="http://schemas.openxmlformats.org/officeDocument/2006/relationships/image" Target="media/image1249.wmf"/><Relationship Id="rId2988" Type="http://schemas.openxmlformats.org/officeDocument/2006/relationships/footer" Target="footer1.xml"/><Relationship Id="rId308" Type="http://schemas.openxmlformats.org/officeDocument/2006/relationships/oleObject" Target="embeddings/oleObject182.bin"/><Relationship Id="rId515" Type="http://schemas.openxmlformats.org/officeDocument/2006/relationships/oleObject" Target="embeddings/oleObject296.bin"/><Relationship Id="rId722" Type="http://schemas.openxmlformats.org/officeDocument/2006/relationships/oleObject" Target="embeddings/oleObject410.bin"/><Relationship Id="rId1145" Type="http://schemas.openxmlformats.org/officeDocument/2006/relationships/oleObject" Target="embeddings/oleObject637.bin"/><Relationship Id="rId1352" Type="http://schemas.openxmlformats.org/officeDocument/2006/relationships/oleObject" Target="embeddings/oleObject741.bin"/><Relationship Id="rId1797" Type="http://schemas.openxmlformats.org/officeDocument/2006/relationships/oleObject" Target="embeddings/oleObject990.bin"/><Relationship Id="rId2403" Type="http://schemas.openxmlformats.org/officeDocument/2006/relationships/oleObject" Target="embeddings/oleObject1306.bin"/><Relationship Id="rId2848" Type="http://schemas.openxmlformats.org/officeDocument/2006/relationships/oleObject" Target="embeddings/oleObject1549.bin"/><Relationship Id="rId89" Type="http://schemas.openxmlformats.org/officeDocument/2006/relationships/image" Target="media/image37.png"/><Relationship Id="rId1005" Type="http://schemas.openxmlformats.org/officeDocument/2006/relationships/image" Target="media/image439.wmf"/><Relationship Id="rId1212" Type="http://schemas.openxmlformats.org/officeDocument/2006/relationships/image" Target="media/image538.wmf"/><Relationship Id="rId1657" Type="http://schemas.openxmlformats.org/officeDocument/2006/relationships/oleObject" Target="embeddings/oleObject908.bin"/><Relationship Id="rId1864" Type="http://schemas.openxmlformats.org/officeDocument/2006/relationships/image" Target="media/image834.wmf"/><Relationship Id="rId2610" Type="http://schemas.openxmlformats.org/officeDocument/2006/relationships/oleObject" Target="embeddings/oleObject1425.bin"/><Relationship Id="rId2708" Type="http://schemas.openxmlformats.org/officeDocument/2006/relationships/image" Target="media/image1228.wmf"/><Relationship Id="rId2915" Type="http://schemas.openxmlformats.org/officeDocument/2006/relationships/image" Target="media/image1329.wmf"/><Relationship Id="rId1517" Type="http://schemas.openxmlformats.org/officeDocument/2006/relationships/image" Target="media/image679.wmf"/><Relationship Id="rId1724" Type="http://schemas.openxmlformats.org/officeDocument/2006/relationships/oleObject" Target="embeddings/oleObject950.bin"/><Relationship Id="rId16" Type="http://schemas.openxmlformats.org/officeDocument/2006/relationships/image" Target="media/image9.wmf"/><Relationship Id="rId1931" Type="http://schemas.openxmlformats.org/officeDocument/2006/relationships/image" Target="media/image863.wmf"/><Relationship Id="rId2193" Type="http://schemas.openxmlformats.org/officeDocument/2006/relationships/oleObject" Target="embeddings/oleObject1201.bin"/><Relationship Id="rId2498" Type="http://schemas.openxmlformats.org/officeDocument/2006/relationships/image" Target="media/image1130.wmf"/><Relationship Id="rId165" Type="http://schemas.openxmlformats.org/officeDocument/2006/relationships/image" Target="media/image62.wmf"/><Relationship Id="rId372" Type="http://schemas.openxmlformats.org/officeDocument/2006/relationships/oleObject" Target="embeddings/oleObject214.bin"/><Relationship Id="rId677" Type="http://schemas.openxmlformats.org/officeDocument/2006/relationships/image" Target="media/image288.wmf"/><Relationship Id="rId2053" Type="http://schemas.openxmlformats.org/officeDocument/2006/relationships/image" Target="media/image920.wmf"/><Relationship Id="rId2260" Type="http://schemas.openxmlformats.org/officeDocument/2006/relationships/image" Target="media/image1022.wmf"/><Relationship Id="rId2358" Type="http://schemas.openxmlformats.org/officeDocument/2006/relationships/image" Target="media/image1071.wmf"/><Relationship Id="rId232" Type="http://schemas.openxmlformats.org/officeDocument/2006/relationships/oleObject" Target="embeddings/oleObject136.bin"/><Relationship Id="rId884" Type="http://schemas.openxmlformats.org/officeDocument/2006/relationships/image" Target="media/image385.wmf"/><Relationship Id="rId2120" Type="http://schemas.openxmlformats.org/officeDocument/2006/relationships/oleObject" Target="embeddings/oleObject1164.bin"/><Relationship Id="rId2565" Type="http://schemas.openxmlformats.org/officeDocument/2006/relationships/oleObject" Target="embeddings/oleObject1401.bin"/><Relationship Id="rId2772" Type="http://schemas.openxmlformats.org/officeDocument/2006/relationships/image" Target="media/image1260.wmf"/><Relationship Id="rId537" Type="http://schemas.openxmlformats.org/officeDocument/2006/relationships/image" Target="media/image224.wmf"/><Relationship Id="rId744" Type="http://schemas.openxmlformats.org/officeDocument/2006/relationships/oleObject" Target="embeddings/oleObject421.bin"/><Relationship Id="rId951" Type="http://schemas.openxmlformats.org/officeDocument/2006/relationships/image" Target="media/image417.wmf"/><Relationship Id="rId1167" Type="http://schemas.openxmlformats.org/officeDocument/2006/relationships/oleObject" Target="embeddings/oleObject648.bin"/><Relationship Id="rId1374" Type="http://schemas.openxmlformats.org/officeDocument/2006/relationships/oleObject" Target="embeddings/oleObject752.bin"/><Relationship Id="rId1581" Type="http://schemas.openxmlformats.org/officeDocument/2006/relationships/oleObject" Target="embeddings/oleObject870.bin"/><Relationship Id="rId1679" Type="http://schemas.openxmlformats.org/officeDocument/2006/relationships/oleObject" Target="embeddings/oleObject919.bin"/><Relationship Id="rId2218" Type="http://schemas.openxmlformats.org/officeDocument/2006/relationships/image" Target="media/image1001.wmf"/><Relationship Id="rId2425" Type="http://schemas.openxmlformats.org/officeDocument/2006/relationships/oleObject" Target="embeddings/oleObject1323.bin"/><Relationship Id="rId2632" Type="http://schemas.openxmlformats.org/officeDocument/2006/relationships/oleObject" Target="embeddings/oleObject1438.bin"/><Relationship Id="rId80" Type="http://schemas.openxmlformats.org/officeDocument/2006/relationships/oleObject" Target="embeddings/oleObject44.bin"/><Relationship Id="rId604" Type="http://schemas.openxmlformats.org/officeDocument/2006/relationships/oleObject" Target="embeddings/oleObject344.bin"/><Relationship Id="rId811" Type="http://schemas.openxmlformats.org/officeDocument/2006/relationships/image" Target="media/image349.wmf"/><Relationship Id="rId1027" Type="http://schemas.openxmlformats.org/officeDocument/2006/relationships/oleObject" Target="embeddings/oleObject574.bin"/><Relationship Id="rId1234" Type="http://schemas.openxmlformats.org/officeDocument/2006/relationships/image" Target="media/image549.wmf"/><Relationship Id="rId1441" Type="http://schemas.openxmlformats.org/officeDocument/2006/relationships/image" Target="media/image652.wmf"/><Relationship Id="rId1886" Type="http://schemas.openxmlformats.org/officeDocument/2006/relationships/image" Target="media/image845.wmf"/><Relationship Id="rId2937" Type="http://schemas.openxmlformats.org/officeDocument/2006/relationships/image" Target="media/image1340.wmf"/><Relationship Id="rId909" Type="http://schemas.openxmlformats.org/officeDocument/2006/relationships/oleObject" Target="embeddings/oleObject508.bin"/><Relationship Id="rId1301" Type="http://schemas.openxmlformats.org/officeDocument/2006/relationships/image" Target="media/image582.wmf"/><Relationship Id="rId1539" Type="http://schemas.openxmlformats.org/officeDocument/2006/relationships/oleObject" Target="embeddings/oleObject846.bin"/><Relationship Id="rId1746" Type="http://schemas.openxmlformats.org/officeDocument/2006/relationships/oleObject" Target="embeddings/oleObject961.bin"/><Relationship Id="rId1953" Type="http://schemas.openxmlformats.org/officeDocument/2006/relationships/image" Target="media/image872.wmf"/><Relationship Id="rId38" Type="http://schemas.openxmlformats.org/officeDocument/2006/relationships/image" Target="media/image20.wmf"/><Relationship Id="rId1606" Type="http://schemas.openxmlformats.org/officeDocument/2006/relationships/image" Target="media/image720.wmf"/><Relationship Id="rId1813" Type="http://schemas.openxmlformats.org/officeDocument/2006/relationships/oleObject" Target="embeddings/oleObject1000.bin"/><Relationship Id="rId187" Type="http://schemas.openxmlformats.org/officeDocument/2006/relationships/image" Target="media/image69.wmf"/><Relationship Id="rId394" Type="http://schemas.openxmlformats.org/officeDocument/2006/relationships/oleObject" Target="embeddings/oleObject225.bin"/><Relationship Id="rId2075" Type="http://schemas.openxmlformats.org/officeDocument/2006/relationships/oleObject" Target="embeddings/oleObject1142.bin"/><Relationship Id="rId2282" Type="http://schemas.openxmlformats.org/officeDocument/2006/relationships/image" Target="media/image1033.wmf"/><Relationship Id="rId254" Type="http://schemas.openxmlformats.org/officeDocument/2006/relationships/oleObject" Target="embeddings/oleObject152.bin"/><Relationship Id="rId699" Type="http://schemas.openxmlformats.org/officeDocument/2006/relationships/image" Target="media/image299.wmf"/><Relationship Id="rId1091" Type="http://schemas.openxmlformats.org/officeDocument/2006/relationships/oleObject" Target="embeddings/oleObject610.bin"/><Relationship Id="rId2587" Type="http://schemas.openxmlformats.org/officeDocument/2006/relationships/oleObject" Target="embeddings/oleObject1413.bin"/><Relationship Id="rId2794" Type="http://schemas.openxmlformats.org/officeDocument/2006/relationships/image" Target="media/image1271.wmf"/><Relationship Id="rId114" Type="http://schemas.openxmlformats.org/officeDocument/2006/relationships/image" Target="media/image44.wmf"/><Relationship Id="rId461" Type="http://schemas.openxmlformats.org/officeDocument/2006/relationships/image" Target="media/image199.wmf"/><Relationship Id="rId559" Type="http://schemas.openxmlformats.org/officeDocument/2006/relationships/image" Target="media/image235.wmf"/><Relationship Id="rId766" Type="http://schemas.openxmlformats.org/officeDocument/2006/relationships/oleObject" Target="embeddings/oleObject433.bin"/><Relationship Id="rId1189" Type="http://schemas.openxmlformats.org/officeDocument/2006/relationships/oleObject" Target="embeddings/oleObject659.bin"/><Relationship Id="rId1396" Type="http://schemas.openxmlformats.org/officeDocument/2006/relationships/oleObject" Target="embeddings/oleObject763.bin"/><Relationship Id="rId2142" Type="http://schemas.openxmlformats.org/officeDocument/2006/relationships/oleObject" Target="embeddings/oleObject1175.bin"/><Relationship Id="rId2447" Type="http://schemas.openxmlformats.org/officeDocument/2006/relationships/oleObject" Target="embeddings/oleObject1335.bin"/><Relationship Id="rId321" Type="http://schemas.openxmlformats.org/officeDocument/2006/relationships/image" Target="media/image129.wmf"/><Relationship Id="rId419" Type="http://schemas.openxmlformats.org/officeDocument/2006/relationships/image" Target="media/image178.wmf"/><Relationship Id="rId626" Type="http://schemas.openxmlformats.org/officeDocument/2006/relationships/oleObject" Target="embeddings/oleObject357.bin"/><Relationship Id="rId973" Type="http://schemas.openxmlformats.org/officeDocument/2006/relationships/image" Target="media/image428.wmf"/><Relationship Id="rId1049" Type="http://schemas.openxmlformats.org/officeDocument/2006/relationships/oleObject" Target="embeddings/oleObject587.bin"/><Relationship Id="rId1256" Type="http://schemas.openxmlformats.org/officeDocument/2006/relationships/image" Target="media/image560.wmf"/><Relationship Id="rId2002" Type="http://schemas.openxmlformats.org/officeDocument/2006/relationships/oleObject" Target="embeddings/oleObject1104.bin"/><Relationship Id="rId2307" Type="http://schemas.openxmlformats.org/officeDocument/2006/relationships/oleObject" Target="embeddings/oleObject1258.bin"/><Relationship Id="rId2654" Type="http://schemas.openxmlformats.org/officeDocument/2006/relationships/oleObject" Target="embeddings/oleObject1449.bin"/><Relationship Id="rId2861" Type="http://schemas.openxmlformats.org/officeDocument/2006/relationships/image" Target="media/image1302.wmf"/><Relationship Id="rId2959" Type="http://schemas.openxmlformats.org/officeDocument/2006/relationships/image" Target="media/image1351.wmf"/><Relationship Id="rId833" Type="http://schemas.openxmlformats.org/officeDocument/2006/relationships/oleObject" Target="embeddings/oleObject470.bin"/><Relationship Id="rId1116" Type="http://schemas.openxmlformats.org/officeDocument/2006/relationships/image" Target="media/image490.wmf"/><Relationship Id="rId1463" Type="http://schemas.openxmlformats.org/officeDocument/2006/relationships/image" Target="media/image663.wmf"/><Relationship Id="rId1670" Type="http://schemas.openxmlformats.org/officeDocument/2006/relationships/image" Target="media/image752.wmf"/><Relationship Id="rId1768" Type="http://schemas.openxmlformats.org/officeDocument/2006/relationships/image" Target="media/image789.wmf"/><Relationship Id="rId2514" Type="http://schemas.openxmlformats.org/officeDocument/2006/relationships/image" Target="media/image1137.wmf"/><Relationship Id="rId2721" Type="http://schemas.openxmlformats.org/officeDocument/2006/relationships/oleObject" Target="embeddings/oleObject1483.bin"/><Relationship Id="rId2819" Type="http://schemas.openxmlformats.org/officeDocument/2006/relationships/oleObject" Target="embeddings/oleObject1533.bin"/><Relationship Id="rId900" Type="http://schemas.openxmlformats.org/officeDocument/2006/relationships/image" Target="media/image393.wmf"/><Relationship Id="rId1323" Type="http://schemas.openxmlformats.org/officeDocument/2006/relationships/image" Target="media/image593.wmf"/><Relationship Id="rId1530" Type="http://schemas.openxmlformats.org/officeDocument/2006/relationships/oleObject" Target="embeddings/oleObject841.bin"/><Relationship Id="rId1628" Type="http://schemas.openxmlformats.org/officeDocument/2006/relationships/image" Target="media/image731.wmf"/><Relationship Id="rId1975" Type="http://schemas.openxmlformats.org/officeDocument/2006/relationships/image" Target="media/image882.wmf"/><Relationship Id="rId1835" Type="http://schemas.openxmlformats.org/officeDocument/2006/relationships/image" Target="media/image820.wmf"/><Relationship Id="rId1902" Type="http://schemas.openxmlformats.org/officeDocument/2006/relationships/image" Target="media/image853.wmf"/><Relationship Id="rId2097" Type="http://schemas.openxmlformats.org/officeDocument/2006/relationships/oleObject" Target="embeddings/oleObject1153.bin"/><Relationship Id="rId276" Type="http://schemas.openxmlformats.org/officeDocument/2006/relationships/oleObject" Target="embeddings/oleObject166.bin"/><Relationship Id="rId483" Type="http://schemas.openxmlformats.org/officeDocument/2006/relationships/image" Target="media/image208.wmf"/><Relationship Id="rId690" Type="http://schemas.openxmlformats.org/officeDocument/2006/relationships/oleObject" Target="embeddings/oleObject392.bin"/><Relationship Id="rId2164" Type="http://schemas.openxmlformats.org/officeDocument/2006/relationships/oleObject" Target="embeddings/oleObject1186.bin"/><Relationship Id="rId2371" Type="http://schemas.openxmlformats.org/officeDocument/2006/relationships/oleObject" Target="embeddings/oleObject1290.bin"/><Relationship Id="rId136" Type="http://schemas.openxmlformats.org/officeDocument/2006/relationships/image" Target="media/image55.wmf"/><Relationship Id="rId343" Type="http://schemas.openxmlformats.org/officeDocument/2006/relationships/image" Target="media/image140.wmf"/><Relationship Id="rId550" Type="http://schemas.openxmlformats.org/officeDocument/2006/relationships/oleObject" Target="embeddings/oleObject316.bin"/><Relationship Id="rId788" Type="http://schemas.openxmlformats.org/officeDocument/2006/relationships/oleObject" Target="embeddings/oleObject444.bin"/><Relationship Id="rId995" Type="http://schemas.openxmlformats.org/officeDocument/2006/relationships/oleObject" Target="embeddings/oleObject557.bin"/><Relationship Id="rId1180" Type="http://schemas.openxmlformats.org/officeDocument/2006/relationships/image" Target="media/image522.wmf"/><Relationship Id="rId2024" Type="http://schemas.openxmlformats.org/officeDocument/2006/relationships/oleObject" Target="embeddings/oleObject1115.bin"/><Relationship Id="rId2231" Type="http://schemas.openxmlformats.org/officeDocument/2006/relationships/oleObject" Target="embeddings/oleObject1220.bin"/><Relationship Id="rId2469" Type="http://schemas.openxmlformats.org/officeDocument/2006/relationships/oleObject" Target="embeddings/oleObject1349.bin"/><Relationship Id="rId2676" Type="http://schemas.openxmlformats.org/officeDocument/2006/relationships/image" Target="media/image1212.wmf"/><Relationship Id="rId2883" Type="http://schemas.openxmlformats.org/officeDocument/2006/relationships/image" Target="media/image1313.wmf"/><Relationship Id="rId203" Type="http://schemas.openxmlformats.org/officeDocument/2006/relationships/image" Target="media/image77.wmf"/><Relationship Id="rId648" Type="http://schemas.openxmlformats.org/officeDocument/2006/relationships/oleObject" Target="embeddings/oleObject371.bin"/><Relationship Id="rId855" Type="http://schemas.openxmlformats.org/officeDocument/2006/relationships/oleObject" Target="embeddings/oleObject481.bin"/><Relationship Id="rId1040" Type="http://schemas.openxmlformats.org/officeDocument/2006/relationships/oleObject" Target="embeddings/oleObject581.bin"/><Relationship Id="rId1278" Type="http://schemas.openxmlformats.org/officeDocument/2006/relationships/image" Target="media/image571.wmf"/><Relationship Id="rId1485" Type="http://schemas.openxmlformats.org/officeDocument/2006/relationships/oleObject" Target="embeddings/oleObject809.bin"/><Relationship Id="rId1692" Type="http://schemas.openxmlformats.org/officeDocument/2006/relationships/oleObject" Target="embeddings/oleObject929.bin"/><Relationship Id="rId2329" Type="http://schemas.openxmlformats.org/officeDocument/2006/relationships/oleObject" Target="embeddings/oleObject1269.bin"/><Relationship Id="rId2536" Type="http://schemas.openxmlformats.org/officeDocument/2006/relationships/oleObject" Target="embeddings/oleObject1385.bin"/><Relationship Id="rId2743" Type="http://schemas.openxmlformats.org/officeDocument/2006/relationships/oleObject" Target="embeddings/oleObject1494.bin"/><Relationship Id="rId410" Type="http://schemas.openxmlformats.org/officeDocument/2006/relationships/oleObject" Target="embeddings/oleObject233.bin"/><Relationship Id="rId508" Type="http://schemas.openxmlformats.org/officeDocument/2006/relationships/oleObject" Target="embeddings/oleObject289.bin"/><Relationship Id="rId715" Type="http://schemas.openxmlformats.org/officeDocument/2006/relationships/image" Target="media/image305.wmf"/><Relationship Id="rId922" Type="http://schemas.openxmlformats.org/officeDocument/2006/relationships/image" Target="media/image404.wmf"/><Relationship Id="rId1138" Type="http://schemas.openxmlformats.org/officeDocument/2006/relationships/image" Target="media/image501.wmf"/><Relationship Id="rId1345" Type="http://schemas.openxmlformats.org/officeDocument/2006/relationships/image" Target="media/image604.wmf"/><Relationship Id="rId1552" Type="http://schemas.openxmlformats.org/officeDocument/2006/relationships/oleObject" Target="embeddings/oleObject854.bin"/><Relationship Id="rId1997" Type="http://schemas.openxmlformats.org/officeDocument/2006/relationships/image" Target="media/image892.wmf"/><Relationship Id="rId2603" Type="http://schemas.openxmlformats.org/officeDocument/2006/relationships/image" Target="media/image1178.wmf"/><Relationship Id="rId2950" Type="http://schemas.openxmlformats.org/officeDocument/2006/relationships/oleObject" Target="embeddings/oleObject1600.bin"/><Relationship Id="rId1205" Type="http://schemas.openxmlformats.org/officeDocument/2006/relationships/oleObject" Target="embeddings/oleObject667.bin"/><Relationship Id="rId1857" Type="http://schemas.openxmlformats.org/officeDocument/2006/relationships/oleObject" Target="embeddings/oleObject1023.bin"/><Relationship Id="rId2810" Type="http://schemas.openxmlformats.org/officeDocument/2006/relationships/oleObject" Target="embeddings/oleObject1528.bin"/><Relationship Id="rId2908" Type="http://schemas.openxmlformats.org/officeDocument/2006/relationships/oleObject" Target="embeddings/oleObject1579.bin"/><Relationship Id="rId51" Type="http://schemas.openxmlformats.org/officeDocument/2006/relationships/oleObject" Target="embeddings/oleObject24.bin"/><Relationship Id="rId1412" Type="http://schemas.openxmlformats.org/officeDocument/2006/relationships/oleObject" Target="embeddings/oleObject771.bin"/><Relationship Id="rId1717" Type="http://schemas.openxmlformats.org/officeDocument/2006/relationships/image" Target="media/image767.wmf"/><Relationship Id="rId1924" Type="http://schemas.openxmlformats.org/officeDocument/2006/relationships/oleObject" Target="embeddings/oleObject1061.bin"/><Relationship Id="rId298" Type="http://schemas.openxmlformats.org/officeDocument/2006/relationships/oleObject" Target="embeddings/oleObject177.bin"/><Relationship Id="rId158" Type="http://schemas.openxmlformats.org/officeDocument/2006/relationships/oleObject" Target="embeddings/oleObject96.bin"/><Relationship Id="rId2186" Type="http://schemas.openxmlformats.org/officeDocument/2006/relationships/image" Target="media/image985.wmf"/><Relationship Id="rId2393" Type="http://schemas.openxmlformats.org/officeDocument/2006/relationships/oleObject" Target="embeddings/oleObject1301.bin"/><Relationship Id="rId2698" Type="http://schemas.openxmlformats.org/officeDocument/2006/relationships/image" Target="media/image1223.wmf"/><Relationship Id="rId365" Type="http://schemas.openxmlformats.org/officeDocument/2006/relationships/image" Target="media/image151.wmf"/><Relationship Id="rId572" Type="http://schemas.openxmlformats.org/officeDocument/2006/relationships/oleObject" Target="embeddings/oleObject328.bin"/><Relationship Id="rId2046" Type="http://schemas.openxmlformats.org/officeDocument/2006/relationships/oleObject" Target="embeddings/oleObject1126.bin"/><Relationship Id="rId2253" Type="http://schemas.openxmlformats.org/officeDocument/2006/relationships/oleObject" Target="embeddings/oleObject1231.bin"/><Relationship Id="rId2460" Type="http://schemas.openxmlformats.org/officeDocument/2006/relationships/oleObject" Target="embeddings/oleObject1344.bin"/><Relationship Id="rId225" Type="http://schemas.openxmlformats.org/officeDocument/2006/relationships/image" Target="media/image89.wmf"/><Relationship Id="rId432" Type="http://schemas.openxmlformats.org/officeDocument/2006/relationships/oleObject" Target="embeddings/oleObject244.bin"/><Relationship Id="rId877" Type="http://schemas.openxmlformats.org/officeDocument/2006/relationships/oleObject" Target="embeddings/oleObject492.bin"/><Relationship Id="rId1062" Type="http://schemas.openxmlformats.org/officeDocument/2006/relationships/image" Target="media/image465.wmf"/><Relationship Id="rId2113" Type="http://schemas.openxmlformats.org/officeDocument/2006/relationships/image" Target="media/image949.wmf"/><Relationship Id="rId2320" Type="http://schemas.openxmlformats.org/officeDocument/2006/relationships/image" Target="media/image1052.wmf"/><Relationship Id="rId2558" Type="http://schemas.openxmlformats.org/officeDocument/2006/relationships/image" Target="media/image1157.wmf"/><Relationship Id="rId2765" Type="http://schemas.openxmlformats.org/officeDocument/2006/relationships/oleObject" Target="embeddings/oleObject1505.bin"/><Relationship Id="rId2972" Type="http://schemas.openxmlformats.org/officeDocument/2006/relationships/oleObject" Target="embeddings/oleObject1611.bin"/><Relationship Id="rId737" Type="http://schemas.openxmlformats.org/officeDocument/2006/relationships/image" Target="media/image316.wmf"/><Relationship Id="rId944" Type="http://schemas.openxmlformats.org/officeDocument/2006/relationships/oleObject" Target="embeddings/oleObject527.bin"/><Relationship Id="rId1367" Type="http://schemas.openxmlformats.org/officeDocument/2006/relationships/image" Target="media/image615.wmf"/><Relationship Id="rId1574" Type="http://schemas.openxmlformats.org/officeDocument/2006/relationships/image" Target="media/image704.wmf"/><Relationship Id="rId1781" Type="http://schemas.openxmlformats.org/officeDocument/2006/relationships/oleObject" Target="embeddings/oleObject982.bin"/><Relationship Id="rId2418" Type="http://schemas.openxmlformats.org/officeDocument/2006/relationships/image" Target="media/image1098.wmf"/><Relationship Id="rId2625" Type="http://schemas.openxmlformats.org/officeDocument/2006/relationships/image" Target="media/image1187.wmf"/><Relationship Id="rId2832" Type="http://schemas.openxmlformats.org/officeDocument/2006/relationships/oleObject" Target="embeddings/oleObject1541.bin"/><Relationship Id="rId73" Type="http://schemas.openxmlformats.org/officeDocument/2006/relationships/oleObject" Target="embeddings/oleObject40.bin"/><Relationship Id="rId804" Type="http://schemas.openxmlformats.org/officeDocument/2006/relationships/oleObject" Target="embeddings/oleObject455.bin"/><Relationship Id="rId1227" Type="http://schemas.openxmlformats.org/officeDocument/2006/relationships/oleObject" Target="embeddings/oleObject678.bin"/><Relationship Id="rId1434" Type="http://schemas.openxmlformats.org/officeDocument/2006/relationships/oleObject" Target="embeddings/oleObject782.bin"/><Relationship Id="rId1641" Type="http://schemas.openxmlformats.org/officeDocument/2006/relationships/oleObject" Target="embeddings/oleObject900.bin"/><Relationship Id="rId1879" Type="http://schemas.openxmlformats.org/officeDocument/2006/relationships/oleObject" Target="embeddings/oleObject1034.bin"/><Relationship Id="rId1501" Type="http://schemas.openxmlformats.org/officeDocument/2006/relationships/oleObject" Target="embeddings/oleObject820.bin"/><Relationship Id="rId1739" Type="http://schemas.openxmlformats.org/officeDocument/2006/relationships/image" Target="media/image778.wmf"/><Relationship Id="rId1946" Type="http://schemas.openxmlformats.org/officeDocument/2006/relationships/oleObject" Target="embeddings/oleObject1072.bin"/><Relationship Id="rId1806" Type="http://schemas.openxmlformats.org/officeDocument/2006/relationships/image" Target="media/image806.wmf"/><Relationship Id="rId387" Type="http://schemas.openxmlformats.org/officeDocument/2006/relationships/image" Target="media/image162.wmf"/><Relationship Id="rId594" Type="http://schemas.openxmlformats.org/officeDocument/2006/relationships/oleObject" Target="embeddings/oleObject339.bin"/><Relationship Id="rId2068" Type="http://schemas.openxmlformats.org/officeDocument/2006/relationships/image" Target="media/image926.wmf"/><Relationship Id="rId2275" Type="http://schemas.openxmlformats.org/officeDocument/2006/relationships/oleObject" Target="embeddings/oleObject1242.bin"/><Relationship Id="rId247" Type="http://schemas.openxmlformats.org/officeDocument/2006/relationships/oleObject" Target="embeddings/oleObject145.bin"/><Relationship Id="rId899" Type="http://schemas.openxmlformats.org/officeDocument/2006/relationships/oleObject" Target="embeddings/oleObject503.bin"/><Relationship Id="rId1084" Type="http://schemas.openxmlformats.org/officeDocument/2006/relationships/image" Target="media/image474.wmf"/><Relationship Id="rId2482" Type="http://schemas.openxmlformats.org/officeDocument/2006/relationships/image" Target="media/image1122.wmf"/><Relationship Id="rId2787" Type="http://schemas.openxmlformats.org/officeDocument/2006/relationships/oleObject" Target="embeddings/oleObject1516.bin"/><Relationship Id="rId107" Type="http://schemas.openxmlformats.org/officeDocument/2006/relationships/image" Target="media/image40.wmf"/><Relationship Id="rId454" Type="http://schemas.openxmlformats.org/officeDocument/2006/relationships/oleObject" Target="embeddings/oleObject255.bin"/><Relationship Id="rId661" Type="http://schemas.openxmlformats.org/officeDocument/2006/relationships/image" Target="media/image280.wmf"/><Relationship Id="rId759" Type="http://schemas.openxmlformats.org/officeDocument/2006/relationships/image" Target="media/image327.wmf"/><Relationship Id="rId966" Type="http://schemas.openxmlformats.org/officeDocument/2006/relationships/oleObject" Target="embeddings/oleObject538.bin"/><Relationship Id="rId1291" Type="http://schemas.openxmlformats.org/officeDocument/2006/relationships/image" Target="media/image577.wmf"/><Relationship Id="rId1389" Type="http://schemas.openxmlformats.org/officeDocument/2006/relationships/image" Target="media/image626.wmf"/><Relationship Id="rId1596" Type="http://schemas.openxmlformats.org/officeDocument/2006/relationships/image" Target="media/image715.wmf"/><Relationship Id="rId2135" Type="http://schemas.openxmlformats.org/officeDocument/2006/relationships/image" Target="media/image960.wmf"/><Relationship Id="rId2342" Type="http://schemas.openxmlformats.org/officeDocument/2006/relationships/image" Target="media/image1063.wmf"/><Relationship Id="rId2647" Type="http://schemas.openxmlformats.org/officeDocument/2006/relationships/image" Target="media/image1198.wmf"/><Relationship Id="rId314" Type="http://schemas.openxmlformats.org/officeDocument/2006/relationships/oleObject" Target="embeddings/oleObject185.bin"/><Relationship Id="rId521" Type="http://schemas.openxmlformats.org/officeDocument/2006/relationships/image" Target="media/image216.wmf"/><Relationship Id="rId619" Type="http://schemas.openxmlformats.org/officeDocument/2006/relationships/oleObject" Target="embeddings/oleObject352.bin"/><Relationship Id="rId1151" Type="http://schemas.openxmlformats.org/officeDocument/2006/relationships/oleObject" Target="embeddings/oleObject640.bin"/><Relationship Id="rId1249" Type="http://schemas.openxmlformats.org/officeDocument/2006/relationships/oleObject" Target="embeddings/oleObject689.bin"/><Relationship Id="rId2202" Type="http://schemas.openxmlformats.org/officeDocument/2006/relationships/image" Target="media/image993.wmf"/><Relationship Id="rId2854" Type="http://schemas.openxmlformats.org/officeDocument/2006/relationships/oleObject" Target="embeddings/oleObject1552.bin"/><Relationship Id="rId95" Type="http://schemas.openxmlformats.org/officeDocument/2006/relationships/oleObject" Target="embeddings/oleObject54.bin"/><Relationship Id="rId826" Type="http://schemas.openxmlformats.org/officeDocument/2006/relationships/oleObject" Target="embeddings/oleObject466.bin"/><Relationship Id="rId1011" Type="http://schemas.openxmlformats.org/officeDocument/2006/relationships/image" Target="media/image442.wmf"/><Relationship Id="rId1109" Type="http://schemas.openxmlformats.org/officeDocument/2006/relationships/oleObject" Target="embeddings/oleObject619.bin"/><Relationship Id="rId1456" Type="http://schemas.openxmlformats.org/officeDocument/2006/relationships/oleObject" Target="embeddings/oleObject793.bin"/><Relationship Id="rId1663" Type="http://schemas.openxmlformats.org/officeDocument/2006/relationships/oleObject" Target="embeddings/oleObject911.bin"/><Relationship Id="rId1870" Type="http://schemas.openxmlformats.org/officeDocument/2006/relationships/image" Target="media/image837.wmf"/><Relationship Id="rId1968" Type="http://schemas.openxmlformats.org/officeDocument/2006/relationships/oleObject" Target="embeddings/oleObject1085.bin"/><Relationship Id="rId2507" Type="http://schemas.openxmlformats.org/officeDocument/2006/relationships/oleObject" Target="embeddings/oleObject1369.bin"/><Relationship Id="rId2714" Type="http://schemas.openxmlformats.org/officeDocument/2006/relationships/image" Target="media/image1231.wmf"/><Relationship Id="rId2921" Type="http://schemas.openxmlformats.org/officeDocument/2006/relationships/image" Target="media/image1332.wmf"/><Relationship Id="rId1316" Type="http://schemas.openxmlformats.org/officeDocument/2006/relationships/oleObject" Target="embeddings/oleObject723.bin"/><Relationship Id="rId1523" Type="http://schemas.openxmlformats.org/officeDocument/2006/relationships/image" Target="media/image682.wmf"/><Relationship Id="rId1730" Type="http://schemas.openxmlformats.org/officeDocument/2006/relationships/oleObject" Target="embeddings/oleObject953.bin"/><Relationship Id="rId22" Type="http://schemas.openxmlformats.org/officeDocument/2006/relationships/image" Target="media/image12.wmf"/><Relationship Id="rId1828" Type="http://schemas.openxmlformats.org/officeDocument/2006/relationships/oleObject" Target="embeddings/oleObject1008.bin"/><Relationship Id="rId171" Type="http://schemas.openxmlformats.org/officeDocument/2006/relationships/image" Target="media/image65.wmf"/><Relationship Id="rId2297" Type="http://schemas.openxmlformats.org/officeDocument/2006/relationships/oleObject" Target="embeddings/oleObject1253.bin"/><Relationship Id="rId269" Type="http://schemas.openxmlformats.org/officeDocument/2006/relationships/image" Target="media/image103.wmf"/><Relationship Id="rId476" Type="http://schemas.openxmlformats.org/officeDocument/2006/relationships/oleObject" Target="embeddings/oleObject268.bin"/><Relationship Id="rId683" Type="http://schemas.openxmlformats.org/officeDocument/2006/relationships/image" Target="media/image291.wmf"/><Relationship Id="rId890" Type="http://schemas.openxmlformats.org/officeDocument/2006/relationships/image" Target="media/image388.wmf"/><Relationship Id="rId2157" Type="http://schemas.openxmlformats.org/officeDocument/2006/relationships/image" Target="media/image971.wmf"/><Relationship Id="rId2364" Type="http://schemas.openxmlformats.org/officeDocument/2006/relationships/image" Target="media/image1074.wmf"/><Relationship Id="rId2571" Type="http://schemas.openxmlformats.org/officeDocument/2006/relationships/oleObject" Target="embeddings/oleObject1404.bin"/><Relationship Id="rId129" Type="http://schemas.openxmlformats.org/officeDocument/2006/relationships/image" Target="media/image52.wmf"/><Relationship Id="rId336" Type="http://schemas.openxmlformats.org/officeDocument/2006/relationships/oleObject" Target="embeddings/oleObject196.bin"/><Relationship Id="rId543" Type="http://schemas.openxmlformats.org/officeDocument/2006/relationships/image" Target="media/image227.wmf"/><Relationship Id="rId988" Type="http://schemas.openxmlformats.org/officeDocument/2006/relationships/oleObject" Target="embeddings/oleObject553.bin"/><Relationship Id="rId1173" Type="http://schemas.openxmlformats.org/officeDocument/2006/relationships/oleObject" Target="embeddings/oleObject651.bin"/><Relationship Id="rId1380" Type="http://schemas.openxmlformats.org/officeDocument/2006/relationships/oleObject" Target="embeddings/oleObject755.bin"/><Relationship Id="rId2017" Type="http://schemas.openxmlformats.org/officeDocument/2006/relationships/image" Target="media/image902.wmf"/><Relationship Id="rId2224" Type="http://schemas.openxmlformats.org/officeDocument/2006/relationships/image" Target="media/image1004.wmf"/><Relationship Id="rId2669" Type="http://schemas.openxmlformats.org/officeDocument/2006/relationships/oleObject" Target="embeddings/oleObject1457.bin"/><Relationship Id="rId2876" Type="http://schemas.openxmlformats.org/officeDocument/2006/relationships/oleObject" Target="embeddings/oleObject1563.bin"/><Relationship Id="rId403" Type="http://schemas.openxmlformats.org/officeDocument/2006/relationships/image" Target="media/image170.wmf"/><Relationship Id="rId750" Type="http://schemas.openxmlformats.org/officeDocument/2006/relationships/oleObject" Target="embeddings/oleObject424.bin"/><Relationship Id="rId848" Type="http://schemas.openxmlformats.org/officeDocument/2006/relationships/image" Target="media/image367.wmf"/><Relationship Id="rId1033" Type="http://schemas.openxmlformats.org/officeDocument/2006/relationships/image" Target="media/image452.wmf"/><Relationship Id="rId1478" Type="http://schemas.openxmlformats.org/officeDocument/2006/relationships/oleObject" Target="embeddings/oleObject805.bin"/><Relationship Id="rId1685" Type="http://schemas.openxmlformats.org/officeDocument/2006/relationships/oleObject" Target="embeddings/oleObject922.bin"/><Relationship Id="rId1892" Type="http://schemas.openxmlformats.org/officeDocument/2006/relationships/image" Target="media/image848.wmf"/><Relationship Id="rId2431" Type="http://schemas.openxmlformats.org/officeDocument/2006/relationships/oleObject" Target="embeddings/oleObject1327.bin"/><Relationship Id="rId2529" Type="http://schemas.openxmlformats.org/officeDocument/2006/relationships/image" Target="media/image1144.wmf"/><Relationship Id="rId2736" Type="http://schemas.openxmlformats.org/officeDocument/2006/relationships/image" Target="media/image1242.wmf"/><Relationship Id="rId610" Type="http://schemas.openxmlformats.org/officeDocument/2006/relationships/image" Target="media/image259.wmf"/><Relationship Id="rId708" Type="http://schemas.openxmlformats.org/officeDocument/2006/relationships/oleObject" Target="embeddings/oleObject402.bin"/><Relationship Id="rId915" Type="http://schemas.openxmlformats.org/officeDocument/2006/relationships/oleObject" Target="embeddings/oleObject511.bin"/><Relationship Id="rId1240" Type="http://schemas.openxmlformats.org/officeDocument/2006/relationships/image" Target="media/image552.wmf"/><Relationship Id="rId1338" Type="http://schemas.openxmlformats.org/officeDocument/2006/relationships/oleObject" Target="embeddings/oleObject734.bin"/><Relationship Id="rId1545" Type="http://schemas.openxmlformats.org/officeDocument/2006/relationships/oleObject" Target="embeddings/oleObject849.bin"/><Relationship Id="rId2943" Type="http://schemas.openxmlformats.org/officeDocument/2006/relationships/image" Target="media/image1343.wmf"/><Relationship Id="rId1100" Type="http://schemas.openxmlformats.org/officeDocument/2006/relationships/image" Target="media/image482.wmf"/><Relationship Id="rId1405" Type="http://schemas.openxmlformats.org/officeDocument/2006/relationships/image" Target="media/image634.wmf"/><Relationship Id="rId1752" Type="http://schemas.openxmlformats.org/officeDocument/2006/relationships/oleObject" Target="embeddings/oleObject964.bin"/><Relationship Id="rId2803" Type="http://schemas.openxmlformats.org/officeDocument/2006/relationships/image" Target="media/image1275.wmf"/><Relationship Id="rId44" Type="http://schemas.openxmlformats.org/officeDocument/2006/relationships/image" Target="media/image23.png"/><Relationship Id="rId1612" Type="http://schemas.openxmlformats.org/officeDocument/2006/relationships/image" Target="media/image723.wmf"/><Relationship Id="rId1917" Type="http://schemas.openxmlformats.org/officeDocument/2006/relationships/oleObject" Target="embeddings/oleObject1057.bin"/><Relationship Id="rId193" Type="http://schemas.openxmlformats.org/officeDocument/2006/relationships/image" Target="media/image72.wmf"/><Relationship Id="rId498" Type="http://schemas.openxmlformats.org/officeDocument/2006/relationships/oleObject" Target="embeddings/oleObject281.bin"/><Relationship Id="rId2081" Type="http://schemas.openxmlformats.org/officeDocument/2006/relationships/oleObject" Target="embeddings/oleObject1145.bin"/><Relationship Id="rId2179" Type="http://schemas.openxmlformats.org/officeDocument/2006/relationships/oleObject" Target="embeddings/oleObject1194.bin"/><Relationship Id="rId260" Type="http://schemas.openxmlformats.org/officeDocument/2006/relationships/oleObject" Target="embeddings/oleObject158.bin"/><Relationship Id="rId2386" Type="http://schemas.openxmlformats.org/officeDocument/2006/relationships/image" Target="media/image1085.wmf"/><Relationship Id="rId2593" Type="http://schemas.openxmlformats.org/officeDocument/2006/relationships/image" Target="media/image1173.wmf"/><Relationship Id="rId120" Type="http://schemas.openxmlformats.org/officeDocument/2006/relationships/image" Target="media/image47.emf"/><Relationship Id="rId358" Type="http://schemas.openxmlformats.org/officeDocument/2006/relationships/oleObject" Target="embeddings/oleObject207.bin"/><Relationship Id="rId565" Type="http://schemas.openxmlformats.org/officeDocument/2006/relationships/image" Target="media/image238.wmf"/><Relationship Id="rId772" Type="http://schemas.openxmlformats.org/officeDocument/2006/relationships/oleObject" Target="embeddings/oleObject436.bin"/><Relationship Id="rId1195" Type="http://schemas.openxmlformats.org/officeDocument/2006/relationships/oleObject" Target="embeddings/oleObject662.bin"/><Relationship Id="rId2039" Type="http://schemas.openxmlformats.org/officeDocument/2006/relationships/image" Target="media/image913.wmf"/><Relationship Id="rId2246" Type="http://schemas.openxmlformats.org/officeDocument/2006/relationships/image" Target="media/image1015.wmf"/><Relationship Id="rId2453" Type="http://schemas.openxmlformats.org/officeDocument/2006/relationships/oleObject" Target="embeddings/oleObject1338.bin"/><Relationship Id="rId2660" Type="http://schemas.openxmlformats.org/officeDocument/2006/relationships/image" Target="media/image1204.wmf"/><Relationship Id="rId2898" Type="http://schemas.openxmlformats.org/officeDocument/2006/relationships/oleObject" Target="embeddings/oleObject1574.bin"/><Relationship Id="rId218" Type="http://schemas.openxmlformats.org/officeDocument/2006/relationships/image" Target="media/image85.wmf"/><Relationship Id="rId425" Type="http://schemas.openxmlformats.org/officeDocument/2006/relationships/image" Target="media/image181.wmf"/><Relationship Id="rId632" Type="http://schemas.openxmlformats.org/officeDocument/2006/relationships/oleObject" Target="embeddings/oleObject363.bin"/><Relationship Id="rId1055" Type="http://schemas.openxmlformats.org/officeDocument/2006/relationships/oleObject" Target="embeddings/oleObject590.bin"/><Relationship Id="rId1262" Type="http://schemas.openxmlformats.org/officeDocument/2006/relationships/image" Target="media/image563.wmf"/><Relationship Id="rId2106" Type="http://schemas.openxmlformats.org/officeDocument/2006/relationships/image" Target="media/image945.wmf"/><Relationship Id="rId2313" Type="http://schemas.openxmlformats.org/officeDocument/2006/relationships/oleObject" Target="embeddings/oleObject1261.bin"/><Relationship Id="rId2520" Type="http://schemas.openxmlformats.org/officeDocument/2006/relationships/image" Target="media/image1140.wmf"/><Relationship Id="rId2758" Type="http://schemas.openxmlformats.org/officeDocument/2006/relationships/image" Target="media/image1253.wmf"/><Relationship Id="rId2965" Type="http://schemas.openxmlformats.org/officeDocument/2006/relationships/image" Target="media/image1354.wmf"/><Relationship Id="rId937" Type="http://schemas.openxmlformats.org/officeDocument/2006/relationships/image" Target="media/image410.wmf"/><Relationship Id="rId1122" Type="http://schemas.openxmlformats.org/officeDocument/2006/relationships/image" Target="media/image493.wmf"/><Relationship Id="rId1567" Type="http://schemas.openxmlformats.org/officeDocument/2006/relationships/oleObject" Target="embeddings/oleObject863.bin"/><Relationship Id="rId1774" Type="http://schemas.openxmlformats.org/officeDocument/2006/relationships/image" Target="media/image792.wmf"/><Relationship Id="rId1981" Type="http://schemas.openxmlformats.org/officeDocument/2006/relationships/image" Target="media/image885.wmf"/><Relationship Id="rId2618" Type="http://schemas.openxmlformats.org/officeDocument/2006/relationships/oleObject" Target="embeddings/oleObject1430.bin"/><Relationship Id="rId2825" Type="http://schemas.openxmlformats.org/officeDocument/2006/relationships/oleObject" Target="embeddings/oleObject1537.bin"/><Relationship Id="rId66" Type="http://schemas.openxmlformats.org/officeDocument/2006/relationships/image" Target="media/image26.wmf"/><Relationship Id="rId1427" Type="http://schemas.openxmlformats.org/officeDocument/2006/relationships/image" Target="media/image645.wmf"/><Relationship Id="rId1634" Type="http://schemas.openxmlformats.org/officeDocument/2006/relationships/image" Target="media/image734.wmf"/><Relationship Id="rId1841" Type="http://schemas.openxmlformats.org/officeDocument/2006/relationships/image" Target="media/image823.wmf"/><Relationship Id="rId1939" Type="http://schemas.openxmlformats.org/officeDocument/2006/relationships/image" Target="media/image867.wmf"/><Relationship Id="rId1701" Type="http://schemas.openxmlformats.org/officeDocument/2006/relationships/oleObject" Target="embeddings/oleObject938.bin"/><Relationship Id="rId282" Type="http://schemas.openxmlformats.org/officeDocument/2006/relationships/oleObject" Target="embeddings/oleObject169.bin"/><Relationship Id="rId587" Type="http://schemas.openxmlformats.org/officeDocument/2006/relationships/image" Target="media/image248.wmf"/><Relationship Id="rId2170" Type="http://schemas.openxmlformats.org/officeDocument/2006/relationships/image" Target="media/image977.wmf"/><Relationship Id="rId2268" Type="http://schemas.openxmlformats.org/officeDocument/2006/relationships/image" Target="media/image1026.wmf"/><Relationship Id="rId8" Type="http://schemas.openxmlformats.org/officeDocument/2006/relationships/image" Target="media/image4.gif"/><Relationship Id="rId142" Type="http://schemas.openxmlformats.org/officeDocument/2006/relationships/oleObject" Target="embeddings/oleObject82.bin"/><Relationship Id="rId447" Type="http://schemas.openxmlformats.org/officeDocument/2006/relationships/image" Target="media/image192.wmf"/><Relationship Id="rId794" Type="http://schemas.openxmlformats.org/officeDocument/2006/relationships/oleObject" Target="embeddings/oleObject447.bin"/><Relationship Id="rId1077" Type="http://schemas.openxmlformats.org/officeDocument/2006/relationships/image" Target="media/image472.wmf"/><Relationship Id="rId2030" Type="http://schemas.openxmlformats.org/officeDocument/2006/relationships/oleObject" Target="embeddings/oleObject1118.bin"/><Relationship Id="rId2128" Type="http://schemas.openxmlformats.org/officeDocument/2006/relationships/oleObject" Target="embeddings/oleObject1168.bin"/><Relationship Id="rId2475" Type="http://schemas.openxmlformats.org/officeDocument/2006/relationships/oleObject" Target="embeddings/oleObject1353.bin"/><Relationship Id="rId2682" Type="http://schemas.openxmlformats.org/officeDocument/2006/relationships/image" Target="media/image1215.wmf"/><Relationship Id="rId2987" Type="http://schemas.openxmlformats.org/officeDocument/2006/relationships/header" Target="header2.xml"/><Relationship Id="rId654" Type="http://schemas.openxmlformats.org/officeDocument/2006/relationships/oleObject" Target="embeddings/oleObject374.bin"/><Relationship Id="rId861" Type="http://schemas.openxmlformats.org/officeDocument/2006/relationships/oleObject" Target="embeddings/oleObject484.bin"/><Relationship Id="rId959" Type="http://schemas.openxmlformats.org/officeDocument/2006/relationships/image" Target="media/image421.wmf"/><Relationship Id="rId1284" Type="http://schemas.openxmlformats.org/officeDocument/2006/relationships/oleObject" Target="embeddings/oleObject707.bin"/><Relationship Id="rId1491" Type="http://schemas.openxmlformats.org/officeDocument/2006/relationships/image" Target="media/image675.wmf"/><Relationship Id="rId1589" Type="http://schemas.openxmlformats.org/officeDocument/2006/relationships/oleObject" Target="embeddings/oleObject874.bin"/><Relationship Id="rId2335" Type="http://schemas.openxmlformats.org/officeDocument/2006/relationships/oleObject" Target="embeddings/oleObject1272.bin"/><Relationship Id="rId2542" Type="http://schemas.openxmlformats.org/officeDocument/2006/relationships/oleObject" Target="embeddings/oleObject1388.bin"/><Relationship Id="rId307" Type="http://schemas.openxmlformats.org/officeDocument/2006/relationships/image" Target="media/image122.wmf"/><Relationship Id="rId514" Type="http://schemas.openxmlformats.org/officeDocument/2006/relationships/oleObject" Target="embeddings/oleObject295.bin"/><Relationship Id="rId721" Type="http://schemas.openxmlformats.org/officeDocument/2006/relationships/image" Target="media/image308.wmf"/><Relationship Id="rId1144" Type="http://schemas.openxmlformats.org/officeDocument/2006/relationships/image" Target="media/image504.wmf"/><Relationship Id="rId1351" Type="http://schemas.openxmlformats.org/officeDocument/2006/relationships/image" Target="media/image607.wmf"/><Relationship Id="rId1449" Type="http://schemas.openxmlformats.org/officeDocument/2006/relationships/image" Target="media/image656.wmf"/><Relationship Id="rId1796" Type="http://schemas.openxmlformats.org/officeDocument/2006/relationships/image" Target="media/image803.wmf"/><Relationship Id="rId2402" Type="http://schemas.openxmlformats.org/officeDocument/2006/relationships/image" Target="media/image1093.wmf"/><Relationship Id="rId2847" Type="http://schemas.openxmlformats.org/officeDocument/2006/relationships/image" Target="media/image1295.wmf"/><Relationship Id="rId88" Type="http://schemas.openxmlformats.org/officeDocument/2006/relationships/oleObject" Target="embeddings/oleObject48.bin"/><Relationship Id="rId819" Type="http://schemas.openxmlformats.org/officeDocument/2006/relationships/image" Target="media/image353.wmf"/><Relationship Id="rId1004" Type="http://schemas.openxmlformats.org/officeDocument/2006/relationships/oleObject" Target="embeddings/oleObject562.bin"/><Relationship Id="rId1211" Type="http://schemas.openxmlformats.org/officeDocument/2006/relationships/oleObject" Target="embeddings/oleObject670.bin"/><Relationship Id="rId1656" Type="http://schemas.openxmlformats.org/officeDocument/2006/relationships/image" Target="media/image745.wmf"/><Relationship Id="rId1863" Type="http://schemas.openxmlformats.org/officeDocument/2006/relationships/oleObject" Target="embeddings/oleObject1026.bin"/><Relationship Id="rId2707" Type="http://schemas.openxmlformats.org/officeDocument/2006/relationships/oleObject" Target="embeddings/oleObject1476.bin"/><Relationship Id="rId2914" Type="http://schemas.openxmlformats.org/officeDocument/2006/relationships/oleObject" Target="embeddings/oleObject1582.bin"/><Relationship Id="rId1309" Type="http://schemas.openxmlformats.org/officeDocument/2006/relationships/image" Target="media/image586.wmf"/><Relationship Id="rId1516" Type="http://schemas.openxmlformats.org/officeDocument/2006/relationships/oleObject" Target="embeddings/oleObject834.bin"/><Relationship Id="rId1723" Type="http://schemas.openxmlformats.org/officeDocument/2006/relationships/image" Target="media/image770.wmf"/><Relationship Id="rId1930" Type="http://schemas.openxmlformats.org/officeDocument/2006/relationships/oleObject" Target="embeddings/oleObject1064.bin"/><Relationship Id="rId15" Type="http://schemas.openxmlformats.org/officeDocument/2006/relationships/oleObject" Target="embeddings/oleObject3.bin"/><Relationship Id="rId2192" Type="http://schemas.openxmlformats.org/officeDocument/2006/relationships/image" Target="media/image988.wmf"/><Relationship Id="rId164" Type="http://schemas.openxmlformats.org/officeDocument/2006/relationships/oleObject" Target="embeddings/oleObject99.bin"/><Relationship Id="rId371" Type="http://schemas.openxmlformats.org/officeDocument/2006/relationships/image" Target="media/image154.wmf"/><Relationship Id="rId2052" Type="http://schemas.openxmlformats.org/officeDocument/2006/relationships/oleObject" Target="embeddings/oleObject1129.bin"/><Relationship Id="rId2497" Type="http://schemas.openxmlformats.org/officeDocument/2006/relationships/oleObject" Target="embeddings/oleObject1364.bin"/><Relationship Id="rId469" Type="http://schemas.openxmlformats.org/officeDocument/2006/relationships/oleObject" Target="embeddings/oleObject263.bin"/><Relationship Id="rId676" Type="http://schemas.openxmlformats.org/officeDocument/2006/relationships/oleObject" Target="embeddings/oleObject385.bin"/><Relationship Id="rId883" Type="http://schemas.openxmlformats.org/officeDocument/2006/relationships/oleObject" Target="embeddings/oleObject495.bin"/><Relationship Id="rId1099" Type="http://schemas.openxmlformats.org/officeDocument/2006/relationships/oleObject" Target="embeddings/oleObject614.bin"/><Relationship Id="rId2357" Type="http://schemas.openxmlformats.org/officeDocument/2006/relationships/oleObject" Target="embeddings/oleObject1283.bin"/><Relationship Id="rId2564" Type="http://schemas.openxmlformats.org/officeDocument/2006/relationships/image" Target="media/image1160.wmf"/><Relationship Id="rId231" Type="http://schemas.openxmlformats.org/officeDocument/2006/relationships/image" Target="media/image92.wmf"/><Relationship Id="rId329" Type="http://schemas.openxmlformats.org/officeDocument/2006/relationships/image" Target="media/image133.wmf"/><Relationship Id="rId536" Type="http://schemas.openxmlformats.org/officeDocument/2006/relationships/oleObject" Target="embeddings/oleObject309.bin"/><Relationship Id="rId1166" Type="http://schemas.openxmlformats.org/officeDocument/2006/relationships/image" Target="media/image515.wmf"/><Relationship Id="rId1373" Type="http://schemas.openxmlformats.org/officeDocument/2006/relationships/image" Target="media/image618.wmf"/><Relationship Id="rId2217" Type="http://schemas.openxmlformats.org/officeDocument/2006/relationships/oleObject" Target="embeddings/oleObject1213.bin"/><Relationship Id="rId2771" Type="http://schemas.openxmlformats.org/officeDocument/2006/relationships/oleObject" Target="embeddings/oleObject1508.bin"/><Relationship Id="rId2869" Type="http://schemas.openxmlformats.org/officeDocument/2006/relationships/image" Target="media/image1306.wmf"/><Relationship Id="rId743" Type="http://schemas.openxmlformats.org/officeDocument/2006/relationships/image" Target="media/image319.wmf"/><Relationship Id="rId950" Type="http://schemas.openxmlformats.org/officeDocument/2006/relationships/oleObject" Target="embeddings/oleObject530.bin"/><Relationship Id="rId1026" Type="http://schemas.openxmlformats.org/officeDocument/2006/relationships/oleObject" Target="embeddings/oleObject573.bin"/><Relationship Id="rId1580" Type="http://schemas.openxmlformats.org/officeDocument/2006/relationships/image" Target="media/image707.wmf"/><Relationship Id="rId1678" Type="http://schemas.openxmlformats.org/officeDocument/2006/relationships/image" Target="media/image756.wmf"/><Relationship Id="rId1885" Type="http://schemas.openxmlformats.org/officeDocument/2006/relationships/oleObject" Target="embeddings/oleObject1037.bin"/><Relationship Id="rId2424" Type="http://schemas.openxmlformats.org/officeDocument/2006/relationships/oleObject" Target="embeddings/oleObject1322.bin"/><Relationship Id="rId2631" Type="http://schemas.openxmlformats.org/officeDocument/2006/relationships/image" Target="media/image1190.wmf"/><Relationship Id="rId2729" Type="http://schemas.openxmlformats.org/officeDocument/2006/relationships/oleObject" Target="embeddings/oleObject1487.bin"/><Relationship Id="rId2936" Type="http://schemas.openxmlformats.org/officeDocument/2006/relationships/oleObject" Target="embeddings/oleObject1593.bin"/><Relationship Id="rId603" Type="http://schemas.openxmlformats.org/officeDocument/2006/relationships/image" Target="media/image256.wmf"/><Relationship Id="rId810" Type="http://schemas.openxmlformats.org/officeDocument/2006/relationships/oleObject" Target="embeddings/oleObject458.bin"/><Relationship Id="rId908" Type="http://schemas.openxmlformats.org/officeDocument/2006/relationships/image" Target="media/image397.wmf"/><Relationship Id="rId1233" Type="http://schemas.openxmlformats.org/officeDocument/2006/relationships/oleObject" Target="embeddings/oleObject681.bin"/><Relationship Id="rId1440" Type="http://schemas.openxmlformats.org/officeDocument/2006/relationships/oleObject" Target="embeddings/oleObject785.bin"/><Relationship Id="rId1538" Type="http://schemas.openxmlformats.org/officeDocument/2006/relationships/image" Target="media/image689.wmf"/><Relationship Id="rId1300" Type="http://schemas.openxmlformats.org/officeDocument/2006/relationships/oleObject" Target="embeddings/oleObject715.bin"/><Relationship Id="rId1745" Type="http://schemas.openxmlformats.org/officeDocument/2006/relationships/image" Target="media/image781.wmf"/><Relationship Id="rId1952" Type="http://schemas.openxmlformats.org/officeDocument/2006/relationships/oleObject" Target="embeddings/oleObject1077.bin"/><Relationship Id="rId37" Type="http://schemas.openxmlformats.org/officeDocument/2006/relationships/oleObject" Target="embeddings/oleObject14.bin"/><Relationship Id="rId1605" Type="http://schemas.openxmlformats.org/officeDocument/2006/relationships/oleObject" Target="embeddings/oleObject882.bin"/><Relationship Id="rId1812" Type="http://schemas.openxmlformats.org/officeDocument/2006/relationships/image" Target="media/image809.wmf"/><Relationship Id="rId186" Type="http://schemas.openxmlformats.org/officeDocument/2006/relationships/oleObject" Target="embeddings/oleObject114.bin"/><Relationship Id="rId393" Type="http://schemas.openxmlformats.org/officeDocument/2006/relationships/image" Target="media/image165.wmf"/><Relationship Id="rId2074" Type="http://schemas.openxmlformats.org/officeDocument/2006/relationships/image" Target="media/image929.wmf"/><Relationship Id="rId2281" Type="http://schemas.openxmlformats.org/officeDocument/2006/relationships/oleObject" Target="embeddings/oleObject1245.bin"/><Relationship Id="rId253" Type="http://schemas.openxmlformats.org/officeDocument/2006/relationships/oleObject" Target="embeddings/oleObject151.bin"/><Relationship Id="rId460" Type="http://schemas.openxmlformats.org/officeDocument/2006/relationships/oleObject" Target="embeddings/oleObject258.bin"/><Relationship Id="rId698" Type="http://schemas.openxmlformats.org/officeDocument/2006/relationships/oleObject" Target="embeddings/oleObject396.bin"/><Relationship Id="rId1090" Type="http://schemas.openxmlformats.org/officeDocument/2006/relationships/image" Target="media/image477.wmf"/><Relationship Id="rId2141" Type="http://schemas.openxmlformats.org/officeDocument/2006/relationships/image" Target="media/image963.wmf"/><Relationship Id="rId2379" Type="http://schemas.openxmlformats.org/officeDocument/2006/relationships/oleObject" Target="embeddings/oleObject1294.bin"/><Relationship Id="rId2586" Type="http://schemas.openxmlformats.org/officeDocument/2006/relationships/oleObject" Target="embeddings/oleObject1412.bin"/><Relationship Id="rId2793" Type="http://schemas.openxmlformats.org/officeDocument/2006/relationships/oleObject" Target="embeddings/oleObject1519.bin"/><Relationship Id="rId113" Type="http://schemas.openxmlformats.org/officeDocument/2006/relationships/oleObject" Target="embeddings/oleObject66.bin"/><Relationship Id="rId320" Type="http://schemas.openxmlformats.org/officeDocument/2006/relationships/oleObject" Target="embeddings/oleObject188.bin"/><Relationship Id="rId558" Type="http://schemas.openxmlformats.org/officeDocument/2006/relationships/oleObject" Target="embeddings/oleObject320.bin"/><Relationship Id="rId765" Type="http://schemas.openxmlformats.org/officeDocument/2006/relationships/oleObject" Target="embeddings/oleObject432.bin"/><Relationship Id="rId972" Type="http://schemas.openxmlformats.org/officeDocument/2006/relationships/oleObject" Target="embeddings/oleObject541.bin"/><Relationship Id="rId1188" Type="http://schemas.openxmlformats.org/officeDocument/2006/relationships/image" Target="media/image526.wmf"/><Relationship Id="rId1395" Type="http://schemas.openxmlformats.org/officeDocument/2006/relationships/image" Target="media/image629.wmf"/><Relationship Id="rId2001" Type="http://schemas.openxmlformats.org/officeDocument/2006/relationships/image" Target="media/image894.wmf"/><Relationship Id="rId2239" Type="http://schemas.openxmlformats.org/officeDocument/2006/relationships/oleObject" Target="embeddings/oleObject1224.bin"/><Relationship Id="rId2446" Type="http://schemas.openxmlformats.org/officeDocument/2006/relationships/image" Target="media/image1108.wmf"/><Relationship Id="rId2653" Type="http://schemas.openxmlformats.org/officeDocument/2006/relationships/image" Target="media/image1201.wmf"/><Relationship Id="rId2860" Type="http://schemas.openxmlformats.org/officeDocument/2006/relationships/oleObject" Target="embeddings/oleObject1555.bin"/><Relationship Id="rId418" Type="http://schemas.openxmlformats.org/officeDocument/2006/relationships/oleObject" Target="embeddings/oleObject237.bin"/><Relationship Id="rId625" Type="http://schemas.openxmlformats.org/officeDocument/2006/relationships/oleObject" Target="embeddings/oleObject356.bin"/><Relationship Id="rId832" Type="http://schemas.openxmlformats.org/officeDocument/2006/relationships/image" Target="media/image359.wmf"/><Relationship Id="rId1048" Type="http://schemas.openxmlformats.org/officeDocument/2006/relationships/image" Target="media/image458.wmf"/><Relationship Id="rId1255" Type="http://schemas.openxmlformats.org/officeDocument/2006/relationships/oleObject" Target="embeddings/oleObject692.bin"/><Relationship Id="rId1462" Type="http://schemas.openxmlformats.org/officeDocument/2006/relationships/oleObject" Target="embeddings/oleObject796.bin"/><Relationship Id="rId2306" Type="http://schemas.openxmlformats.org/officeDocument/2006/relationships/image" Target="media/image1045.wmf"/><Relationship Id="rId2513" Type="http://schemas.openxmlformats.org/officeDocument/2006/relationships/oleObject" Target="embeddings/oleObject1373.bin"/><Relationship Id="rId2958" Type="http://schemas.openxmlformats.org/officeDocument/2006/relationships/oleObject" Target="embeddings/oleObject1604.bin"/><Relationship Id="rId1115" Type="http://schemas.openxmlformats.org/officeDocument/2006/relationships/oleObject" Target="embeddings/oleObject622.bin"/><Relationship Id="rId1322" Type="http://schemas.openxmlformats.org/officeDocument/2006/relationships/oleObject" Target="embeddings/oleObject726.bin"/><Relationship Id="rId1767" Type="http://schemas.openxmlformats.org/officeDocument/2006/relationships/oleObject" Target="embeddings/oleObject975.bin"/><Relationship Id="rId1974" Type="http://schemas.openxmlformats.org/officeDocument/2006/relationships/oleObject" Target="embeddings/oleObject1089.bin"/><Relationship Id="rId2720" Type="http://schemas.openxmlformats.org/officeDocument/2006/relationships/image" Target="media/image1234.wmf"/><Relationship Id="rId2818" Type="http://schemas.openxmlformats.org/officeDocument/2006/relationships/image" Target="media/image1282.wmf"/><Relationship Id="rId59" Type="http://schemas.openxmlformats.org/officeDocument/2006/relationships/oleObject" Target="embeddings/oleObject32.bin"/><Relationship Id="rId1627" Type="http://schemas.openxmlformats.org/officeDocument/2006/relationships/oleObject" Target="embeddings/oleObject893.bin"/><Relationship Id="rId1834" Type="http://schemas.openxmlformats.org/officeDocument/2006/relationships/oleObject" Target="embeddings/oleObject1011.bin"/><Relationship Id="rId2096" Type="http://schemas.openxmlformats.org/officeDocument/2006/relationships/image" Target="media/image940.wmf"/><Relationship Id="rId1901" Type="http://schemas.openxmlformats.org/officeDocument/2006/relationships/oleObject" Target="embeddings/oleObject1045.bin"/><Relationship Id="rId275" Type="http://schemas.openxmlformats.org/officeDocument/2006/relationships/image" Target="media/image106.wmf"/><Relationship Id="rId482" Type="http://schemas.openxmlformats.org/officeDocument/2006/relationships/oleObject" Target="embeddings/oleObject271.bin"/><Relationship Id="rId2163" Type="http://schemas.openxmlformats.org/officeDocument/2006/relationships/image" Target="media/image974.wmf"/><Relationship Id="rId2370" Type="http://schemas.openxmlformats.org/officeDocument/2006/relationships/image" Target="media/image1077.wmf"/><Relationship Id="rId135" Type="http://schemas.openxmlformats.org/officeDocument/2006/relationships/oleObject" Target="embeddings/oleObject77.bin"/><Relationship Id="rId342" Type="http://schemas.openxmlformats.org/officeDocument/2006/relationships/oleObject" Target="embeddings/oleObject199.bin"/><Relationship Id="rId787" Type="http://schemas.openxmlformats.org/officeDocument/2006/relationships/image" Target="media/image340.wmf"/><Relationship Id="rId994" Type="http://schemas.openxmlformats.org/officeDocument/2006/relationships/image" Target="media/image434.wmf"/><Relationship Id="rId2023" Type="http://schemas.openxmlformats.org/officeDocument/2006/relationships/image" Target="media/image905.wmf"/><Relationship Id="rId2230" Type="http://schemas.openxmlformats.org/officeDocument/2006/relationships/image" Target="media/image1007.wmf"/><Relationship Id="rId2468" Type="http://schemas.openxmlformats.org/officeDocument/2006/relationships/image" Target="media/image1116.wmf"/><Relationship Id="rId2675" Type="http://schemas.openxmlformats.org/officeDocument/2006/relationships/oleObject" Target="embeddings/oleObject1460.bin"/><Relationship Id="rId2882" Type="http://schemas.openxmlformats.org/officeDocument/2006/relationships/oleObject" Target="embeddings/oleObject1566.bin"/><Relationship Id="rId202" Type="http://schemas.openxmlformats.org/officeDocument/2006/relationships/oleObject" Target="embeddings/oleObject122.bin"/><Relationship Id="rId647" Type="http://schemas.openxmlformats.org/officeDocument/2006/relationships/image" Target="media/image273.wmf"/><Relationship Id="rId854" Type="http://schemas.openxmlformats.org/officeDocument/2006/relationships/image" Target="media/image370.wmf"/><Relationship Id="rId1277" Type="http://schemas.openxmlformats.org/officeDocument/2006/relationships/oleObject" Target="embeddings/oleObject703.bin"/><Relationship Id="rId1484" Type="http://schemas.openxmlformats.org/officeDocument/2006/relationships/image" Target="media/image672.wmf"/><Relationship Id="rId1691" Type="http://schemas.openxmlformats.org/officeDocument/2006/relationships/oleObject" Target="embeddings/oleObject928.bin"/><Relationship Id="rId2328" Type="http://schemas.openxmlformats.org/officeDocument/2006/relationships/image" Target="media/image1056.wmf"/><Relationship Id="rId2535" Type="http://schemas.openxmlformats.org/officeDocument/2006/relationships/image" Target="media/image1147.wmf"/><Relationship Id="rId2742" Type="http://schemas.openxmlformats.org/officeDocument/2006/relationships/image" Target="media/image1245.wmf"/><Relationship Id="rId507" Type="http://schemas.openxmlformats.org/officeDocument/2006/relationships/oleObject" Target="embeddings/oleObject288.bin"/><Relationship Id="rId714" Type="http://schemas.openxmlformats.org/officeDocument/2006/relationships/oleObject" Target="embeddings/oleObject406.bin"/><Relationship Id="rId921" Type="http://schemas.openxmlformats.org/officeDocument/2006/relationships/oleObject" Target="embeddings/oleObject514.bin"/><Relationship Id="rId1137" Type="http://schemas.openxmlformats.org/officeDocument/2006/relationships/oleObject" Target="embeddings/oleObject633.bin"/><Relationship Id="rId1344" Type="http://schemas.openxmlformats.org/officeDocument/2006/relationships/oleObject" Target="embeddings/oleObject737.bin"/><Relationship Id="rId1551" Type="http://schemas.openxmlformats.org/officeDocument/2006/relationships/image" Target="media/image694.wmf"/><Relationship Id="rId1789" Type="http://schemas.openxmlformats.org/officeDocument/2006/relationships/oleObject" Target="embeddings/oleObject986.bin"/><Relationship Id="rId1996" Type="http://schemas.openxmlformats.org/officeDocument/2006/relationships/oleObject" Target="embeddings/oleObject1101.bin"/><Relationship Id="rId2602" Type="http://schemas.openxmlformats.org/officeDocument/2006/relationships/oleObject" Target="embeddings/oleObject1421.bin"/><Relationship Id="rId50" Type="http://schemas.openxmlformats.org/officeDocument/2006/relationships/oleObject" Target="embeddings/oleObject23.bin"/><Relationship Id="rId1204" Type="http://schemas.openxmlformats.org/officeDocument/2006/relationships/image" Target="media/image534.wmf"/><Relationship Id="rId1411" Type="http://schemas.openxmlformats.org/officeDocument/2006/relationships/image" Target="media/image637.wmf"/><Relationship Id="rId1649" Type="http://schemas.openxmlformats.org/officeDocument/2006/relationships/oleObject" Target="embeddings/oleObject904.bin"/><Relationship Id="rId1856" Type="http://schemas.openxmlformats.org/officeDocument/2006/relationships/image" Target="media/image830.wmf"/><Relationship Id="rId2907" Type="http://schemas.openxmlformats.org/officeDocument/2006/relationships/image" Target="media/image1325.wmf"/><Relationship Id="rId1509" Type="http://schemas.openxmlformats.org/officeDocument/2006/relationships/oleObject" Target="embeddings/oleObject828.bin"/><Relationship Id="rId1716" Type="http://schemas.openxmlformats.org/officeDocument/2006/relationships/oleObject" Target="embeddings/oleObject946.bin"/><Relationship Id="rId1923" Type="http://schemas.openxmlformats.org/officeDocument/2006/relationships/oleObject" Target="embeddings/oleObject1060.bin"/><Relationship Id="rId297" Type="http://schemas.openxmlformats.org/officeDocument/2006/relationships/image" Target="media/image117.wmf"/><Relationship Id="rId2185" Type="http://schemas.openxmlformats.org/officeDocument/2006/relationships/oleObject" Target="embeddings/oleObject1197.bin"/><Relationship Id="rId2392" Type="http://schemas.openxmlformats.org/officeDocument/2006/relationships/image" Target="media/image1088.wmf"/><Relationship Id="rId157" Type="http://schemas.openxmlformats.org/officeDocument/2006/relationships/image" Target="media/image58.wmf"/><Relationship Id="rId364" Type="http://schemas.openxmlformats.org/officeDocument/2006/relationships/oleObject" Target="embeddings/oleObject210.bin"/><Relationship Id="rId2045" Type="http://schemas.openxmlformats.org/officeDocument/2006/relationships/image" Target="media/image916.wmf"/><Relationship Id="rId2697" Type="http://schemas.openxmlformats.org/officeDocument/2006/relationships/oleObject" Target="embeddings/oleObject1471.bin"/><Relationship Id="rId571" Type="http://schemas.openxmlformats.org/officeDocument/2006/relationships/image" Target="media/image240.wmf"/><Relationship Id="rId669" Type="http://schemas.openxmlformats.org/officeDocument/2006/relationships/image" Target="media/image284.wmf"/><Relationship Id="rId876" Type="http://schemas.openxmlformats.org/officeDocument/2006/relationships/image" Target="media/image381.wmf"/><Relationship Id="rId1299" Type="http://schemas.openxmlformats.org/officeDocument/2006/relationships/image" Target="media/image581.wmf"/><Relationship Id="rId2252" Type="http://schemas.openxmlformats.org/officeDocument/2006/relationships/image" Target="media/image1018.wmf"/><Relationship Id="rId2557" Type="http://schemas.openxmlformats.org/officeDocument/2006/relationships/oleObject" Target="embeddings/oleObject1397.bin"/><Relationship Id="rId224" Type="http://schemas.openxmlformats.org/officeDocument/2006/relationships/oleObject" Target="embeddings/oleObject132.bin"/><Relationship Id="rId431" Type="http://schemas.openxmlformats.org/officeDocument/2006/relationships/image" Target="media/image184.wmf"/><Relationship Id="rId529" Type="http://schemas.openxmlformats.org/officeDocument/2006/relationships/image" Target="media/image220.wmf"/><Relationship Id="rId736" Type="http://schemas.openxmlformats.org/officeDocument/2006/relationships/oleObject" Target="embeddings/oleObject417.bin"/><Relationship Id="rId1061" Type="http://schemas.openxmlformats.org/officeDocument/2006/relationships/oleObject" Target="embeddings/oleObject593.bin"/><Relationship Id="rId1159" Type="http://schemas.openxmlformats.org/officeDocument/2006/relationships/oleObject" Target="embeddings/oleObject644.bin"/><Relationship Id="rId1366" Type="http://schemas.openxmlformats.org/officeDocument/2006/relationships/oleObject" Target="embeddings/oleObject748.bin"/><Relationship Id="rId2112" Type="http://schemas.openxmlformats.org/officeDocument/2006/relationships/image" Target="media/image948.emf"/><Relationship Id="rId2417" Type="http://schemas.openxmlformats.org/officeDocument/2006/relationships/oleObject" Target="embeddings/oleObject1316.bin"/><Relationship Id="rId2764" Type="http://schemas.openxmlformats.org/officeDocument/2006/relationships/image" Target="media/image1256.wmf"/><Relationship Id="rId2971" Type="http://schemas.openxmlformats.org/officeDocument/2006/relationships/image" Target="media/image1357.wmf"/><Relationship Id="rId943" Type="http://schemas.openxmlformats.org/officeDocument/2006/relationships/image" Target="media/image413.wmf"/><Relationship Id="rId1019" Type="http://schemas.openxmlformats.org/officeDocument/2006/relationships/image" Target="media/image446.wmf"/><Relationship Id="rId1573" Type="http://schemas.openxmlformats.org/officeDocument/2006/relationships/oleObject" Target="embeddings/oleObject866.bin"/><Relationship Id="rId1780" Type="http://schemas.openxmlformats.org/officeDocument/2006/relationships/image" Target="media/image795.wmf"/><Relationship Id="rId1878" Type="http://schemas.openxmlformats.org/officeDocument/2006/relationships/image" Target="media/image841.wmf"/><Relationship Id="rId2624" Type="http://schemas.openxmlformats.org/officeDocument/2006/relationships/oleObject" Target="embeddings/oleObject1434.bin"/><Relationship Id="rId2831" Type="http://schemas.openxmlformats.org/officeDocument/2006/relationships/image" Target="media/image1287.wmf"/><Relationship Id="rId2929" Type="http://schemas.openxmlformats.org/officeDocument/2006/relationships/image" Target="media/image1336.wmf"/><Relationship Id="rId72" Type="http://schemas.openxmlformats.org/officeDocument/2006/relationships/image" Target="media/image29.wmf"/><Relationship Id="rId803" Type="http://schemas.openxmlformats.org/officeDocument/2006/relationships/image" Target="media/image345.wmf"/><Relationship Id="rId1226" Type="http://schemas.openxmlformats.org/officeDocument/2006/relationships/image" Target="media/image545.wmf"/><Relationship Id="rId1433" Type="http://schemas.openxmlformats.org/officeDocument/2006/relationships/image" Target="media/image648.wmf"/><Relationship Id="rId1640" Type="http://schemas.openxmlformats.org/officeDocument/2006/relationships/image" Target="media/image737.wmf"/><Relationship Id="rId1738" Type="http://schemas.openxmlformats.org/officeDocument/2006/relationships/oleObject" Target="embeddings/oleObject957.bin"/><Relationship Id="rId1500" Type="http://schemas.openxmlformats.org/officeDocument/2006/relationships/oleObject" Target="embeddings/oleObject819.bin"/><Relationship Id="rId1945" Type="http://schemas.openxmlformats.org/officeDocument/2006/relationships/image" Target="media/image870.wmf"/><Relationship Id="rId1805" Type="http://schemas.openxmlformats.org/officeDocument/2006/relationships/oleObject" Target="embeddings/oleObject996.bin"/><Relationship Id="rId179" Type="http://schemas.openxmlformats.org/officeDocument/2006/relationships/oleObject" Target="embeddings/oleObject110.bin"/><Relationship Id="rId386" Type="http://schemas.openxmlformats.org/officeDocument/2006/relationships/oleObject" Target="embeddings/oleObject221.bin"/><Relationship Id="rId593" Type="http://schemas.openxmlformats.org/officeDocument/2006/relationships/image" Target="media/image251.wmf"/><Relationship Id="rId2067" Type="http://schemas.openxmlformats.org/officeDocument/2006/relationships/oleObject" Target="embeddings/oleObject1138.bin"/><Relationship Id="rId2274" Type="http://schemas.openxmlformats.org/officeDocument/2006/relationships/image" Target="media/image1029.wmf"/><Relationship Id="rId2481" Type="http://schemas.openxmlformats.org/officeDocument/2006/relationships/oleObject" Target="embeddings/oleObject1356.bin"/><Relationship Id="rId246" Type="http://schemas.openxmlformats.org/officeDocument/2006/relationships/oleObject" Target="embeddings/oleObject144.bin"/><Relationship Id="rId453" Type="http://schemas.openxmlformats.org/officeDocument/2006/relationships/image" Target="media/image195.wmf"/><Relationship Id="rId660" Type="http://schemas.openxmlformats.org/officeDocument/2006/relationships/oleObject" Target="embeddings/oleObject377.bin"/><Relationship Id="rId898" Type="http://schemas.openxmlformats.org/officeDocument/2006/relationships/image" Target="media/image392.wmf"/><Relationship Id="rId1083" Type="http://schemas.openxmlformats.org/officeDocument/2006/relationships/oleObject" Target="embeddings/oleObject606.bin"/><Relationship Id="rId1290" Type="http://schemas.openxmlformats.org/officeDocument/2006/relationships/oleObject" Target="embeddings/oleObject710.bin"/><Relationship Id="rId2134" Type="http://schemas.openxmlformats.org/officeDocument/2006/relationships/oleObject" Target="embeddings/oleObject1171.bin"/><Relationship Id="rId2341" Type="http://schemas.openxmlformats.org/officeDocument/2006/relationships/oleObject" Target="embeddings/oleObject1275.bin"/><Relationship Id="rId2579" Type="http://schemas.openxmlformats.org/officeDocument/2006/relationships/oleObject" Target="embeddings/oleObject1408.bin"/><Relationship Id="rId2786" Type="http://schemas.openxmlformats.org/officeDocument/2006/relationships/image" Target="media/image1267.wmf"/><Relationship Id="rId2993" Type="http://schemas.openxmlformats.org/officeDocument/2006/relationships/theme" Target="theme/theme1.xml"/><Relationship Id="rId106" Type="http://schemas.openxmlformats.org/officeDocument/2006/relationships/image" Target="media/image39.png"/><Relationship Id="rId313" Type="http://schemas.openxmlformats.org/officeDocument/2006/relationships/image" Target="media/image125.wmf"/><Relationship Id="rId758" Type="http://schemas.openxmlformats.org/officeDocument/2006/relationships/oleObject" Target="embeddings/oleObject428.bin"/><Relationship Id="rId965" Type="http://schemas.openxmlformats.org/officeDocument/2006/relationships/image" Target="media/image424.wmf"/><Relationship Id="rId1150" Type="http://schemas.openxmlformats.org/officeDocument/2006/relationships/image" Target="media/image507.wmf"/><Relationship Id="rId1388" Type="http://schemas.openxmlformats.org/officeDocument/2006/relationships/oleObject" Target="embeddings/oleObject759.bin"/><Relationship Id="rId1595" Type="http://schemas.openxmlformats.org/officeDocument/2006/relationships/oleObject" Target="embeddings/oleObject877.bin"/><Relationship Id="rId2439" Type="http://schemas.openxmlformats.org/officeDocument/2006/relationships/oleObject" Target="embeddings/oleObject1331.bin"/><Relationship Id="rId2646" Type="http://schemas.openxmlformats.org/officeDocument/2006/relationships/oleObject" Target="embeddings/oleObject1445.bin"/><Relationship Id="rId2853" Type="http://schemas.openxmlformats.org/officeDocument/2006/relationships/image" Target="media/image1298.wmf"/><Relationship Id="rId94" Type="http://schemas.openxmlformats.org/officeDocument/2006/relationships/oleObject" Target="embeddings/oleObject53.bin"/><Relationship Id="rId520" Type="http://schemas.openxmlformats.org/officeDocument/2006/relationships/oleObject" Target="embeddings/oleObject301.bin"/><Relationship Id="rId618" Type="http://schemas.openxmlformats.org/officeDocument/2006/relationships/image" Target="media/image263.wmf"/><Relationship Id="rId825" Type="http://schemas.openxmlformats.org/officeDocument/2006/relationships/image" Target="media/image356.wmf"/><Relationship Id="rId1248" Type="http://schemas.openxmlformats.org/officeDocument/2006/relationships/image" Target="media/image556.wmf"/><Relationship Id="rId1455" Type="http://schemas.openxmlformats.org/officeDocument/2006/relationships/image" Target="media/image659.wmf"/><Relationship Id="rId1662" Type="http://schemas.openxmlformats.org/officeDocument/2006/relationships/image" Target="media/image748.wmf"/><Relationship Id="rId2201" Type="http://schemas.openxmlformats.org/officeDocument/2006/relationships/oleObject" Target="embeddings/oleObject1205.bin"/><Relationship Id="rId2506" Type="http://schemas.openxmlformats.org/officeDocument/2006/relationships/image" Target="media/image1134.wmf"/><Relationship Id="rId1010" Type="http://schemas.openxmlformats.org/officeDocument/2006/relationships/oleObject" Target="embeddings/oleObject565.bin"/><Relationship Id="rId1108" Type="http://schemas.openxmlformats.org/officeDocument/2006/relationships/image" Target="media/image486.wmf"/><Relationship Id="rId1315" Type="http://schemas.openxmlformats.org/officeDocument/2006/relationships/image" Target="media/image589.wmf"/><Relationship Id="rId1967" Type="http://schemas.openxmlformats.org/officeDocument/2006/relationships/image" Target="media/image879.wmf"/><Relationship Id="rId2713" Type="http://schemas.openxmlformats.org/officeDocument/2006/relationships/oleObject" Target="embeddings/oleObject1479.bin"/><Relationship Id="rId2920" Type="http://schemas.openxmlformats.org/officeDocument/2006/relationships/oleObject" Target="embeddings/oleObject1585.bin"/><Relationship Id="rId1522" Type="http://schemas.openxmlformats.org/officeDocument/2006/relationships/oleObject" Target="embeddings/oleObject837.bin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149.bin"/><Relationship Id="rId2296" Type="http://schemas.openxmlformats.org/officeDocument/2006/relationships/image" Target="media/image1040.wmf"/><Relationship Id="rId268" Type="http://schemas.openxmlformats.org/officeDocument/2006/relationships/oleObject" Target="embeddings/oleObject162.bin"/><Relationship Id="rId475" Type="http://schemas.openxmlformats.org/officeDocument/2006/relationships/image" Target="media/image204.wmf"/><Relationship Id="rId682" Type="http://schemas.openxmlformats.org/officeDocument/2006/relationships/oleObject" Target="embeddings/oleObject388.bin"/><Relationship Id="rId2156" Type="http://schemas.openxmlformats.org/officeDocument/2006/relationships/oleObject" Target="embeddings/oleObject1182.bin"/><Relationship Id="rId2363" Type="http://schemas.openxmlformats.org/officeDocument/2006/relationships/oleObject" Target="embeddings/oleObject1286.bin"/><Relationship Id="rId2570" Type="http://schemas.openxmlformats.org/officeDocument/2006/relationships/image" Target="media/image1163.wmf"/><Relationship Id="rId128" Type="http://schemas.openxmlformats.org/officeDocument/2006/relationships/oleObject" Target="embeddings/oleObject73.bin"/><Relationship Id="rId335" Type="http://schemas.openxmlformats.org/officeDocument/2006/relationships/image" Target="media/image136.wmf"/><Relationship Id="rId542" Type="http://schemas.openxmlformats.org/officeDocument/2006/relationships/oleObject" Target="embeddings/oleObject312.bin"/><Relationship Id="rId1172" Type="http://schemas.openxmlformats.org/officeDocument/2006/relationships/image" Target="media/image518.wmf"/><Relationship Id="rId2016" Type="http://schemas.openxmlformats.org/officeDocument/2006/relationships/oleObject" Target="embeddings/oleObject1111.bin"/><Relationship Id="rId2223" Type="http://schemas.openxmlformats.org/officeDocument/2006/relationships/oleObject" Target="embeddings/oleObject1216.bin"/><Relationship Id="rId2430" Type="http://schemas.openxmlformats.org/officeDocument/2006/relationships/image" Target="media/image1100.wmf"/><Relationship Id="rId402" Type="http://schemas.openxmlformats.org/officeDocument/2006/relationships/oleObject" Target="embeddings/oleObject229.bin"/><Relationship Id="rId1032" Type="http://schemas.openxmlformats.org/officeDocument/2006/relationships/oleObject" Target="embeddings/oleObject577.bin"/><Relationship Id="rId1989" Type="http://schemas.openxmlformats.org/officeDocument/2006/relationships/oleObject" Target="embeddings/oleObject1097.bin"/><Relationship Id="rId1849" Type="http://schemas.openxmlformats.org/officeDocument/2006/relationships/oleObject" Target="embeddings/oleObject1019.bin"/><Relationship Id="rId192" Type="http://schemas.openxmlformats.org/officeDocument/2006/relationships/oleObject" Target="embeddings/oleObject117.bin"/><Relationship Id="rId1709" Type="http://schemas.openxmlformats.org/officeDocument/2006/relationships/oleObject" Target="embeddings/oleObject942.bin"/><Relationship Id="rId1916" Type="http://schemas.openxmlformats.org/officeDocument/2006/relationships/image" Target="media/image856.wmf"/><Relationship Id="rId2080" Type="http://schemas.openxmlformats.org/officeDocument/2006/relationships/image" Target="media/image932.wmf"/><Relationship Id="rId2897" Type="http://schemas.openxmlformats.org/officeDocument/2006/relationships/image" Target="media/image1320.wmf"/><Relationship Id="rId869" Type="http://schemas.openxmlformats.org/officeDocument/2006/relationships/oleObject" Target="embeddings/oleObject488.bin"/><Relationship Id="rId1499" Type="http://schemas.openxmlformats.org/officeDocument/2006/relationships/oleObject" Target="embeddings/oleObject818.bin"/><Relationship Id="rId729" Type="http://schemas.openxmlformats.org/officeDocument/2006/relationships/image" Target="media/image312.wmf"/><Relationship Id="rId1359" Type="http://schemas.openxmlformats.org/officeDocument/2006/relationships/image" Target="media/image611.wmf"/><Relationship Id="rId2757" Type="http://schemas.openxmlformats.org/officeDocument/2006/relationships/oleObject" Target="embeddings/oleObject1501.bin"/><Relationship Id="rId2964" Type="http://schemas.openxmlformats.org/officeDocument/2006/relationships/oleObject" Target="embeddings/oleObject1607.bin"/><Relationship Id="rId936" Type="http://schemas.openxmlformats.org/officeDocument/2006/relationships/oleObject" Target="embeddings/oleObject523.bin"/><Relationship Id="rId1219" Type="http://schemas.openxmlformats.org/officeDocument/2006/relationships/oleObject" Target="embeddings/oleObject674.bin"/><Relationship Id="rId1566" Type="http://schemas.openxmlformats.org/officeDocument/2006/relationships/image" Target="media/image700.wmf"/><Relationship Id="rId1773" Type="http://schemas.openxmlformats.org/officeDocument/2006/relationships/oleObject" Target="embeddings/oleObject978.bin"/><Relationship Id="rId1980" Type="http://schemas.openxmlformats.org/officeDocument/2006/relationships/oleObject" Target="embeddings/oleObject1092.bin"/><Relationship Id="rId2617" Type="http://schemas.openxmlformats.org/officeDocument/2006/relationships/oleObject" Target="embeddings/oleObject1429.bin"/><Relationship Id="rId2824" Type="http://schemas.openxmlformats.org/officeDocument/2006/relationships/oleObject" Target="embeddings/oleObject1536.bin"/><Relationship Id="rId65" Type="http://schemas.openxmlformats.org/officeDocument/2006/relationships/oleObject" Target="embeddings/oleObject36.bin"/><Relationship Id="rId1426" Type="http://schemas.openxmlformats.org/officeDocument/2006/relationships/oleObject" Target="embeddings/oleObject778.bin"/><Relationship Id="rId1633" Type="http://schemas.openxmlformats.org/officeDocument/2006/relationships/oleObject" Target="embeddings/oleObject896.bin"/><Relationship Id="rId1840" Type="http://schemas.openxmlformats.org/officeDocument/2006/relationships/oleObject" Target="embeddings/oleObject1014.bin"/><Relationship Id="rId1700" Type="http://schemas.openxmlformats.org/officeDocument/2006/relationships/oleObject" Target="embeddings/oleObject937.bin"/><Relationship Id="rId379" Type="http://schemas.openxmlformats.org/officeDocument/2006/relationships/image" Target="media/image158.wmf"/><Relationship Id="rId586" Type="http://schemas.openxmlformats.org/officeDocument/2006/relationships/oleObject" Target="embeddings/oleObject335.bin"/><Relationship Id="rId793" Type="http://schemas.openxmlformats.org/officeDocument/2006/relationships/image" Target="media/image343.wmf"/><Relationship Id="rId2267" Type="http://schemas.openxmlformats.org/officeDocument/2006/relationships/oleObject" Target="embeddings/oleObject1238.bin"/><Relationship Id="rId2474" Type="http://schemas.openxmlformats.org/officeDocument/2006/relationships/image" Target="media/image1118.wmf"/><Relationship Id="rId2681" Type="http://schemas.openxmlformats.org/officeDocument/2006/relationships/oleObject" Target="embeddings/oleObject1463.bin"/><Relationship Id="rId239" Type="http://schemas.openxmlformats.org/officeDocument/2006/relationships/image" Target="media/image96.wmf"/><Relationship Id="rId446" Type="http://schemas.openxmlformats.org/officeDocument/2006/relationships/oleObject" Target="embeddings/oleObject251.bin"/><Relationship Id="rId653" Type="http://schemas.openxmlformats.org/officeDocument/2006/relationships/image" Target="media/image276.wmf"/><Relationship Id="rId1076" Type="http://schemas.openxmlformats.org/officeDocument/2006/relationships/oleObject" Target="embeddings/oleObject601.bin"/><Relationship Id="rId1283" Type="http://schemas.openxmlformats.org/officeDocument/2006/relationships/image" Target="media/image573.wmf"/><Relationship Id="rId1490" Type="http://schemas.openxmlformats.org/officeDocument/2006/relationships/oleObject" Target="embeddings/oleObject812.bin"/><Relationship Id="rId2127" Type="http://schemas.openxmlformats.org/officeDocument/2006/relationships/image" Target="media/image956.wmf"/><Relationship Id="rId2334" Type="http://schemas.openxmlformats.org/officeDocument/2006/relationships/image" Target="media/image1059.wmf"/><Relationship Id="rId306" Type="http://schemas.openxmlformats.org/officeDocument/2006/relationships/oleObject" Target="embeddings/oleObject181.bin"/><Relationship Id="rId860" Type="http://schemas.openxmlformats.org/officeDocument/2006/relationships/image" Target="media/image373.wmf"/><Relationship Id="rId1143" Type="http://schemas.openxmlformats.org/officeDocument/2006/relationships/oleObject" Target="embeddings/oleObject636.bin"/><Relationship Id="rId2541" Type="http://schemas.openxmlformats.org/officeDocument/2006/relationships/image" Target="media/image1150.wmf"/><Relationship Id="rId513" Type="http://schemas.openxmlformats.org/officeDocument/2006/relationships/oleObject" Target="embeddings/oleObject294.bin"/><Relationship Id="rId720" Type="http://schemas.openxmlformats.org/officeDocument/2006/relationships/oleObject" Target="embeddings/oleObject409.bin"/><Relationship Id="rId1350" Type="http://schemas.openxmlformats.org/officeDocument/2006/relationships/oleObject" Target="embeddings/oleObject740.bin"/><Relationship Id="rId2401" Type="http://schemas.openxmlformats.org/officeDocument/2006/relationships/oleObject" Target="embeddings/oleObject1305.bin"/><Relationship Id="rId1003" Type="http://schemas.openxmlformats.org/officeDocument/2006/relationships/image" Target="media/image438.wmf"/><Relationship Id="rId1210" Type="http://schemas.openxmlformats.org/officeDocument/2006/relationships/image" Target="media/image537.wmf"/><Relationship Id="rId2191" Type="http://schemas.openxmlformats.org/officeDocument/2006/relationships/oleObject" Target="embeddings/oleObject1200.bin"/><Relationship Id="rId163" Type="http://schemas.openxmlformats.org/officeDocument/2006/relationships/image" Target="media/image61.wmf"/><Relationship Id="rId370" Type="http://schemas.openxmlformats.org/officeDocument/2006/relationships/oleObject" Target="embeddings/oleObject213.bin"/><Relationship Id="rId2051" Type="http://schemas.openxmlformats.org/officeDocument/2006/relationships/image" Target="media/image919.wmf"/><Relationship Id="rId230" Type="http://schemas.openxmlformats.org/officeDocument/2006/relationships/oleObject" Target="embeddings/oleObject135.bin"/><Relationship Id="rId2868" Type="http://schemas.openxmlformats.org/officeDocument/2006/relationships/oleObject" Target="embeddings/oleObject1559.bin"/><Relationship Id="rId1677" Type="http://schemas.openxmlformats.org/officeDocument/2006/relationships/oleObject" Target="embeddings/oleObject918.bin"/><Relationship Id="rId1884" Type="http://schemas.openxmlformats.org/officeDocument/2006/relationships/image" Target="media/image844.wmf"/><Relationship Id="rId2728" Type="http://schemas.openxmlformats.org/officeDocument/2006/relationships/image" Target="media/image1238.wmf"/><Relationship Id="rId2935" Type="http://schemas.openxmlformats.org/officeDocument/2006/relationships/image" Target="media/image1339.wmf"/><Relationship Id="rId907" Type="http://schemas.openxmlformats.org/officeDocument/2006/relationships/oleObject" Target="embeddings/oleObject507.bin"/><Relationship Id="rId1537" Type="http://schemas.openxmlformats.org/officeDocument/2006/relationships/oleObject" Target="embeddings/oleObject845.bin"/><Relationship Id="rId1744" Type="http://schemas.openxmlformats.org/officeDocument/2006/relationships/oleObject" Target="embeddings/oleObject960.bin"/><Relationship Id="rId1951" Type="http://schemas.openxmlformats.org/officeDocument/2006/relationships/image" Target="media/image871.wmf"/><Relationship Id="rId36" Type="http://schemas.openxmlformats.org/officeDocument/2006/relationships/image" Target="media/image19.wmf"/><Relationship Id="rId1604" Type="http://schemas.openxmlformats.org/officeDocument/2006/relationships/image" Target="media/image719.wmf"/><Relationship Id="rId1811" Type="http://schemas.openxmlformats.org/officeDocument/2006/relationships/oleObject" Target="embeddings/oleObject999.bin"/><Relationship Id="rId697" Type="http://schemas.openxmlformats.org/officeDocument/2006/relationships/image" Target="media/image298.wmf"/><Relationship Id="rId2378" Type="http://schemas.openxmlformats.org/officeDocument/2006/relationships/image" Target="media/image1081.wmf"/><Relationship Id="rId1187" Type="http://schemas.openxmlformats.org/officeDocument/2006/relationships/oleObject" Target="embeddings/oleObject658.bin"/><Relationship Id="rId2585" Type="http://schemas.openxmlformats.org/officeDocument/2006/relationships/oleObject" Target="embeddings/oleObject1411.bin"/><Relationship Id="rId2792" Type="http://schemas.openxmlformats.org/officeDocument/2006/relationships/image" Target="media/image1270.wmf"/><Relationship Id="rId557" Type="http://schemas.openxmlformats.org/officeDocument/2006/relationships/image" Target="media/image234.wmf"/><Relationship Id="rId764" Type="http://schemas.openxmlformats.org/officeDocument/2006/relationships/oleObject" Target="embeddings/oleObject431.bin"/><Relationship Id="rId971" Type="http://schemas.openxmlformats.org/officeDocument/2006/relationships/image" Target="media/image427.wmf"/><Relationship Id="rId1394" Type="http://schemas.openxmlformats.org/officeDocument/2006/relationships/oleObject" Target="embeddings/oleObject762.bin"/><Relationship Id="rId2238" Type="http://schemas.openxmlformats.org/officeDocument/2006/relationships/image" Target="media/image1011.wmf"/><Relationship Id="rId2445" Type="http://schemas.openxmlformats.org/officeDocument/2006/relationships/oleObject" Target="embeddings/oleObject1334.bin"/><Relationship Id="rId2652" Type="http://schemas.openxmlformats.org/officeDocument/2006/relationships/oleObject" Target="embeddings/oleObject1448.bin"/><Relationship Id="rId417" Type="http://schemas.openxmlformats.org/officeDocument/2006/relationships/image" Target="media/image177.wmf"/><Relationship Id="rId624" Type="http://schemas.openxmlformats.org/officeDocument/2006/relationships/oleObject" Target="embeddings/oleObject355.bin"/><Relationship Id="rId831" Type="http://schemas.openxmlformats.org/officeDocument/2006/relationships/oleObject" Target="embeddings/oleObject469.bin"/><Relationship Id="rId1047" Type="http://schemas.openxmlformats.org/officeDocument/2006/relationships/oleObject" Target="embeddings/oleObject586.bin"/><Relationship Id="rId1254" Type="http://schemas.openxmlformats.org/officeDocument/2006/relationships/image" Target="media/image559.wmf"/><Relationship Id="rId1461" Type="http://schemas.openxmlformats.org/officeDocument/2006/relationships/image" Target="media/image662.wmf"/><Relationship Id="rId2305" Type="http://schemas.openxmlformats.org/officeDocument/2006/relationships/oleObject" Target="embeddings/oleObject1257.bin"/><Relationship Id="rId2512" Type="http://schemas.openxmlformats.org/officeDocument/2006/relationships/oleObject" Target="embeddings/oleObject1372.bin"/><Relationship Id="rId1114" Type="http://schemas.openxmlformats.org/officeDocument/2006/relationships/image" Target="media/image489.wmf"/><Relationship Id="rId1321" Type="http://schemas.openxmlformats.org/officeDocument/2006/relationships/image" Target="media/image592.wmf"/><Relationship Id="rId2095" Type="http://schemas.openxmlformats.org/officeDocument/2006/relationships/oleObject" Target="embeddings/oleObject1152.bin"/><Relationship Id="rId274" Type="http://schemas.openxmlformats.org/officeDocument/2006/relationships/oleObject" Target="embeddings/oleObject165.bin"/><Relationship Id="rId481" Type="http://schemas.openxmlformats.org/officeDocument/2006/relationships/image" Target="media/image207.wmf"/><Relationship Id="rId2162" Type="http://schemas.openxmlformats.org/officeDocument/2006/relationships/oleObject" Target="embeddings/oleObject1185.bin"/><Relationship Id="rId134" Type="http://schemas.openxmlformats.org/officeDocument/2006/relationships/oleObject" Target="embeddings/oleObject76.bin"/><Relationship Id="rId341" Type="http://schemas.openxmlformats.org/officeDocument/2006/relationships/image" Target="media/image139.wmf"/><Relationship Id="rId2022" Type="http://schemas.openxmlformats.org/officeDocument/2006/relationships/oleObject" Target="embeddings/oleObject1114.bin"/><Relationship Id="rId2979" Type="http://schemas.openxmlformats.org/officeDocument/2006/relationships/oleObject" Target="embeddings/oleObject1614.bin"/><Relationship Id="rId201" Type="http://schemas.openxmlformats.org/officeDocument/2006/relationships/image" Target="media/image76.wmf"/><Relationship Id="rId1788" Type="http://schemas.openxmlformats.org/officeDocument/2006/relationships/image" Target="media/image799.wmf"/><Relationship Id="rId1995" Type="http://schemas.openxmlformats.org/officeDocument/2006/relationships/image" Target="media/image891.wmf"/><Relationship Id="rId2839" Type="http://schemas.openxmlformats.org/officeDocument/2006/relationships/image" Target="media/image1291.wmf"/><Relationship Id="rId1648" Type="http://schemas.openxmlformats.org/officeDocument/2006/relationships/image" Target="media/image741.wmf"/><Relationship Id="rId1508" Type="http://schemas.openxmlformats.org/officeDocument/2006/relationships/oleObject" Target="embeddings/oleObject827.bin"/><Relationship Id="rId1855" Type="http://schemas.openxmlformats.org/officeDocument/2006/relationships/oleObject" Target="embeddings/oleObject1022.bin"/><Relationship Id="rId2906" Type="http://schemas.openxmlformats.org/officeDocument/2006/relationships/oleObject" Target="embeddings/oleObject1578.bin"/><Relationship Id="rId1715" Type="http://schemas.openxmlformats.org/officeDocument/2006/relationships/image" Target="media/image766.wmf"/><Relationship Id="rId1922" Type="http://schemas.openxmlformats.org/officeDocument/2006/relationships/image" Target="media/image859.wmf"/><Relationship Id="rId2489" Type="http://schemas.openxmlformats.org/officeDocument/2006/relationships/oleObject" Target="embeddings/oleObject1360.bin"/><Relationship Id="rId2696" Type="http://schemas.openxmlformats.org/officeDocument/2006/relationships/image" Target="media/image1222.wmf"/><Relationship Id="rId668" Type="http://schemas.openxmlformats.org/officeDocument/2006/relationships/oleObject" Target="embeddings/oleObject381.bin"/><Relationship Id="rId875" Type="http://schemas.openxmlformats.org/officeDocument/2006/relationships/oleObject" Target="embeddings/oleObject491.bin"/><Relationship Id="rId1298" Type="http://schemas.openxmlformats.org/officeDocument/2006/relationships/oleObject" Target="embeddings/oleObject714.bin"/><Relationship Id="rId2349" Type="http://schemas.openxmlformats.org/officeDocument/2006/relationships/oleObject" Target="embeddings/oleObject1279.bin"/><Relationship Id="rId2556" Type="http://schemas.openxmlformats.org/officeDocument/2006/relationships/image" Target="media/image1156.wmf"/><Relationship Id="rId2763" Type="http://schemas.openxmlformats.org/officeDocument/2006/relationships/oleObject" Target="embeddings/oleObject1504.bin"/><Relationship Id="rId2970" Type="http://schemas.openxmlformats.org/officeDocument/2006/relationships/oleObject" Target="embeddings/oleObject1610.bin"/><Relationship Id="rId528" Type="http://schemas.openxmlformats.org/officeDocument/2006/relationships/oleObject" Target="embeddings/oleObject305.bin"/><Relationship Id="rId735" Type="http://schemas.openxmlformats.org/officeDocument/2006/relationships/image" Target="media/image315.wmf"/><Relationship Id="rId942" Type="http://schemas.openxmlformats.org/officeDocument/2006/relationships/oleObject" Target="embeddings/oleObject526.bin"/><Relationship Id="rId1158" Type="http://schemas.openxmlformats.org/officeDocument/2006/relationships/image" Target="media/image511.wmf"/><Relationship Id="rId1365" Type="http://schemas.openxmlformats.org/officeDocument/2006/relationships/image" Target="media/image614.wmf"/><Relationship Id="rId1572" Type="http://schemas.openxmlformats.org/officeDocument/2006/relationships/image" Target="media/image703.wmf"/><Relationship Id="rId2209" Type="http://schemas.openxmlformats.org/officeDocument/2006/relationships/oleObject" Target="embeddings/oleObject1209.bin"/><Relationship Id="rId2416" Type="http://schemas.openxmlformats.org/officeDocument/2006/relationships/image" Target="media/image1097.wmf"/><Relationship Id="rId2623" Type="http://schemas.openxmlformats.org/officeDocument/2006/relationships/image" Target="media/image1186.wmf"/><Relationship Id="rId1018" Type="http://schemas.openxmlformats.org/officeDocument/2006/relationships/oleObject" Target="embeddings/oleObject569.bin"/><Relationship Id="rId1225" Type="http://schemas.openxmlformats.org/officeDocument/2006/relationships/oleObject" Target="embeddings/oleObject677.bin"/><Relationship Id="rId1432" Type="http://schemas.openxmlformats.org/officeDocument/2006/relationships/oleObject" Target="embeddings/oleObject781.bin"/><Relationship Id="rId2830" Type="http://schemas.openxmlformats.org/officeDocument/2006/relationships/oleObject" Target="embeddings/oleObject1540.bin"/><Relationship Id="rId71" Type="http://schemas.openxmlformats.org/officeDocument/2006/relationships/oleObject" Target="embeddings/oleObject39.bin"/><Relationship Id="rId802" Type="http://schemas.openxmlformats.org/officeDocument/2006/relationships/oleObject" Target="embeddings/oleObject454.bin"/><Relationship Id="rId178" Type="http://schemas.openxmlformats.org/officeDocument/2006/relationships/oleObject" Target="embeddings/oleObject109.bin"/><Relationship Id="rId385" Type="http://schemas.openxmlformats.org/officeDocument/2006/relationships/image" Target="media/image161.wmf"/><Relationship Id="rId592" Type="http://schemas.openxmlformats.org/officeDocument/2006/relationships/oleObject" Target="embeddings/oleObject338.bin"/><Relationship Id="rId2066" Type="http://schemas.openxmlformats.org/officeDocument/2006/relationships/image" Target="media/image925.wmf"/><Relationship Id="rId2273" Type="http://schemas.openxmlformats.org/officeDocument/2006/relationships/oleObject" Target="embeddings/oleObject1241.bin"/><Relationship Id="rId2480" Type="http://schemas.openxmlformats.org/officeDocument/2006/relationships/image" Target="media/image1121.wmf"/><Relationship Id="rId245" Type="http://schemas.openxmlformats.org/officeDocument/2006/relationships/oleObject" Target="embeddings/oleObject143.bin"/><Relationship Id="rId452" Type="http://schemas.openxmlformats.org/officeDocument/2006/relationships/oleObject" Target="embeddings/oleObject254.bin"/><Relationship Id="rId1082" Type="http://schemas.openxmlformats.org/officeDocument/2006/relationships/image" Target="media/image473.wmf"/><Relationship Id="rId2133" Type="http://schemas.openxmlformats.org/officeDocument/2006/relationships/image" Target="media/image959.wmf"/><Relationship Id="rId2340" Type="http://schemas.openxmlformats.org/officeDocument/2006/relationships/image" Target="media/image1062.wmf"/><Relationship Id="rId105" Type="http://schemas.openxmlformats.org/officeDocument/2006/relationships/oleObject" Target="embeddings/oleObject63.bin"/><Relationship Id="rId312" Type="http://schemas.openxmlformats.org/officeDocument/2006/relationships/oleObject" Target="embeddings/oleObject184.bin"/><Relationship Id="rId2200" Type="http://schemas.openxmlformats.org/officeDocument/2006/relationships/image" Target="media/image992.wmf"/><Relationship Id="rId1899" Type="http://schemas.openxmlformats.org/officeDocument/2006/relationships/oleObject" Target="embeddings/oleObject1044.bin"/><Relationship Id="rId1759" Type="http://schemas.openxmlformats.org/officeDocument/2006/relationships/oleObject" Target="embeddings/oleObject970.bin"/><Relationship Id="rId1966" Type="http://schemas.openxmlformats.org/officeDocument/2006/relationships/oleObject" Target="embeddings/oleObject1084.bin"/><Relationship Id="rId1619" Type="http://schemas.openxmlformats.org/officeDocument/2006/relationships/oleObject" Target="embeddings/oleObject889.bin"/><Relationship Id="rId1826" Type="http://schemas.openxmlformats.org/officeDocument/2006/relationships/oleObject" Target="embeddings/oleObject1007.bin"/><Relationship Id="rId779" Type="http://schemas.openxmlformats.org/officeDocument/2006/relationships/image" Target="media/image336.wmf"/><Relationship Id="rId986" Type="http://schemas.openxmlformats.org/officeDocument/2006/relationships/oleObject" Target="embeddings/oleObject551.bin"/><Relationship Id="rId2667" Type="http://schemas.openxmlformats.org/officeDocument/2006/relationships/oleObject" Target="embeddings/oleObject1456.bin"/><Relationship Id="rId639" Type="http://schemas.openxmlformats.org/officeDocument/2006/relationships/image" Target="media/image269.wmf"/><Relationship Id="rId1269" Type="http://schemas.openxmlformats.org/officeDocument/2006/relationships/oleObject" Target="embeddings/oleObject699.bin"/><Relationship Id="rId1476" Type="http://schemas.openxmlformats.org/officeDocument/2006/relationships/oleObject" Target="embeddings/oleObject804.bin"/><Relationship Id="rId2874" Type="http://schemas.openxmlformats.org/officeDocument/2006/relationships/oleObject" Target="embeddings/oleObject1562.bin"/><Relationship Id="rId846" Type="http://schemas.openxmlformats.org/officeDocument/2006/relationships/image" Target="media/image366.wmf"/><Relationship Id="rId1129" Type="http://schemas.openxmlformats.org/officeDocument/2006/relationships/oleObject" Target="embeddings/oleObject629.bin"/><Relationship Id="rId1683" Type="http://schemas.openxmlformats.org/officeDocument/2006/relationships/oleObject" Target="embeddings/oleObject921.bin"/><Relationship Id="rId1890" Type="http://schemas.openxmlformats.org/officeDocument/2006/relationships/image" Target="media/image847.wmf"/><Relationship Id="rId2527" Type="http://schemas.openxmlformats.org/officeDocument/2006/relationships/oleObject" Target="embeddings/oleObject1380.bin"/><Relationship Id="rId2734" Type="http://schemas.openxmlformats.org/officeDocument/2006/relationships/image" Target="media/image1241.wmf"/><Relationship Id="rId2941" Type="http://schemas.openxmlformats.org/officeDocument/2006/relationships/image" Target="media/image1342.wmf"/><Relationship Id="rId706" Type="http://schemas.openxmlformats.org/officeDocument/2006/relationships/oleObject" Target="embeddings/oleObject400.bin"/><Relationship Id="rId913" Type="http://schemas.openxmlformats.org/officeDocument/2006/relationships/oleObject" Target="embeddings/oleObject510.bin"/><Relationship Id="rId1336" Type="http://schemas.openxmlformats.org/officeDocument/2006/relationships/oleObject" Target="embeddings/oleObject733.bin"/><Relationship Id="rId1543" Type="http://schemas.openxmlformats.org/officeDocument/2006/relationships/oleObject" Target="embeddings/oleObject848.bin"/><Relationship Id="rId1750" Type="http://schemas.openxmlformats.org/officeDocument/2006/relationships/oleObject" Target="embeddings/oleObject963.bin"/><Relationship Id="rId2801" Type="http://schemas.openxmlformats.org/officeDocument/2006/relationships/image" Target="media/image1274.wmf"/><Relationship Id="rId42" Type="http://schemas.openxmlformats.org/officeDocument/2006/relationships/image" Target="media/image22.wmf"/><Relationship Id="rId1403" Type="http://schemas.openxmlformats.org/officeDocument/2006/relationships/image" Target="media/image633.wmf"/><Relationship Id="rId1610" Type="http://schemas.openxmlformats.org/officeDocument/2006/relationships/image" Target="media/image722.wmf"/><Relationship Id="rId289" Type="http://schemas.openxmlformats.org/officeDocument/2006/relationships/image" Target="media/image113.wmf"/><Relationship Id="rId496" Type="http://schemas.openxmlformats.org/officeDocument/2006/relationships/oleObject" Target="embeddings/oleObject280.bin"/><Relationship Id="rId2177" Type="http://schemas.openxmlformats.org/officeDocument/2006/relationships/oleObject" Target="embeddings/oleObject1193.bin"/><Relationship Id="rId2384" Type="http://schemas.openxmlformats.org/officeDocument/2006/relationships/image" Target="media/image1084.wmf"/><Relationship Id="rId2591" Type="http://schemas.openxmlformats.org/officeDocument/2006/relationships/image" Target="media/image1172.wmf"/><Relationship Id="rId149" Type="http://schemas.openxmlformats.org/officeDocument/2006/relationships/oleObject" Target="embeddings/oleObject89.bin"/><Relationship Id="rId356" Type="http://schemas.openxmlformats.org/officeDocument/2006/relationships/oleObject" Target="embeddings/oleObject206.bin"/><Relationship Id="rId563" Type="http://schemas.openxmlformats.org/officeDocument/2006/relationships/image" Target="media/image237.wmf"/><Relationship Id="rId770" Type="http://schemas.openxmlformats.org/officeDocument/2006/relationships/oleObject" Target="embeddings/oleObject435.bin"/><Relationship Id="rId1193" Type="http://schemas.openxmlformats.org/officeDocument/2006/relationships/oleObject" Target="embeddings/oleObject661.bin"/><Relationship Id="rId2037" Type="http://schemas.openxmlformats.org/officeDocument/2006/relationships/image" Target="media/image912.wmf"/><Relationship Id="rId2244" Type="http://schemas.openxmlformats.org/officeDocument/2006/relationships/image" Target="media/image1014.wmf"/><Relationship Id="rId2451" Type="http://schemas.openxmlformats.org/officeDocument/2006/relationships/oleObject" Target="embeddings/oleObject1337.bin"/><Relationship Id="rId216" Type="http://schemas.openxmlformats.org/officeDocument/2006/relationships/image" Target="media/image84.wmf"/><Relationship Id="rId423" Type="http://schemas.openxmlformats.org/officeDocument/2006/relationships/image" Target="media/image180.wmf"/><Relationship Id="rId1053" Type="http://schemas.openxmlformats.org/officeDocument/2006/relationships/oleObject" Target="embeddings/oleObject589.bin"/><Relationship Id="rId1260" Type="http://schemas.openxmlformats.org/officeDocument/2006/relationships/image" Target="media/image562.wmf"/><Relationship Id="rId2104" Type="http://schemas.openxmlformats.org/officeDocument/2006/relationships/image" Target="media/image944.wmf"/><Relationship Id="rId630" Type="http://schemas.openxmlformats.org/officeDocument/2006/relationships/oleObject" Target="embeddings/oleObject361.bin"/><Relationship Id="rId2311" Type="http://schemas.openxmlformats.org/officeDocument/2006/relationships/oleObject" Target="embeddings/oleObject1260.bin"/><Relationship Id="rId1120" Type="http://schemas.openxmlformats.org/officeDocument/2006/relationships/image" Target="media/image492.wmf"/><Relationship Id="rId1937" Type="http://schemas.openxmlformats.org/officeDocument/2006/relationships/image" Target="media/image866.wmf"/><Relationship Id="rId280" Type="http://schemas.openxmlformats.org/officeDocument/2006/relationships/oleObject" Target="embeddings/oleObject168.bin"/><Relationship Id="rId140" Type="http://schemas.openxmlformats.org/officeDocument/2006/relationships/oleObject" Target="embeddings/oleObject80.bin"/><Relationship Id="rId6" Type="http://schemas.openxmlformats.org/officeDocument/2006/relationships/footnotes" Target="footnotes.xml"/><Relationship Id="rId2778" Type="http://schemas.openxmlformats.org/officeDocument/2006/relationships/image" Target="media/image1263.wmf"/><Relationship Id="rId2985" Type="http://schemas.openxmlformats.org/officeDocument/2006/relationships/oleObject" Target="embeddings/oleObject1617.bin"/><Relationship Id="rId957" Type="http://schemas.openxmlformats.org/officeDocument/2006/relationships/image" Target="media/image420.wmf"/><Relationship Id="rId1587" Type="http://schemas.openxmlformats.org/officeDocument/2006/relationships/oleObject" Target="embeddings/oleObject873.bin"/><Relationship Id="rId1794" Type="http://schemas.openxmlformats.org/officeDocument/2006/relationships/image" Target="media/image802.wmf"/><Relationship Id="rId2638" Type="http://schemas.openxmlformats.org/officeDocument/2006/relationships/oleObject" Target="embeddings/oleObject1441.bin"/><Relationship Id="rId2845" Type="http://schemas.openxmlformats.org/officeDocument/2006/relationships/image" Target="media/image1294.wmf"/><Relationship Id="rId86" Type="http://schemas.openxmlformats.org/officeDocument/2006/relationships/oleObject" Target="embeddings/oleObject47.bin"/><Relationship Id="rId817" Type="http://schemas.openxmlformats.org/officeDocument/2006/relationships/image" Target="media/image352.wmf"/><Relationship Id="rId1447" Type="http://schemas.openxmlformats.org/officeDocument/2006/relationships/image" Target="media/image655.wmf"/><Relationship Id="rId1654" Type="http://schemas.openxmlformats.org/officeDocument/2006/relationships/image" Target="media/image744.wmf"/><Relationship Id="rId1861" Type="http://schemas.openxmlformats.org/officeDocument/2006/relationships/oleObject" Target="embeddings/oleObject1025.bin"/><Relationship Id="rId2705" Type="http://schemas.openxmlformats.org/officeDocument/2006/relationships/oleObject" Target="embeddings/oleObject1475.bin"/><Relationship Id="rId2912" Type="http://schemas.openxmlformats.org/officeDocument/2006/relationships/oleObject" Target="embeddings/oleObject1581.bin"/><Relationship Id="rId1307" Type="http://schemas.openxmlformats.org/officeDocument/2006/relationships/image" Target="media/image585.wmf"/><Relationship Id="rId1514" Type="http://schemas.openxmlformats.org/officeDocument/2006/relationships/oleObject" Target="embeddings/oleObject833.bin"/><Relationship Id="rId1721" Type="http://schemas.openxmlformats.org/officeDocument/2006/relationships/image" Target="media/image769.wmf"/><Relationship Id="rId13" Type="http://schemas.openxmlformats.org/officeDocument/2006/relationships/oleObject" Target="embeddings/oleObject2.bin"/><Relationship Id="rId2288" Type="http://schemas.openxmlformats.org/officeDocument/2006/relationships/image" Target="media/image1036.wmf"/><Relationship Id="rId2495" Type="http://schemas.openxmlformats.org/officeDocument/2006/relationships/oleObject" Target="embeddings/oleObject1363.bin"/><Relationship Id="rId467" Type="http://schemas.openxmlformats.org/officeDocument/2006/relationships/image" Target="media/image202.wmf"/><Relationship Id="rId1097" Type="http://schemas.openxmlformats.org/officeDocument/2006/relationships/oleObject" Target="embeddings/oleObject613.bin"/><Relationship Id="rId2148" Type="http://schemas.openxmlformats.org/officeDocument/2006/relationships/oleObject" Target="embeddings/oleObject1178.bin"/><Relationship Id="rId674" Type="http://schemas.openxmlformats.org/officeDocument/2006/relationships/oleObject" Target="embeddings/oleObject384.bin"/><Relationship Id="rId881" Type="http://schemas.openxmlformats.org/officeDocument/2006/relationships/oleObject" Target="embeddings/oleObject494.bin"/><Relationship Id="rId2355" Type="http://schemas.openxmlformats.org/officeDocument/2006/relationships/oleObject" Target="embeddings/oleObject1282.bin"/><Relationship Id="rId2562" Type="http://schemas.openxmlformats.org/officeDocument/2006/relationships/image" Target="media/image1159.wmf"/><Relationship Id="rId327" Type="http://schemas.openxmlformats.org/officeDocument/2006/relationships/image" Target="media/image132.wmf"/><Relationship Id="rId534" Type="http://schemas.openxmlformats.org/officeDocument/2006/relationships/oleObject" Target="embeddings/oleObject308.bin"/><Relationship Id="rId741" Type="http://schemas.openxmlformats.org/officeDocument/2006/relationships/image" Target="media/image318.wmf"/><Relationship Id="rId1164" Type="http://schemas.openxmlformats.org/officeDocument/2006/relationships/image" Target="media/image514.wmf"/><Relationship Id="rId1371" Type="http://schemas.openxmlformats.org/officeDocument/2006/relationships/image" Target="media/image617.wmf"/><Relationship Id="rId2008" Type="http://schemas.openxmlformats.org/officeDocument/2006/relationships/oleObject" Target="embeddings/oleObject1107.bin"/><Relationship Id="rId2215" Type="http://schemas.openxmlformats.org/officeDocument/2006/relationships/oleObject" Target="embeddings/oleObject1212.bin"/><Relationship Id="rId2422" Type="http://schemas.openxmlformats.org/officeDocument/2006/relationships/oleObject" Target="embeddings/oleObject1320.bin"/><Relationship Id="rId601" Type="http://schemas.openxmlformats.org/officeDocument/2006/relationships/image" Target="media/image255.wmf"/><Relationship Id="rId1024" Type="http://schemas.openxmlformats.org/officeDocument/2006/relationships/oleObject" Target="embeddings/oleObject572.bin"/><Relationship Id="rId1231" Type="http://schemas.openxmlformats.org/officeDocument/2006/relationships/oleObject" Target="embeddings/oleObject680.bin"/><Relationship Id="rId184" Type="http://schemas.openxmlformats.org/officeDocument/2006/relationships/oleObject" Target="embeddings/oleObject113.bin"/><Relationship Id="rId391" Type="http://schemas.openxmlformats.org/officeDocument/2006/relationships/image" Target="media/image164.wmf"/><Relationship Id="rId1908" Type="http://schemas.openxmlformats.org/officeDocument/2006/relationships/oleObject" Target="embeddings/oleObject1050.bin"/><Relationship Id="rId2072" Type="http://schemas.openxmlformats.org/officeDocument/2006/relationships/image" Target="media/image928.wmf"/><Relationship Id="rId251" Type="http://schemas.openxmlformats.org/officeDocument/2006/relationships/oleObject" Target="embeddings/oleObject149.bin"/><Relationship Id="rId2889" Type="http://schemas.openxmlformats.org/officeDocument/2006/relationships/image" Target="media/image1316.wmf"/><Relationship Id="rId111" Type="http://schemas.openxmlformats.org/officeDocument/2006/relationships/image" Target="media/image42.emf"/><Relationship Id="rId1698" Type="http://schemas.openxmlformats.org/officeDocument/2006/relationships/oleObject" Target="embeddings/oleObject935.bin"/><Relationship Id="rId2749" Type="http://schemas.openxmlformats.org/officeDocument/2006/relationships/oleObject" Target="embeddings/oleObject1497.bin"/><Relationship Id="rId2956" Type="http://schemas.openxmlformats.org/officeDocument/2006/relationships/oleObject" Target="embeddings/oleObject1603.bin"/><Relationship Id="rId928" Type="http://schemas.openxmlformats.org/officeDocument/2006/relationships/image" Target="media/image407.wmf"/><Relationship Id="rId1558" Type="http://schemas.openxmlformats.org/officeDocument/2006/relationships/image" Target="media/image697.wmf"/><Relationship Id="rId1765" Type="http://schemas.openxmlformats.org/officeDocument/2006/relationships/oleObject" Target="embeddings/oleObject974.bin"/><Relationship Id="rId2609" Type="http://schemas.openxmlformats.org/officeDocument/2006/relationships/image" Target="media/image1181.wmf"/><Relationship Id="rId57" Type="http://schemas.openxmlformats.org/officeDocument/2006/relationships/oleObject" Target="embeddings/oleObject30.bin"/><Relationship Id="rId1418" Type="http://schemas.openxmlformats.org/officeDocument/2006/relationships/oleObject" Target="embeddings/oleObject774.bin"/><Relationship Id="rId1972" Type="http://schemas.openxmlformats.org/officeDocument/2006/relationships/oleObject" Target="embeddings/oleObject1087.bin"/><Relationship Id="rId2816" Type="http://schemas.openxmlformats.org/officeDocument/2006/relationships/oleObject" Target="embeddings/oleObject1531.bin"/><Relationship Id="rId1625" Type="http://schemas.openxmlformats.org/officeDocument/2006/relationships/oleObject" Target="embeddings/oleObject892.bin"/><Relationship Id="rId1832" Type="http://schemas.openxmlformats.org/officeDocument/2006/relationships/oleObject" Target="embeddings/oleObject1010.bin"/><Relationship Id="rId2399" Type="http://schemas.openxmlformats.org/officeDocument/2006/relationships/oleObject" Target="embeddings/oleObject1304.bin"/><Relationship Id="rId578" Type="http://schemas.openxmlformats.org/officeDocument/2006/relationships/oleObject" Target="embeddings/oleObject331.bin"/><Relationship Id="rId785" Type="http://schemas.openxmlformats.org/officeDocument/2006/relationships/image" Target="media/image339.wmf"/><Relationship Id="rId992" Type="http://schemas.openxmlformats.org/officeDocument/2006/relationships/image" Target="media/image433.wmf"/><Relationship Id="rId2259" Type="http://schemas.openxmlformats.org/officeDocument/2006/relationships/oleObject" Target="embeddings/oleObject1234.bin"/><Relationship Id="rId2466" Type="http://schemas.openxmlformats.org/officeDocument/2006/relationships/image" Target="media/image1115.wmf"/><Relationship Id="rId2673" Type="http://schemas.openxmlformats.org/officeDocument/2006/relationships/oleObject" Target="embeddings/oleObject1459.bin"/><Relationship Id="rId2880" Type="http://schemas.openxmlformats.org/officeDocument/2006/relationships/oleObject" Target="embeddings/oleObject1565.bin"/><Relationship Id="rId438" Type="http://schemas.openxmlformats.org/officeDocument/2006/relationships/oleObject" Target="embeddings/oleObject247.bin"/><Relationship Id="rId645" Type="http://schemas.openxmlformats.org/officeDocument/2006/relationships/image" Target="media/image272.wmf"/><Relationship Id="rId852" Type="http://schemas.openxmlformats.org/officeDocument/2006/relationships/image" Target="media/image369.wmf"/><Relationship Id="rId1068" Type="http://schemas.openxmlformats.org/officeDocument/2006/relationships/oleObject" Target="embeddings/oleObject597.bin"/><Relationship Id="rId1275" Type="http://schemas.openxmlformats.org/officeDocument/2006/relationships/oleObject" Target="embeddings/oleObject702.bin"/><Relationship Id="rId1482" Type="http://schemas.openxmlformats.org/officeDocument/2006/relationships/oleObject" Target="embeddings/oleObject807.bin"/><Relationship Id="rId2119" Type="http://schemas.openxmlformats.org/officeDocument/2006/relationships/image" Target="media/image952.wmf"/><Relationship Id="rId2326" Type="http://schemas.openxmlformats.org/officeDocument/2006/relationships/image" Target="media/image1055.wmf"/><Relationship Id="rId2533" Type="http://schemas.openxmlformats.org/officeDocument/2006/relationships/image" Target="media/image1146.wmf"/><Relationship Id="rId2740" Type="http://schemas.openxmlformats.org/officeDocument/2006/relationships/image" Target="media/image1244.wmf"/><Relationship Id="rId505" Type="http://schemas.openxmlformats.org/officeDocument/2006/relationships/oleObject" Target="embeddings/oleObject286.bin"/><Relationship Id="rId712" Type="http://schemas.openxmlformats.org/officeDocument/2006/relationships/oleObject" Target="embeddings/oleObject405.bin"/><Relationship Id="rId1135" Type="http://schemas.openxmlformats.org/officeDocument/2006/relationships/oleObject" Target="embeddings/oleObject632.bin"/><Relationship Id="rId1342" Type="http://schemas.openxmlformats.org/officeDocument/2006/relationships/oleObject" Target="embeddings/oleObject736.bin"/><Relationship Id="rId1202" Type="http://schemas.openxmlformats.org/officeDocument/2006/relationships/image" Target="media/image533.wmf"/><Relationship Id="rId2600" Type="http://schemas.openxmlformats.org/officeDocument/2006/relationships/oleObject" Target="embeddings/oleObject1420.bin"/><Relationship Id="rId295" Type="http://schemas.openxmlformats.org/officeDocument/2006/relationships/image" Target="media/image116.wmf"/><Relationship Id="rId2183" Type="http://schemas.openxmlformats.org/officeDocument/2006/relationships/oleObject" Target="embeddings/oleObject1196.bin"/><Relationship Id="rId2390" Type="http://schemas.openxmlformats.org/officeDocument/2006/relationships/image" Target="media/image1087.wmf"/><Relationship Id="rId155" Type="http://schemas.openxmlformats.org/officeDocument/2006/relationships/image" Target="media/image57.wmf"/><Relationship Id="rId362" Type="http://schemas.openxmlformats.org/officeDocument/2006/relationships/oleObject" Target="embeddings/oleObject209.bin"/><Relationship Id="rId2043" Type="http://schemas.openxmlformats.org/officeDocument/2006/relationships/image" Target="media/image915.wmf"/><Relationship Id="rId2250" Type="http://schemas.openxmlformats.org/officeDocument/2006/relationships/image" Target="media/image1017.wmf"/><Relationship Id="rId222" Type="http://schemas.openxmlformats.org/officeDocument/2006/relationships/oleObject" Target="embeddings/oleObject131.bin"/><Relationship Id="rId2110" Type="http://schemas.openxmlformats.org/officeDocument/2006/relationships/image" Target="media/image947.wmf"/><Relationship Id="rId1669" Type="http://schemas.openxmlformats.org/officeDocument/2006/relationships/oleObject" Target="embeddings/oleObject914.bin"/><Relationship Id="rId1876" Type="http://schemas.openxmlformats.org/officeDocument/2006/relationships/image" Target="media/image840.wmf"/><Relationship Id="rId2927" Type="http://schemas.openxmlformats.org/officeDocument/2006/relationships/image" Target="media/image1335.wmf"/><Relationship Id="rId1529" Type="http://schemas.openxmlformats.org/officeDocument/2006/relationships/image" Target="media/image685.wmf"/><Relationship Id="rId1736" Type="http://schemas.openxmlformats.org/officeDocument/2006/relationships/oleObject" Target="embeddings/oleObject956.bin"/><Relationship Id="rId1943" Type="http://schemas.openxmlformats.org/officeDocument/2006/relationships/image" Target="media/image869.wmf"/><Relationship Id="rId28" Type="http://schemas.openxmlformats.org/officeDocument/2006/relationships/image" Target="media/image15.wmf"/><Relationship Id="rId1803" Type="http://schemas.openxmlformats.org/officeDocument/2006/relationships/oleObject" Target="embeddings/oleObject995.bin"/><Relationship Id="rId689" Type="http://schemas.openxmlformats.org/officeDocument/2006/relationships/image" Target="media/image294.wmf"/><Relationship Id="rId896" Type="http://schemas.openxmlformats.org/officeDocument/2006/relationships/image" Target="media/image391.wmf"/><Relationship Id="rId2577" Type="http://schemas.openxmlformats.org/officeDocument/2006/relationships/oleObject" Target="embeddings/oleObject1407.bin"/><Relationship Id="rId2784" Type="http://schemas.openxmlformats.org/officeDocument/2006/relationships/image" Target="media/image1266.wmf"/><Relationship Id="rId549" Type="http://schemas.openxmlformats.org/officeDocument/2006/relationships/image" Target="media/image230.wmf"/><Relationship Id="rId756" Type="http://schemas.openxmlformats.org/officeDocument/2006/relationships/oleObject" Target="embeddings/oleObject427.bin"/><Relationship Id="rId1179" Type="http://schemas.openxmlformats.org/officeDocument/2006/relationships/oleObject" Target="embeddings/oleObject654.bin"/><Relationship Id="rId1386" Type="http://schemas.openxmlformats.org/officeDocument/2006/relationships/oleObject" Target="embeddings/oleObject758.bin"/><Relationship Id="rId1593" Type="http://schemas.openxmlformats.org/officeDocument/2006/relationships/oleObject" Target="embeddings/oleObject876.bin"/><Relationship Id="rId2437" Type="http://schemas.openxmlformats.org/officeDocument/2006/relationships/oleObject" Target="embeddings/oleObject1330.bin"/><Relationship Id="rId2991" Type="http://schemas.openxmlformats.org/officeDocument/2006/relationships/footer" Target="footer3.xml"/><Relationship Id="rId409" Type="http://schemas.openxmlformats.org/officeDocument/2006/relationships/image" Target="media/image173.wmf"/><Relationship Id="rId963" Type="http://schemas.openxmlformats.org/officeDocument/2006/relationships/image" Target="media/image423.wmf"/><Relationship Id="rId1039" Type="http://schemas.openxmlformats.org/officeDocument/2006/relationships/image" Target="media/image455.wmf"/><Relationship Id="rId1246" Type="http://schemas.openxmlformats.org/officeDocument/2006/relationships/image" Target="media/image555.wmf"/><Relationship Id="rId2644" Type="http://schemas.openxmlformats.org/officeDocument/2006/relationships/oleObject" Target="embeddings/oleObject1444.bin"/><Relationship Id="rId2851" Type="http://schemas.openxmlformats.org/officeDocument/2006/relationships/image" Target="media/image1297.wmf"/><Relationship Id="rId92" Type="http://schemas.openxmlformats.org/officeDocument/2006/relationships/oleObject" Target="embeddings/oleObject51.bin"/><Relationship Id="rId616" Type="http://schemas.openxmlformats.org/officeDocument/2006/relationships/image" Target="media/image262.wmf"/><Relationship Id="rId823" Type="http://schemas.openxmlformats.org/officeDocument/2006/relationships/image" Target="media/image355.wmf"/><Relationship Id="rId1453" Type="http://schemas.openxmlformats.org/officeDocument/2006/relationships/image" Target="media/image658.wmf"/><Relationship Id="rId1660" Type="http://schemas.openxmlformats.org/officeDocument/2006/relationships/image" Target="media/image747.wmf"/><Relationship Id="rId2504" Type="http://schemas.openxmlformats.org/officeDocument/2006/relationships/image" Target="media/image1133.wmf"/><Relationship Id="rId2711" Type="http://schemas.openxmlformats.org/officeDocument/2006/relationships/oleObject" Target="embeddings/oleObject1478.bin"/><Relationship Id="rId1106" Type="http://schemas.openxmlformats.org/officeDocument/2006/relationships/image" Target="media/image485.wmf"/><Relationship Id="rId1313" Type="http://schemas.openxmlformats.org/officeDocument/2006/relationships/image" Target="media/image588.wmf"/><Relationship Id="rId1520" Type="http://schemas.openxmlformats.org/officeDocument/2006/relationships/oleObject" Target="embeddings/oleObject836.bin"/><Relationship Id="rId199" Type="http://schemas.openxmlformats.org/officeDocument/2006/relationships/image" Target="media/image75.wmf"/><Relationship Id="rId2087" Type="http://schemas.openxmlformats.org/officeDocument/2006/relationships/oleObject" Target="embeddings/oleObject1148.bin"/><Relationship Id="rId2294" Type="http://schemas.openxmlformats.org/officeDocument/2006/relationships/image" Target="media/image1039.wmf"/><Relationship Id="rId266" Type="http://schemas.openxmlformats.org/officeDocument/2006/relationships/oleObject" Target="embeddings/oleObject161.bin"/><Relationship Id="rId473" Type="http://schemas.openxmlformats.org/officeDocument/2006/relationships/image" Target="media/image203.wmf"/><Relationship Id="rId680" Type="http://schemas.openxmlformats.org/officeDocument/2006/relationships/oleObject" Target="embeddings/oleObject387.bin"/><Relationship Id="rId2154" Type="http://schemas.openxmlformats.org/officeDocument/2006/relationships/oleObject" Target="embeddings/oleObject1181.bin"/><Relationship Id="rId2361" Type="http://schemas.openxmlformats.org/officeDocument/2006/relationships/oleObject" Target="embeddings/oleObject1285.bin"/><Relationship Id="rId126" Type="http://schemas.openxmlformats.org/officeDocument/2006/relationships/oleObject" Target="embeddings/oleObject72.bin"/><Relationship Id="rId333" Type="http://schemas.openxmlformats.org/officeDocument/2006/relationships/image" Target="media/image135.wmf"/><Relationship Id="rId540" Type="http://schemas.openxmlformats.org/officeDocument/2006/relationships/oleObject" Target="embeddings/oleObject311.bin"/><Relationship Id="rId1170" Type="http://schemas.openxmlformats.org/officeDocument/2006/relationships/image" Target="media/image517.wmf"/><Relationship Id="rId2014" Type="http://schemas.openxmlformats.org/officeDocument/2006/relationships/oleObject" Target="embeddings/oleObject1110.bin"/><Relationship Id="rId2221" Type="http://schemas.openxmlformats.org/officeDocument/2006/relationships/oleObject" Target="embeddings/oleObject1215.bin"/><Relationship Id="rId1030" Type="http://schemas.openxmlformats.org/officeDocument/2006/relationships/oleObject" Target="embeddings/oleObject576.bin"/><Relationship Id="rId400" Type="http://schemas.openxmlformats.org/officeDocument/2006/relationships/oleObject" Target="embeddings/oleObject228.bin"/><Relationship Id="rId1987" Type="http://schemas.openxmlformats.org/officeDocument/2006/relationships/image" Target="media/image888.wmf"/><Relationship Id="rId1847" Type="http://schemas.openxmlformats.org/officeDocument/2006/relationships/oleObject" Target="embeddings/oleObject1018.bin"/><Relationship Id="rId1707" Type="http://schemas.openxmlformats.org/officeDocument/2006/relationships/oleObject" Target="embeddings/oleObject941.bin"/><Relationship Id="rId190" Type="http://schemas.openxmlformats.org/officeDocument/2006/relationships/oleObject" Target="embeddings/oleObject116.bin"/><Relationship Id="rId1914" Type="http://schemas.openxmlformats.org/officeDocument/2006/relationships/image" Target="media/image855.wmf"/><Relationship Id="rId2688" Type="http://schemas.openxmlformats.org/officeDocument/2006/relationships/image" Target="media/image1218.wmf"/><Relationship Id="rId2895" Type="http://schemas.openxmlformats.org/officeDocument/2006/relationships/image" Target="media/image1319.wmf"/><Relationship Id="rId867" Type="http://schemas.openxmlformats.org/officeDocument/2006/relationships/oleObject" Target="embeddings/oleObject487.bin"/><Relationship Id="rId1497" Type="http://schemas.openxmlformats.org/officeDocument/2006/relationships/oleObject" Target="embeddings/oleObject816.bin"/><Relationship Id="rId2548" Type="http://schemas.openxmlformats.org/officeDocument/2006/relationships/image" Target="media/image1152.wmf"/><Relationship Id="rId2755" Type="http://schemas.openxmlformats.org/officeDocument/2006/relationships/oleObject" Target="embeddings/oleObject1500.bin"/><Relationship Id="rId2962" Type="http://schemas.openxmlformats.org/officeDocument/2006/relationships/oleObject" Target="embeddings/oleObject1606.bin"/><Relationship Id="rId727" Type="http://schemas.openxmlformats.org/officeDocument/2006/relationships/image" Target="media/image311.wmf"/><Relationship Id="rId934" Type="http://schemas.openxmlformats.org/officeDocument/2006/relationships/image" Target="media/image409.wmf"/><Relationship Id="rId1357" Type="http://schemas.openxmlformats.org/officeDocument/2006/relationships/image" Target="media/image610.wmf"/><Relationship Id="rId1564" Type="http://schemas.openxmlformats.org/officeDocument/2006/relationships/image" Target="media/image699.wmf"/><Relationship Id="rId1771" Type="http://schemas.openxmlformats.org/officeDocument/2006/relationships/oleObject" Target="embeddings/oleObject977.bin"/><Relationship Id="rId2408" Type="http://schemas.openxmlformats.org/officeDocument/2006/relationships/image" Target="media/image1096.wmf"/><Relationship Id="rId2615" Type="http://schemas.openxmlformats.org/officeDocument/2006/relationships/oleObject" Target="embeddings/oleObject1428.bin"/><Relationship Id="rId2822" Type="http://schemas.openxmlformats.org/officeDocument/2006/relationships/oleObject" Target="embeddings/oleObject1535.bin"/><Relationship Id="rId63" Type="http://schemas.openxmlformats.org/officeDocument/2006/relationships/oleObject" Target="embeddings/oleObject35.bin"/><Relationship Id="rId1217" Type="http://schemas.openxmlformats.org/officeDocument/2006/relationships/oleObject" Target="embeddings/oleObject673.bin"/><Relationship Id="rId1424" Type="http://schemas.openxmlformats.org/officeDocument/2006/relationships/oleObject" Target="embeddings/oleObject777.bin"/><Relationship Id="rId1631" Type="http://schemas.openxmlformats.org/officeDocument/2006/relationships/oleObject" Target="embeddings/oleObject895.bin"/><Relationship Id="rId2198" Type="http://schemas.openxmlformats.org/officeDocument/2006/relationships/image" Target="media/image991.wmf"/><Relationship Id="rId377" Type="http://schemas.openxmlformats.org/officeDocument/2006/relationships/image" Target="media/image157.wmf"/><Relationship Id="rId584" Type="http://schemas.openxmlformats.org/officeDocument/2006/relationships/oleObject" Target="embeddings/oleObject334.bin"/><Relationship Id="rId2058" Type="http://schemas.openxmlformats.org/officeDocument/2006/relationships/oleObject" Target="embeddings/oleObject1132.bin"/><Relationship Id="rId2265" Type="http://schemas.openxmlformats.org/officeDocument/2006/relationships/oleObject" Target="embeddings/oleObject1237.bin"/><Relationship Id="rId237" Type="http://schemas.openxmlformats.org/officeDocument/2006/relationships/image" Target="media/image95.wmf"/><Relationship Id="rId791" Type="http://schemas.openxmlformats.org/officeDocument/2006/relationships/image" Target="media/image342.wmf"/><Relationship Id="rId1074" Type="http://schemas.openxmlformats.org/officeDocument/2006/relationships/oleObject" Target="embeddings/oleObject600.bin"/><Relationship Id="rId2472" Type="http://schemas.openxmlformats.org/officeDocument/2006/relationships/image" Target="media/image1117.wmf"/><Relationship Id="rId444" Type="http://schemas.openxmlformats.org/officeDocument/2006/relationships/oleObject" Target="embeddings/oleObject250.bin"/><Relationship Id="rId651" Type="http://schemas.openxmlformats.org/officeDocument/2006/relationships/image" Target="media/image275.wmf"/><Relationship Id="rId1281" Type="http://schemas.openxmlformats.org/officeDocument/2006/relationships/image" Target="media/image572.wmf"/><Relationship Id="rId2125" Type="http://schemas.openxmlformats.org/officeDocument/2006/relationships/image" Target="media/image955.wmf"/><Relationship Id="rId2332" Type="http://schemas.openxmlformats.org/officeDocument/2006/relationships/image" Target="media/image1058.wmf"/><Relationship Id="rId304" Type="http://schemas.openxmlformats.org/officeDocument/2006/relationships/oleObject" Target="embeddings/oleObject180.bin"/><Relationship Id="rId511" Type="http://schemas.openxmlformats.org/officeDocument/2006/relationships/oleObject" Target="embeddings/oleObject292.bin"/><Relationship Id="rId1141" Type="http://schemas.openxmlformats.org/officeDocument/2006/relationships/oleObject" Target="embeddings/oleObject635.bin"/><Relationship Id="rId1001" Type="http://schemas.openxmlformats.org/officeDocument/2006/relationships/image" Target="media/image437.wmf"/><Relationship Id="rId1958" Type="http://schemas.openxmlformats.org/officeDocument/2006/relationships/oleObject" Target="embeddings/oleObject1080.bin"/><Relationship Id="rId1818" Type="http://schemas.openxmlformats.org/officeDocument/2006/relationships/image" Target="media/image812.wmf"/><Relationship Id="rId161" Type="http://schemas.openxmlformats.org/officeDocument/2006/relationships/image" Target="media/image60.wmf"/><Relationship Id="rId2799" Type="http://schemas.openxmlformats.org/officeDocument/2006/relationships/oleObject" Target="embeddings/oleObject1522.bin"/><Relationship Id="rId978" Type="http://schemas.openxmlformats.org/officeDocument/2006/relationships/oleObject" Target="embeddings/oleObject544.bin"/><Relationship Id="rId2659" Type="http://schemas.openxmlformats.org/officeDocument/2006/relationships/oleObject" Target="embeddings/oleObject1452.bin"/><Relationship Id="rId2866" Type="http://schemas.openxmlformats.org/officeDocument/2006/relationships/oleObject" Target="embeddings/oleObject1558.bin"/><Relationship Id="rId838" Type="http://schemas.openxmlformats.org/officeDocument/2006/relationships/image" Target="media/image362.wmf"/><Relationship Id="rId1468" Type="http://schemas.openxmlformats.org/officeDocument/2006/relationships/image" Target="media/image665.wmf"/><Relationship Id="rId1675" Type="http://schemas.openxmlformats.org/officeDocument/2006/relationships/oleObject" Target="embeddings/oleObject917.bin"/><Relationship Id="rId1882" Type="http://schemas.openxmlformats.org/officeDocument/2006/relationships/image" Target="media/image843.wmf"/><Relationship Id="rId2519" Type="http://schemas.openxmlformats.org/officeDocument/2006/relationships/oleObject" Target="embeddings/oleObject1376.bin"/><Relationship Id="rId2726" Type="http://schemas.openxmlformats.org/officeDocument/2006/relationships/image" Target="media/image1237.wmf"/><Relationship Id="rId1328" Type="http://schemas.openxmlformats.org/officeDocument/2006/relationships/oleObject" Target="embeddings/oleObject729.bin"/><Relationship Id="rId1535" Type="http://schemas.openxmlformats.org/officeDocument/2006/relationships/oleObject" Target="embeddings/oleObject844.bin"/><Relationship Id="rId2933" Type="http://schemas.openxmlformats.org/officeDocument/2006/relationships/image" Target="media/image1338.wmf"/><Relationship Id="rId905" Type="http://schemas.openxmlformats.org/officeDocument/2006/relationships/oleObject" Target="embeddings/oleObject506.bin"/><Relationship Id="rId1742" Type="http://schemas.openxmlformats.org/officeDocument/2006/relationships/oleObject" Target="embeddings/oleObject959.bin"/><Relationship Id="rId34" Type="http://schemas.openxmlformats.org/officeDocument/2006/relationships/image" Target="media/image18.wmf"/><Relationship Id="rId1602" Type="http://schemas.openxmlformats.org/officeDocument/2006/relationships/image" Target="media/image718.wmf"/><Relationship Id="rId488" Type="http://schemas.openxmlformats.org/officeDocument/2006/relationships/oleObject" Target="embeddings/oleObject274.bin"/><Relationship Id="rId695" Type="http://schemas.openxmlformats.org/officeDocument/2006/relationships/image" Target="media/image297.wmf"/><Relationship Id="rId2169" Type="http://schemas.openxmlformats.org/officeDocument/2006/relationships/oleObject" Target="embeddings/oleObject1189.bin"/><Relationship Id="rId2376" Type="http://schemas.openxmlformats.org/officeDocument/2006/relationships/image" Target="media/image1080.wmf"/><Relationship Id="rId2583" Type="http://schemas.openxmlformats.org/officeDocument/2006/relationships/oleObject" Target="embeddings/oleObject1410.bin"/><Relationship Id="rId2790" Type="http://schemas.openxmlformats.org/officeDocument/2006/relationships/image" Target="media/image1269.wmf"/><Relationship Id="rId348" Type="http://schemas.openxmlformats.org/officeDocument/2006/relationships/oleObject" Target="embeddings/oleObject202.bin"/><Relationship Id="rId555" Type="http://schemas.openxmlformats.org/officeDocument/2006/relationships/image" Target="media/image233.wmf"/><Relationship Id="rId762" Type="http://schemas.openxmlformats.org/officeDocument/2006/relationships/oleObject" Target="embeddings/oleObject430.bin"/><Relationship Id="rId1185" Type="http://schemas.openxmlformats.org/officeDocument/2006/relationships/oleObject" Target="embeddings/oleObject657.bin"/><Relationship Id="rId1392" Type="http://schemas.openxmlformats.org/officeDocument/2006/relationships/oleObject" Target="embeddings/oleObject761.bin"/><Relationship Id="rId2029" Type="http://schemas.openxmlformats.org/officeDocument/2006/relationships/image" Target="media/image908.wmf"/><Relationship Id="rId2236" Type="http://schemas.openxmlformats.org/officeDocument/2006/relationships/image" Target="media/image1010.wmf"/><Relationship Id="rId2443" Type="http://schemas.openxmlformats.org/officeDocument/2006/relationships/oleObject" Target="embeddings/oleObject1333.bin"/><Relationship Id="rId2650" Type="http://schemas.openxmlformats.org/officeDocument/2006/relationships/oleObject" Target="embeddings/oleObject1447.bin"/><Relationship Id="rId208" Type="http://schemas.openxmlformats.org/officeDocument/2006/relationships/oleObject" Target="embeddings/oleObject125.bin"/><Relationship Id="rId415" Type="http://schemas.openxmlformats.org/officeDocument/2006/relationships/image" Target="media/image176.wmf"/><Relationship Id="rId622" Type="http://schemas.openxmlformats.org/officeDocument/2006/relationships/image" Target="media/image265.wmf"/><Relationship Id="rId1045" Type="http://schemas.openxmlformats.org/officeDocument/2006/relationships/oleObject" Target="embeddings/oleObject585.bin"/><Relationship Id="rId1252" Type="http://schemas.openxmlformats.org/officeDocument/2006/relationships/image" Target="media/image558.wmf"/><Relationship Id="rId2303" Type="http://schemas.openxmlformats.org/officeDocument/2006/relationships/oleObject" Target="embeddings/oleObject1256.bin"/><Relationship Id="rId2510" Type="http://schemas.openxmlformats.org/officeDocument/2006/relationships/image" Target="media/image1136.wmf"/><Relationship Id="rId1112" Type="http://schemas.openxmlformats.org/officeDocument/2006/relationships/image" Target="media/image488.wmf"/><Relationship Id="rId1929" Type="http://schemas.openxmlformats.org/officeDocument/2006/relationships/image" Target="media/image862.wmf"/><Relationship Id="rId2093" Type="http://schemas.openxmlformats.org/officeDocument/2006/relationships/oleObject" Target="embeddings/oleObject1151.bin"/><Relationship Id="rId272" Type="http://schemas.openxmlformats.org/officeDocument/2006/relationships/oleObject" Target="embeddings/oleObject164.bin"/><Relationship Id="rId2160" Type="http://schemas.openxmlformats.org/officeDocument/2006/relationships/oleObject" Target="embeddings/oleObject1184.bin"/><Relationship Id="rId132" Type="http://schemas.openxmlformats.org/officeDocument/2006/relationships/oleObject" Target="embeddings/oleObject75.bin"/><Relationship Id="rId2020" Type="http://schemas.openxmlformats.org/officeDocument/2006/relationships/oleObject" Target="embeddings/oleObject1113.bin"/><Relationship Id="rId1579" Type="http://schemas.openxmlformats.org/officeDocument/2006/relationships/oleObject" Target="embeddings/oleObject869.bin"/><Relationship Id="rId2977" Type="http://schemas.openxmlformats.org/officeDocument/2006/relationships/image" Target="media/image1360.emf"/><Relationship Id="rId949" Type="http://schemas.openxmlformats.org/officeDocument/2006/relationships/image" Target="media/image416.wmf"/><Relationship Id="rId1786" Type="http://schemas.openxmlformats.org/officeDocument/2006/relationships/image" Target="media/image798.wmf"/><Relationship Id="rId1993" Type="http://schemas.openxmlformats.org/officeDocument/2006/relationships/image" Target="media/image890.wmf"/><Relationship Id="rId2837" Type="http://schemas.openxmlformats.org/officeDocument/2006/relationships/image" Target="media/image1290.wmf"/><Relationship Id="rId78" Type="http://schemas.openxmlformats.org/officeDocument/2006/relationships/oleObject" Target="embeddings/oleObject43.bin"/><Relationship Id="rId809" Type="http://schemas.openxmlformats.org/officeDocument/2006/relationships/image" Target="media/image348.wmf"/><Relationship Id="rId1439" Type="http://schemas.openxmlformats.org/officeDocument/2006/relationships/image" Target="media/image651.wmf"/><Relationship Id="rId1646" Type="http://schemas.openxmlformats.org/officeDocument/2006/relationships/image" Target="media/image740.wmf"/><Relationship Id="rId1853" Type="http://schemas.openxmlformats.org/officeDocument/2006/relationships/oleObject" Target="embeddings/oleObject1021.bin"/><Relationship Id="rId2904" Type="http://schemas.openxmlformats.org/officeDocument/2006/relationships/oleObject" Target="embeddings/oleObject1577.bin"/><Relationship Id="rId1506" Type="http://schemas.openxmlformats.org/officeDocument/2006/relationships/oleObject" Target="embeddings/oleObject825.bin"/><Relationship Id="rId1713" Type="http://schemas.openxmlformats.org/officeDocument/2006/relationships/image" Target="media/image765.wmf"/><Relationship Id="rId1920" Type="http://schemas.openxmlformats.org/officeDocument/2006/relationships/image" Target="media/image858.wmf"/><Relationship Id="rId599" Type="http://schemas.openxmlformats.org/officeDocument/2006/relationships/image" Target="media/image254.wmf"/><Relationship Id="rId2487" Type="http://schemas.openxmlformats.org/officeDocument/2006/relationships/oleObject" Target="embeddings/oleObject1359.bin"/><Relationship Id="rId2694" Type="http://schemas.openxmlformats.org/officeDocument/2006/relationships/image" Target="media/image1221.wmf"/><Relationship Id="rId459" Type="http://schemas.openxmlformats.org/officeDocument/2006/relationships/image" Target="media/image198.wmf"/><Relationship Id="rId666" Type="http://schemas.openxmlformats.org/officeDocument/2006/relationships/oleObject" Target="embeddings/oleObject380.bin"/><Relationship Id="rId873" Type="http://schemas.openxmlformats.org/officeDocument/2006/relationships/oleObject" Target="embeddings/oleObject490.bin"/><Relationship Id="rId1089" Type="http://schemas.openxmlformats.org/officeDocument/2006/relationships/oleObject" Target="embeddings/oleObject609.bin"/><Relationship Id="rId1296" Type="http://schemas.openxmlformats.org/officeDocument/2006/relationships/oleObject" Target="embeddings/oleObject713.bin"/><Relationship Id="rId2347" Type="http://schemas.openxmlformats.org/officeDocument/2006/relationships/oleObject" Target="embeddings/oleObject1278.bin"/><Relationship Id="rId2554" Type="http://schemas.openxmlformats.org/officeDocument/2006/relationships/image" Target="media/image1155.wmf"/><Relationship Id="rId319" Type="http://schemas.openxmlformats.org/officeDocument/2006/relationships/image" Target="media/image128.wmf"/><Relationship Id="rId526" Type="http://schemas.openxmlformats.org/officeDocument/2006/relationships/oleObject" Target="embeddings/oleObject304.bin"/><Relationship Id="rId1156" Type="http://schemas.openxmlformats.org/officeDocument/2006/relationships/image" Target="media/image510.wmf"/><Relationship Id="rId1363" Type="http://schemas.openxmlformats.org/officeDocument/2006/relationships/image" Target="media/image613.wmf"/><Relationship Id="rId2207" Type="http://schemas.openxmlformats.org/officeDocument/2006/relationships/oleObject" Target="embeddings/oleObject1208.bin"/><Relationship Id="rId2761" Type="http://schemas.openxmlformats.org/officeDocument/2006/relationships/oleObject" Target="embeddings/oleObject1503.bin"/><Relationship Id="rId733" Type="http://schemas.openxmlformats.org/officeDocument/2006/relationships/image" Target="media/image314.wmf"/><Relationship Id="rId940" Type="http://schemas.openxmlformats.org/officeDocument/2006/relationships/oleObject" Target="embeddings/oleObject525.bin"/><Relationship Id="rId1016" Type="http://schemas.openxmlformats.org/officeDocument/2006/relationships/oleObject" Target="embeddings/oleObject568.bin"/><Relationship Id="rId1570" Type="http://schemas.openxmlformats.org/officeDocument/2006/relationships/image" Target="media/image702.wmf"/><Relationship Id="rId2414" Type="http://schemas.openxmlformats.org/officeDocument/2006/relationships/oleObject" Target="embeddings/oleObject1314.bin"/><Relationship Id="rId2621" Type="http://schemas.openxmlformats.org/officeDocument/2006/relationships/image" Target="media/image1185.wmf"/><Relationship Id="rId800" Type="http://schemas.openxmlformats.org/officeDocument/2006/relationships/oleObject" Target="embeddings/oleObject452.bin"/><Relationship Id="rId1223" Type="http://schemas.openxmlformats.org/officeDocument/2006/relationships/oleObject" Target="embeddings/oleObject676.bin"/><Relationship Id="rId1430" Type="http://schemas.openxmlformats.org/officeDocument/2006/relationships/oleObject" Target="embeddings/oleObject780.bin"/><Relationship Id="rId176" Type="http://schemas.openxmlformats.org/officeDocument/2006/relationships/oleObject" Target="embeddings/oleObject107.bin"/><Relationship Id="rId383" Type="http://schemas.openxmlformats.org/officeDocument/2006/relationships/image" Target="media/image160.wmf"/><Relationship Id="rId590" Type="http://schemas.openxmlformats.org/officeDocument/2006/relationships/oleObject" Target="embeddings/oleObject337.bin"/><Relationship Id="rId2064" Type="http://schemas.openxmlformats.org/officeDocument/2006/relationships/image" Target="media/image924.wmf"/><Relationship Id="rId2271" Type="http://schemas.openxmlformats.org/officeDocument/2006/relationships/oleObject" Target="embeddings/oleObject1240.bin"/><Relationship Id="rId243" Type="http://schemas.openxmlformats.org/officeDocument/2006/relationships/image" Target="media/image98.wmf"/><Relationship Id="rId450" Type="http://schemas.openxmlformats.org/officeDocument/2006/relationships/oleObject" Target="embeddings/oleObject253.bin"/><Relationship Id="rId1080" Type="http://schemas.openxmlformats.org/officeDocument/2006/relationships/oleObject" Target="embeddings/oleObject604.bin"/><Relationship Id="rId2131" Type="http://schemas.openxmlformats.org/officeDocument/2006/relationships/image" Target="media/image958.wmf"/><Relationship Id="rId103" Type="http://schemas.openxmlformats.org/officeDocument/2006/relationships/oleObject" Target="embeddings/oleObject62.bin"/><Relationship Id="rId310" Type="http://schemas.openxmlformats.org/officeDocument/2006/relationships/oleObject" Target="embeddings/oleObject183.bin"/><Relationship Id="rId1897" Type="http://schemas.openxmlformats.org/officeDocument/2006/relationships/oleObject" Target="embeddings/oleObject1043.bin"/><Relationship Id="rId2948" Type="http://schemas.openxmlformats.org/officeDocument/2006/relationships/oleObject" Target="embeddings/oleObject1599.bin"/><Relationship Id="rId1757" Type="http://schemas.openxmlformats.org/officeDocument/2006/relationships/oleObject" Target="embeddings/oleObject968.bin"/><Relationship Id="rId1964" Type="http://schemas.openxmlformats.org/officeDocument/2006/relationships/oleObject" Target="embeddings/oleObject1083.bin"/><Relationship Id="rId2808" Type="http://schemas.openxmlformats.org/officeDocument/2006/relationships/oleObject" Target="embeddings/oleObject1527.bin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88.bin"/><Relationship Id="rId1824" Type="http://schemas.openxmlformats.org/officeDocument/2006/relationships/image" Target="media/image815.wmf"/><Relationship Id="rId2598" Type="http://schemas.openxmlformats.org/officeDocument/2006/relationships/oleObject" Target="embeddings/oleObject1419.bin"/><Relationship Id="rId777" Type="http://schemas.openxmlformats.org/officeDocument/2006/relationships/image" Target="media/image335.wmf"/><Relationship Id="rId984" Type="http://schemas.openxmlformats.org/officeDocument/2006/relationships/oleObject" Target="embeddings/oleObject549.bin"/><Relationship Id="rId2458" Type="http://schemas.openxmlformats.org/officeDocument/2006/relationships/oleObject" Target="embeddings/oleObject1342.bin"/><Relationship Id="rId2665" Type="http://schemas.openxmlformats.org/officeDocument/2006/relationships/oleObject" Target="embeddings/oleObject1455.bin"/><Relationship Id="rId2872" Type="http://schemas.openxmlformats.org/officeDocument/2006/relationships/oleObject" Target="embeddings/oleObject1561.bin"/><Relationship Id="rId637" Type="http://schemas.openxmlformats.org/officeDocument/2006/relationships/image" Target="media/image268.wmf"/><Relationship Id="rId844" Type="http://schemas.openxmlformats.org/officeDocument/2006/relationships/image" Target="media/image365.wmf"/><Relationship Id="rId1267" Type="http://schemas.openxmlformats.org/officeDocument/2006/relationships/oleObject" Target="embeddings/oleObject698.bin"/><Relationship Id="rId1474" Type="http://schemas.openxmlformats.org/officeDocument/2006/relationships/oleObject" Target="embeddings/oleObject803.bin"/><Relationship Id="rId1681" Type="http://schemas.openxmlformats.org/officeDocument/2006/relationships/oleObject" Target="embeddings/oleObject920.bin"/><Relationship Id="rId2318" Type="http://schemas.openxmlformats.org/officeDocument/2006/relationships/image" Target="media/image1051.wmf"/><Relationship Id="rId2525" Type="http://schemas.openxmlformats.org/officeDocument/2006/relationships/oleObject" Target="embeddings/oleObject1379.bin"/><Relationship Id="rId2732" Type="http://schemas.openxmlformats.org/officeDocument/2006/relationships/image" Target="media/image1240.wmf"/><Relationship Id="rId704" Type="http://schemas.openxmlformats.org/officeDocument/2006/relationships/oleObject" Target="embeddings/oleObject399.bin"/><Relationship Id="rId911" Type="http://schemas.openxmlformats.org/officeDocument/2006/relationships/oleObject" Target="embeddings/oleObject509.bin"/><Relationship Id="rId1127" Type="http://schemas.openxmlformats.org/officeDocument/2006/relationships/oleObject" Target="embeddings/oleObject628.bin"/><Relationship Id="rId1334" Type="http://schemas.openxmlformats.org/officeDocument/2006/relationships/oleObject" Target="embeddings/oleObject732.bin"/><Relationship Id="rId1541" Type="http://schemas.openxmlformats.org/officeDocument/2006/relationships/oleObject" Target="embeddings/oleObject847.bin"/><Relationship Id="rId40" Type="http://schemas.openxmlformats.org/officeDocument/2006/relationships/image" Target="media/image21.wmf"/><Relationship Id="rId1401" Type="http://schemas.openxmlformats.org/officeDocument/2006/relationships/image" Target="media/image632.wmf"/><Relationship Id="rId287" Type="http://schemas.openxmlformats.org/officeDocument/2006/relationships/image" Target="media/image112.wmf"/><Relationship Id="rId494" Type="http://schemas.openxmlformats.org/officeDocument/2006/relationships/oleObject" Target="embeddings/oleObject279.bin"/><Relationship Id="rId2175" Type="http://schemas.openxmlformats.org/officeDocument/2006/relationships/oleObject" Target="embeddings/oleObject1192.bin"/><Relationship Id="rId2382" Type="http://schemas.openxmlformats.org/officeDocument/2006/relationships/image" Target="media/image1083.wmf"/><Relationship Id="rId147" Type="http://schemas.openxmlformats.org/officeDocument/2006/relationships/oleObject" Target="embeddings/oleObject87.bin"/><Relationship Id="rId354" Type="http://schemas.openxmlformats.org/officeDocument/2006/relationships/oleObject" Target="embeddings/oleObject205.bin"/><Relationship Id="rId1191" Type="http://schemas.openxmlformats.org/officeDocument/2006/relationships/oleObject" Target="embeddings/oleObject660.bin"/><Relationship Id="rId2035" Type="http://schemas.openxmlformats.org/officeDocument/2006/relationships/image" Target="media/image911.wmf"/><Relationship Id="rId561" Type="http://schemas.openxmlformats.org/officeDocument/2006/relationships/image" Target="media/image236.wmf"/><Relationship Id="rId2242" Type="http://schemas.openxmlformats.org/officeDocument/2006/relationships/image" Target="media/image1013.wmf"/><Relationship Id="rId214" Type="http://schemas.openxmlformats.org/officeDocument/2006/relationships/image" Target="media/image83.wmf"/><Relationship Id="rId421" Type="http://schemas.openxmlformats.org/officeDocument/2006/relationships/image" Target="media/image179.wmf"/><Relationship Id="rId1051" Type="http://schemas.openxmlformats.org/officeDocument/2006/relationships/oleObject" Target="embeddings/oleObject588.bin"/><Relationship Id="rId2102" Type="http://schemas.openxmlformats.org/officeDocument/2006/relationships/image" Target="media/image943.wmf"/><Relationship Id="rId1868" Type="http://schemas.openxmlformats.org/officeDocument/2006/relationships/image" Target="media/image836.wmf"/><Relationship Id="rId2919" Type="http://schemas.openxmlformats.org/officeDocument/2006/relationships/image" Target="media/image1331.wmf"/><Relationship Id="rId1728" Type="http://schemas.openxmlformats.org/officeDocument/2006/relationships/oleObject" Target="embeddings/oleObject952.bin"/><Relationship Id="rId1935" Type="http://schemas.openxmlformats.org/officeDocument/2006/relationships/image" Target="media/image865.wmf"/><Relationship Id="rId4" Type="http://schemas.openxmlformats.org/officeDocument/2006/relationships/settings" Target="settings.xml"/><Relationship Id="rId888" Type="http://schemas.openxmlformats.org/officeDocument/2006/relationships/image" Target="media/image387.wmf"/><Relationship Id="rId2569" Type="http://schemas.openxmlformats.org/officeDocument/2006/relationships/oleObject" Target="embeddings/oleObject1403.bin"/><Relationship Id="rId2776" Type="http://schemas.openxmlformats.org/officeDocument/2006/relationships/image" Target="media/image1262.wmf"/><Relationship Id="rId2983" Type="http://schemas.openxmlformats.org/officeDocument/2006/relationships/oleObject" Target="embeddings/oleObject1616.bin"/><Relationship Id="rId748" Type="http://schemas.openxmlformats.org/officeDocument/2006/relationships/oleObject" Target="embeddings/oleObject423.bin"/><Relationship Id="rId955" Type="http://schemas.openxmlformats.org/officeDocument/2006/relationships/image" Target="media/image419.wmf"/><Relationship Id="rId1378" Type="http://schemas.openxmlformats.org/officeDocument/2006/relationships/oleObject" Target="embeddings/oleObject754.bin"/><Relationship Id="rId1585" Type="http://schemas.openxmlformats.org/officeDocument/2006/relationships/oleObject" Target="embeddings/oleObject872.bin"/><Relationship Id="rId1792" Type="http://schemas.openxmlformats.org/officeDocument/2006/relationships/image" Target="media/image801.wmf"/><Relationship Id="rId2429" Type="http://schemas.openxmlformats.org/officeDocument/2006/relationships/oleObject" Target="embeddings/oleObject1326.bin"/><Relationship Id="rId2636" Type="http://schemas.openxmlformats.org/officeDocument/2006/relationships/oleObject" Target="embeddings/oleObject1440.bin"/><Relationship Id="rId2843" Type="http://schemas.openxmlformats.org/officeDocument/2006/relationships/image" Target="media/image1293.wmf"/><Relationship Id="rId84" Type="http://schemas.openxmlformats.org/officeDocument/2006/relationships/oleObject" Target="embeddings/oleObject46.bin"/><Relationship Id="rId608" Type="http://schemas.openxmlformats.org/officeDocument/2006/relationships/oleObject" Target="embeddings/oleObject346.bin"/><Relationship Id="rId815" Type="http://schemas.openxmlformats.org/officeDocument/2006/relationships/image" Target="media/image351.wmf"/><Relationship Id="rId1238" Type="http://schemas.openxmlformats.org/officeDocument/2006/relationships/image" Target="media/image551.wmf"/><Relationship Id="rId1445" Type="http://schemas.openxmlformats.org/officeDocument/2006/relationships/image" Target="media/image654.wmf"/><Relationship Id="rId1652" Type="http://schemas.openxmlformats.org/officeDocument/2006/relationships/image" Target="media/image743.wmf"/><Relationship Id="rId1305" Type="http://schemas.openxmlformats.org/officeDocument/2006/relationships/image" Target="media/image584.wmf"/><Relationship Id="rId2703" Type="http://schemas.openxmlformats.org/officeDocument/2006/relationships/oleObject" Target="embeddings/oleObject1474.bin"/><Relationship Id="rId2910" Type="http://schemas.openxmlformats.org/officeDocument/2006/relationships/oleObject" Target="embeddings/oleObject1580.bin"/><Relationship Id="rId1512" Type="http://schemas.openxmlformats.org/officeDocument/2006/relationships/oleObject" Target="embeddings/oleObject831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27.bin"/><Relationship Id="rId2079" Type="http://schemas.openxmlformats.org/officeDocument/2006/relationships/oleObject" Target="embeddings/oleObject1144.bin"/><Relationship Id="rId2286" Type="http://schemas.openxmlformats.org/officeDocument/2006/relationships/image" Target="media/image1035.wmf"/><Relationship Id="rId2493" Type="http://schemas.openxmlformats.org/officeDocument/2006/relationships/oleObject" Target="embeddings/oleObject1362.bin"/><Relationship Id="rId258" Type="http://schemas.openxmlformats.org/officeDocument/2006/relationships/oleObject" Target="embeddings/oleObject156.bin"/><Relationship Id="rId465" Type="http://schemas.openxmlformats.org/officeDocument/2006/relationships/image" Target="media/image201.wmf"/><Relationship Id="rId672" Type="http://schemas.openxmlformats.org/officeDocument/2006/relationships/oleObject" Target="embeddings/oleObject383.bin"/><Relationship Id="rId1095" Type="http://schemas.openxmlformats.org/officeDocument/2006/relationships/oleObject" Target="embeddings/oleObject612.bin"/><Relationship Id="rId2146" Type="http://schemas.openxmlformats.org/officeDocument/2006/relationships/oleObject" Target="embeddings/oleObject1177.bin"/><Relationship Id="rId2353" Type="http://schemas.openxmlformats.org/officeDocument/2006/relationships/oleObject" Target="embeddings/oleObject1281.bin"/><Relationship Id="rId2560" Type="http://schemas.openxmlformats.org/officeDocument/2006/relationships/image" Target="media/image1158.wmf"/><Relationship Id="rId118" Type="http://schemas.openxmlformats.org/officeDocument/2006/relationships/oleObject" Target="embeddings/oleObject68.bin"/><Relationship Id="rId325" Type="http://schemas.openxmlformats.org/officeDocument/2006/relationships/image" Target="media/image131.wmf"/><Relationship Id="rId532" Type="http://schemas.openxmlformats.org/officeDocument/2006/relationships/oleObject" Target="embeddings/oleObject307.bin"/><Relationship Id="rId1162" Type="http://schemas.openxmlformats.org/officeDocument/2006/relationships/image" Target="media/image513.wmf"/><Relationship Id="rId2006" Type="http://schemas.openxmlformats.org/officeDocument/2006/relationships/oleObject" Target="embeddings/oleObject1106.bin"/><Relationship Id="rId2213" Type="http://schemas.openxmlformats.org/officeDocument/2006/relationships/oleObject" Target="embeddings/oleObject1211.bin"/><Relationship Id="rId2420" Type="http://schemas.openxmlformats.org/officeDocument/2006/relationships/oleObject" Target="embeddings/oleObject1318.bin"/><Relationship Id="rId1022" Type="http://schemas.openxmlformats.org/officeDocument/2006/relationships/oleObject" Target="embeddings/oleObject571.bin"/><Relationship Id="rId1979" Type="http://schemas.openxmlformats.org/officeDocument/2006/relationships/image" Target="media/image884.wmf"/><Relationship Id="rId1839" Type="http://schemas.openxmlformats.org/officeDocument/2006/relationships/image" Target="media/image822.wmf"/><Relationship Id="rId182" Type="http://schemas.openxmlformats.org/officeDocument/2006/relationships/image" Target="media/image66.gif"/><Relationship Id="rId1906" Type="http://schemas.openxmlformats.org/officeDocument/2006/relationships/oleObject" Target="embeddings/oleObject1048.bin"/><Relationship Id="rId2070" Type="http://schemas.openxmlformats.org/officeDocument/2006/relationships/image" Target="media/image927.wmf"/><Relationship Id="rId999" Type="http://schemas.openxmlformats.org/officeDocument/2006/relationships/image" Target="media/image436.wmf"/><Relationship Id="rId2887" Type="http://schemas.openxmlformats.org/officeDocument/2006/relationships/image" Target="media/image1315.wmf"/><Relationship Id="rId859" Type="http://schemas.openxmlformats.org/officeDocument/2006/relationships/oleObject" Target="embeddings/oleObject483.bin"/><Relationship Id="rId1489" Type="http://schemas.openxmlformats.org/officeDocument/2006/relationships/image" Target="media/image674.wmf"/><Relationship Id="rId1696" Type="http://schemas.openxmlformats.org/officeDocument/2006/relationships/oleObject" Target="embeddings/oleObject933.bin"/><Relationship Id="rId1349" Type="http://schemas.openxmlformats.org/officeDocument/2006/relationships/image" Target="media/image606.wmf"/><Relationship Id="rId2747" Type="http://schemas.openxmlformats.org/officeDocument/2006/relationships/oleObject" Target="embeddings/oleObject1496.bin"/><Relationship Id="rId2954" Type="http://schemas.openxmlformats.org/officeDocument/2006/relationships/oleObject" Target="embeddings/oleObject1602.bin"/><Relationship Id="rId719" Type="http://schemas.openxmlformats.org/officeDocument/2006/relationships/image" Target="media/image307.wmf"/><Relationship Id="rId926" Type="http://schemas.openxmlformats.org/officeDocument/2006/relationships/image" Target="media/image406.wmf"/><Relationship Id="rId1556" Type="http://schemas.openxmlformats.org/officeDocument/2006/relationships/image" Target="media/image696.wmf"/><Relationship Id="rId1763" Type="http://schemas.openxmlformats.org/officeDocument/2006/relationships/oleObject" Target="embeddings/oleObject973.bin"/><Relationship Id="rId1970" Type="http://schemas.openxmlformats.org/officeDocument/2006/relationships/oleObject" Target="embeddings/oleObject1086.bin"/><Relationship Id="rId2607" Type="http://schemas.openxmlformats.org/officeDocument/2006/relationships/image" Target="media/image1180.wmf"/><Relationship Id="rId2814" Type="http://schemas.openxmlformats.org/officeDocument/2006/relationships/oleObject" Target="embeddings/oleObject1530.bin"/><Relationship Id="rId55" Type="http://schemas.openxmlformats.org/officeDocument/2006/relationships/oleObject" Target="embeddings/oleObject28.bin"/><Relationship Id="rId1209" Type="http://schemas.openxmlformats.org/officeDocument/2006/relationships/oleObject" Target="embeddings/oleObject669.bin"/><Relationship Id="rId1416" Type="http://schemas.openxmlformats.org/officeDocument/2006/relationships/oleObject" Target="embeddings/oleObject773.bin"/><Relationship Id="rId1623" Type="http://schemas.openxmlformats.org/officeDocument/2006/relationships/oleObject" Target="embeddings/oleObject891.bin"/><Relationship Id="rId1830" Type="http://schemas.openxmlformats.org/officeDocument/2006/relationships/oleObject" Target="embeddings/oleObject1009.bin"/><Relationship Id="rId2397" Type="http://schemas.openxmlformats.org/officeDocument/2006/relationships/oleObject" Target="embeddings/oleObject1303.bin"/><Relationship Id="rId369" Type="http://schemas.openxmlformats.org/officeDocument/2006/relationships/image" Target="media/image153.wmf"/><Relationship Id="rId576" Type="http://schemas.openxmlformats.org/officeDocument/2006/relationships/oleObject" Target="embeddings/oleObject330.bin"/><Relationship Id="rId783" Type="http://schemas.openxmlformats.org/officeDocument/2006/relationships/image" Target="media/image338.wmf"/><Relationship Id="rId990" Type="http://schemas.openxmlformats.org/officeDocument/2006/relationships/image" Target="media/image432.wmf"/><Relationship Id="rId2257" Type="http://schemas.openxmlformats.org/officeDocument/2006/relationships/oleObject" Target="embeddings/oleObject1233.bin"/><Relationship Id="rId2464" Type="http://schemas.openxmlformats.org/officeDocument/2006/relationships/image" Target="media/image1114.wmf"/><Relationship Id="rId2671" Type="http://schemas.openxmlformats.org/officeDocument/2006/relationships/oleObject" Target="embeddings/oleObject1458.bin"/><Relationship Id="rId229" Type="http://schemas.openxmlformats.org/officeDocument/2006/relationships/image" Target="media/image91.wmf"/><Relationship Id="rId436" Type="http://schemas.openxmlformats.org/officeDocument/2006/relationships/oleObject" Target="embeddings/oleObject246.bin"/><Relationship Id="rId643" Type="http://schemas.openxmlformats.org/officeDocument/2006/relationships/image" Target="media/image271.wmf"/><Relationship Id="rId1066" Type="http://schemas.openxmlformats.org/officeDocument/2006/relationships/oleObject" Target="embeddings/oleObject596.bin"/><Relationship Id="rId1273" Type="http://schemas.openxmlformats.org/officeDocument/2006/relationships/oleObject" Target="embeddings/oleObject701.bin"/><Relationship Id="rId1480" Type="http://schemas.openxmlformats.org/officeDocument/2006/relationships/oleObject" Target="embeddings/oleObject806.bin"/><Relationship Id="rId2117" Type="http://schemas.openxmlformats.org/officeDocument/2006/relationships/image" Target="media/image951.wmf"/><Relationship Id="rId2324" Type="http://schemas.openxmlformats.org/officeDocument/2006/relationships/image" Target="media/image1054.wmf"/><Relationship Id="rId850" Type="http://schemas.openxmlformats.org/officeDocument/2006/relationships/image" Target="media/image368.wmf"/><Relationship Id="rId1133" Type="http://schemas.openxmlformats.org/officeDocument/2006/relationships/oleObject" Target="embeddings/oleObject631.bin"/><Relationship Id="rId2531" Type="http://schemas.openxmlformats.org/officeDocument/2006/relationships/image" Target="media/image1145.wmf"/><Relationship Id="rId503" Type="http://schemas.openxmlformats.org/officeDocument/2006/relationships/oleObject" Target="embeddings/oleObject284.bin"/><Relationship Id="rId710" Type="http://schemas.openxmlformats.org/officeDocument/2006/relationships/oleObject" Target="embeddings/oleObject404.bin"/><Relationship Id="rId1340" Type="http://schemas.openxmlformats.org/officeDocument/2006/relationships/oleObject" Target="embeddings/oleObject735.bin"/><Relationship Id="rId1200" Type="http://schemas.openxmlformats.org/officeDocument/2006/relationships/image" Target="media/image532.wmf"/><Relationship Id="rId293" Type="http://schemas.openxmlformats.org/officeDocument/2006/relationships/image" Target="media/image115.wmf"/><Relationship Id="rId2181" Type="http://schemas.openxmlformats.org/officeDocument/2006/relationships/oleObject" Target="embeddings/oleObject1195.bin"/><Relationship Id="rId153" Type="http://schemas.openxmlformats.org/officeDocument/2006/relationships/oleObject" Target="embeddings/oleObject93.bin"/><Relationship Id="rId360" Type="http://schemas.openxmlformats.org/officeDocument/2006/relationships/oleObject" Target="embeddings/oleObject208.bin"/><Relationship Id="rId2041" Type="http://schemas.openxmlformats.org/officeDocument/2006/relationships/image" Target="media/image914.wmf"/><Relationship Id="rId220" Type="http://schemas.openxmlformats.org/officeDocument/2006/relationships/image" Target="media/image86.wmf"/><Relationship Id="rId2858" Type="http://schemas.openxmlformats.org/officeDocument/2006/relationships/oleObject" Target="embeddings/oleObject1554.bin"/><Relationship Id="rId99" Type="http://schemas.openxmlformats.org/officeDocument/2006/relationships/oleObject" Target="embeddings/oleObject58.bin"/><Relationship Id="rId1667" Type="http://schemas.openxmlformats.org/officeDocument/2006/relationships/oleObject" Target="embeddings/oleObject913.bin"/><Relationship Id="rId1874" Type="http://schemas.openxmlformats.org/officeDocument/2006/relationships/image" Target="media/image839.wmf"/><Relationship Id="rId2718" Type="http://schemas.openxmlformats.org/officeDocument/2006/relationships/image" Target="media/image1233.wmf"/><Relationship Id="rId2925" Type="http://schemas.openxmlformats.org/officeDocument/2006/relationships/image" Target="media/image1334.wmf"/><Relationship Id="rId1527" Type="http://schemas.openxmlformats.org/officeDocument/2006/relationships/image" Target="media/image684.wmf"/><Relationship Id="rId1734" Type="http://schemas.openxmlformats.org/officeDocument/2006/relationships/oleObject" Target="embeddings/oleObject955.bin"/><Relationship Id="rId1941" Type="http://schemas.openxmlformats.org/officeDocument/2006/relationships/image" Target="media/image868.wmf"/><Relationship Id="rId26" Type="http://schemas.openxmlformats.org/officeDocument/2006/relationships/image" Target="media/image14.wmf"/><Relationship Id="rId1801" Type="http://schemas.openxmlformats.org/officeDocument/2006/relationships/oleObject" Target="embeddings/oleObject993.bin"/><Relationship Id="rId687" Type="http://schemas.openxmlformats.org/officeDocument/2006/relationships/image" Target="media/image293.wmf"/><Relationship Id="rId2368" Type="http://schemas.openxmlformats.org/officeDocument/2006/relationships/image" Target="media/image1076.wmf"/><Relationship Id="rId894" Type="http://schemas.openxmlformats.org/officeDocument/2006/relationships/image" Target="media/image390.wmf"/><Relationship Id="rId1177" Type="http://schemas.openxmlformats.org/officeDocument/2006/relationships/oleObject" Target="embeddings/oleObject653.bin"/><Relationship Id="rId2575" Type="http://schemas.openxmlformats.org/officeDocument/2006/relationships/oleObject" Target="embeddings/oleObject1406.bin"/><Relationship Id="rId2782" Type="http://schemas.openxmlformats.org/officeDocument/2006/relationships/image" Target="media/image1265.wmf"/><Relationship Id="rId547" Type="http://schemas.openxmlformats.org/officeDocument/2006/relationships/image" Target="media/image229.wmf"/><Relationship Id="rId754" Type="http://schemas.openxmlformats.org/officeDocument/2006/relationships/oleObject" Target="embeddings/oleObject426.bin"/><Relationship Id="rId961" Type="http://schemas.openxmlformats.org/officeDocument/2006/relationships/image" Target="media/image422.wmf"/><Relationship Id="rId1384" Type="http://schemas.openxmlformats.org/officeDocument/2006/relationships/oleObject" Target="embeddings/oleObject757.bin"/><Relationship Id="rId1591" Type="http://schemas.openxmlformats.org/officeDocument/2006/relationships/oleObject" Target="embeddings/oleObject875.bin"/><Relationship Id="rId2228" Type="http://schemas.openxmlformats.org/officeDocument/2006/relationships/image" Target="media/image1006.wmf"/><Relationship Id="rId2435" Type="http://schemas.openxmlformats.org/officeDocument/2006/relationships/oleObject" Target="embeddings/oleObject1329.bin"/><Relationship Id="rId2642" Type="http://schemas.openxmlformats.org/officeDocument/2006/relationships/oleObject" Target="embeddings/oleObject1443.bin"/><Relationship Id="rId90" Type="http://schemas.openxmlformats.org/officeDocument/2006/relationships/oleObject" Target="embeddings/oleObject49.bin"/><Relationship Id="rId407" Type="http://schemas.openxmlformats.org/officeDocument/2006/relationships/image" Target="media/image172.wmf"/><Relationship Id="rId614" Type="http://schemas.openxmlformats.org/officeDocument/2006/relationships/image" Target="media/image261.wmf"/><Relationship Id="rId821" Type="http://schemas.openxmlformats.org/officeDocument/2006/relationships/image" Target="media/image354.wmf"/><Relationship Id="rId1037" Type="http://schemas.openxmlformats.org/officeDocument/2006/relationships/image" Target="media/image454.wmf"/><Relationship Id="rId1244" Type="http://schemas.openxmlformats.org/officeDocument/2006/relationships/image" Target="media/image554.wmf"/><Relationship Id="rId1451" Type="http://schemas.openxmlformats.org/officeDocument/2006/relationships/image" Target="media/image657.wmf"/><Relationship Id="rId2502" Type="http://schemas.openxmlformats.org/officeDocument/2006/relationships/image" Target="media/image1132.wmf"/><Relationship Id="rId1104" Type="http://schemas.openxmlformats.org/officeDocument/2006/relationships/image" Target="media/image484.wmf"/><Relationship Id="rId1311" Type="http://schemas.openxmlformats.org/officeDocument/2006/relationships/image" Target="media/image587.wmf"/><Relationship Id="rId197" Type="http://schemas.openxmlformats.org/officeDocument/2006/relationships/image" Target="media/image74.wmf"/><Relationship Id="rId2085" Type="http://schemas.openxmlformats.org/officeDocument/2006/relationships/oleObject" Target="embeddings/oleObject1147.bin"/><Relationship Id="rId2292" Type="http://schemas.openxmlformats.org/officeDocument/2006/relationships/image" Target="media/image1038.wmf"/><Relationship Id="rId264" Type="http://schemas.openxmlformats.org/officeDocument/2006/relationships/oleObject" Target="embeddings/oleObject160.bin"/><Relationship Id="rId471" Type="http://schemas.openxmlformats.org/officeDocument/2006/relationships/oleObject" Target="embeddings/oleObject265.bin"/><Relationship Id="rId2152" Type="http://schemas.openxmlformats.org/officeDocument/2006/relationships/oleObject" Target="embeddings/oleObject1180.bin"/><Relationship Id="rId124" Type="http://schemas.openxmlformats.org/officeDocument/2006/relationships/oleObject" Target="embeddings/oleObject71.bin"/><Relationship Id="rId331" Type="http://schemas.openxmlformats.org/officeDocument/2006/relationships/image" Target="media/image134.wmf"/><Relationship Id="rId2012" Type="http://schemas.openxmlformats.org/officeDocument/2006/relationships/oleObject" Target="embeddings/oleObject1109.bin"/><Relationship Id="rId2969" Type="http://schemas.openxmlformats.org/officeDocument/2006/relationships/image" Target="media/image1356.wmf"/><Relationship Id="rId1778" Type="http://schemas.openxmlformats.org/officeDocument/2006/relationships/image" Target="media/image794.wmf"/><Relationship Id="rId1985" Type="http://schemas.openxmlformats.org/officeDocument/2006/relationships/image" Target="media/image887.wmf"/><Relationship Id="rId2829" Type="http://schemas.openxmlformats.org/officeDocument/2006/relationships/image" Target="media/image1286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6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21</TotalTime>
  <Pages>38</Pages>
  <Words>9313</Words>
  <Characters>53085</Characters>
  <Application>Microsoft Office Word</Application>
  <DocSecurity>0</DocSecurity>
  <Lines>442</Lines>
  <Paragraphs>124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</cp:revision>
  <cp:lastPrinted>2021-08-08T01:00:00Z</cp:lastPrinted>
  <dcterms:created xsi:type="dcterms:W3CDTF">2021-08-08T04:37:00Z</dcterms:created>
  <dcterms:modified xsi:type="dcterms:W3CDTF">2021-08-11T09:40:00Z</dcterms:modified>
</cp:coreProperties>
</file>